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8BE1C3" w14:textId="45FF61F6" w:rsidR="00F7069C" w:rsidRDefault="00F7069C" w:rsidP="00F7069C">
      <w:pPr>
        <w:pStyle w:val="Figure"/>
        <w:rPr>
          <w:rStyle w:val="TitleChar"/>
        </w:rPr>
      </w:pPr>
      <w:r>
        <w:rPr>
          <w:noProof/>
        </w:rPr>
        <w:drawing>
          <wp:anchor distT="0" distB="0" distL="114300" distR="114300" simplePos="0" relativeHeight="251659264" behindDoc="1" locked="0" layoutInCell="1" allowOverlap="1" wp14:anchorId="32E487FB" wp14:editId="6DA6BACE">
            <wp:simplePos x="0" y="0"/>
            <wp:positionH relativeFrom="margin">
              <wp:posOffset>0</wp:posOffset>
            </wp:positionH>
            <wp:positionV relativeFrom="margin">
              <wp:posOffset>-2303</wp:posOffset>
            </wp:positionV>
            <wp:extent cx="5868670" cy="7806690"/>
            <wp:effectExtent l="0" t="0" r="0" b="3810"/>
            <wp:wrapNone/>
            <wp:docPr id="438584545" name="Picture 2" descr="A silhouette of a person holding a magnifying gl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584545" name="Picture 2" descr="A silhouette of a person holding a magnifying glass&#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68670" cy="7806690"/>
                    </a:xfrm>
                    <a:prstGeom prst="rect">
                      <a:avLst/>
                    </a:prstGeom>
                    <a:noFill/>
                    <a:ln>
                      <a:noFill/>
                    </a:ln>
                  </pic:spPr>
                </pic:pic>
              </a:graphicData>
            </a:graphic>
          </wp:anchor>
        </w:drawing>
      </w:r>
      <w:r w:rsidR="002047B3">
        <w:rPr>
          <w:rStyle w:val="TitleChar"/>
        </w:rPr>
        <w:t xml:space="preserve"> </w:t>
      </w:r>
    </w:p>
    <w:p w14:paraId="14D6D458" w14:textId="77777777" w:rsidR="00F7069C" w:rsidRDefault="00F7069C" w:rsidP="00F93C61">
      <w:pPr>
        <w:pStyle w:val="Title"/>
        <w:rPr>
          <w:rStyle w:val="TitleChar"/>
        </w:rPr>
      </w:pPr>
    </w:p>
    <w:p w14:paraId="7868AE18" w14:textId="77777777" w:rsidR="00F7069C" w:rsidRDefault="00F7069C" w:rsidP="00F93C61">
      <w:pPr>
        <w:pStyle w:val="Title"/>
        <w:rPr>
          <w:rStyle w:val="TitleChar"/>
        </w:rPr>
      </w:pPr>
    </w:p>
    <w:p w14:paraId="7CD0CB07" w14:textId="36CDC1A3" w:rsidR="00A42AEA" w:rsidRDefault="00F7069C" w:rsidP="00A42AEA">
      <w:pPr>
        <w:rPr>
          <w:rFonts w:cs="Arial"/>
        </w:rPr>
      </w:pPr>
      <w:r w:rsidRPr="00F7069C">
        <w:rPr>
          <w:rFonts w:cs="Arial"/>
          <w:noProof/>
        </w:rPr>
        <mc:AlternateContent>
          <mc:Choice Requires="wps">
            <w:drawing>
              <wp:anchor distT="45720" distB="45720" distL="114300" distR="114300" simplePos="0" relativeHeight="251661312" behindDoc="0" locked="0" layoutInCell="1" allowOverlap="1" wp14:anchorId="0E8A5359" wp14:editId="718E3A35">
                <wp:simplePos x="0" y="0"/>
                <wp:positionH relativeFrom="column">
                  <wp:posOffset>3120409</wp:posOffset>
                </wp:positionH>
                <wp:positionV relativeFrom="paragraph">
                  <wp:posOffset>2679832</wp:posOffset>
                </wp:positionV>
                <wp:extent cx="2360930" cy="1404620"/>
                <wp:effectExtent l="0" t="0" r="0" b="63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4B212210" w14:textId="6289D589" w:rsidR="001A33B3" w:rsidRDefault="00974248" w:rsidP="00F7069C">
                            <w:pPr>
                              <w:pStyle w:val="Subtitle"/>
                              <w:rPr>
                                <w:b/>
                                <w:bCs/>
                                <w:sz w:val="48"/>
                                <w:szCs w:val="32"/>
                              </w:rPr>
                            </w:pPr>
                            <w:r>
                              <w:rPr>
                                <w:b/>
                                <w:bCs/>
                                <w:sz w:val="48"/>
                                <w:szCs w:val="32"/>
                              </w:rPr>
                              <w:t>Norovirus</w:t>
                            </w:r>
                          </w:p>
                          <w:p w14:paraId="426EA40E" w14:textId="01F93F14" w:rsidR="00F7069C" w:rsidRPr="00F7069C" w:rsidRDefault="003E1CB7" w:rsidP="00F7069C">
                            <w:pPr>
                              <w:pStyle w:val="Subtitle"/>
                              <w:rPr>
                                <w:rStyle w:val="TitleChar"/>
                                <w:b/>
                                <w:bCs/>
                                <w:sz w:val="144"/>
                                <w:szCs w:val="144"/>
                              </w:rPr>
                            </w:pPr>
                            <w:r>
                              <w:rPr>
                                <w:b/>
                                <w:bCs/>
                                <w:sz w:val="48"/>
                                <w:szCs w:val="32"/>
                              </w:rPr>
                              <w:t>Trainer</w:t>
                            </w:r>
                            <w:r w:rsidR="00F7069C" w:rsidRPr="00F7069C">
                              <w:rPr>
                                <w:b/>
                                <w:bCs/>
                                <w:sz w:val="48"/>
                                <w:szCs w:val="32"/>
                              </w:rPr>
                              <w:t xml:space="preserve"> Guide </w:t>
                            </w:r>
                          </w:p>
                          <w:p w14:paraId="29989743" w14:textId="77777777" w:rsidR="00F7069C" w:rsidRPr="00F7069C" w:rsidRDefault="00F7069C" w:rsidP="00F7069C">
                            <w:pPr>
                              <w:pStyle w:val="Version"/>
                              <w:spacing w:after="0" w:line="240" w:lineRule="auto"/>
                              <w:rPr>
                                <w:b/>
                                <w:bCs/>
                                <w:sz w:val="36"/>
                                <w:szCs w:val="30"/>
                              </w:rPr>
                            </w:pPr>
                            <w:r w:rsidRPr="00F7069C">
                              <w:rPr>
                                <w:b/>
                                <w:bCs/>
                                <w:sz w:val="36"/>
                                <w:szCs w:val="30"/>
                              </w:rPr>
                              <w:t>Version 1.0</w:t>
                            </w:r>
                          </w:p>
                          <w:p w14:paraId="4D57A7D0" w14:textId="253B37A1" w:rsidR="00F7069C" w:rsidRDefault="00F7069C"/>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0E8A5359" id="_x0000_t202" coordsize="21600,21600" o:spt="202" path="m,l,21600r21600,l21600,xe">
                <v:stroke joinstyle="miter"/>
                <v:path gradientshapeok="t" o:connecttype="rect"/>
              </v:shapetype>
              <v:shape id="Text Box 2" o:spid="_x0000_s1026" type="#_x0000_t202" style="position:absolute;margin-left:245.7pt;margin-top:211pt;width:185.9pt;height:110.6pt;z-index:25166131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" filled="f" stroked="f">
                <v:textbox style="mso-fit-shape-to-text:t">
                  <w:txbxContent>
                    <w:p w14:paraId="4B212210" w14:textId="6289D589" w:rsidR="001A33B3" w:rsidRDefault="00974248" w:rsidP="00F7069C">
                      <w:pPr>
                        <w:pStyle w:val="Subtitle"/>
                        <w:rPr>
                          <w:b/>
                          <w:bCs/>
                          <w:sz w:val="48"/>
                          <w:szCs w:val="32"/>
                        </w:rPr>
                      </w:pPr>
                      <w:r>
                        <w:rPr>
                          <w:b/>
                          <w:bCs/>
                          <w:sz w:val="48"/>
                          <w:szCs w:val="32"/>
                        </w:rPr>
                        <w:t>Norovirus</w:t>
                      </w:r>
                    </w:p>
                    <w:p w14:paraId="426EA40E" w14:textId="01F93F14" w:rsidR="00F7069C" w:rsidRPr="00F7069C" w:rsidRDefault="003E1CB7" w:rsidP="00F7069C">
                      <w:pPr>
                        <w:pStyle w:val="Subtitle"/>
                        <w:rPr>
                          <w:rStyle w:val="TitleChar"/>
                          <w:b/>
                          <w:bCs/>
                          <w:sz w:val="144"/>
                          <w:szCs w:val="144"/>
                        </w:rPr>
                      </w:pPr>
                      <w:r>
                        <w:rPr>
                          <w:b/>
                          <w:bCs/>
                          <w:sz w:val="48"/>
                          <w:szCs w:val="32"/>
                        </w:rPr>
                        <w:t>Trainer</w:t>
                      </w:r>
                      <w:r w:rsidR="00F7069C" w:rsidRPr="00F7069C">
                        <w:rPr>
                          <w:b/>
                          <w:bCs/>
                          <w:sz w:val="48"/>
                          <w:szCs w:val="32"/>
                        </w:rPr>
                        <w:t xml:space="preserve"> Guide </w:t>
                      </w:r>
                    </w:p>
                    <w:p w14:paraId="29989743" w14:textId="77777777" w:rsidR="00F7069C" w:rsidRPr="00F7069C" w:rsidRDefault="00F7069C" w:rsidP="00F7069C">
                      <w:pPr>
                        <w:pStyle w:val="Version"/>
                        <w:spacing w:after="0" w:line="240" w:lineRule="auto"/>
                        <w:rPr>
                          <w:b/>
                          <w:bCs/>
                          <w:sz w:val="36"/>
                          <w:szCs w:val="30"/>
                        </w:rPr>
                      </w:pPr>
                      <w:r w:rsidRPr="00F7069C">
                        <w:rPr>
                          <w:b/>
                          <w:bCs/>
                          <w:sz w:val="36"/>
                          <w:szCs w:val="30"/>
                        </w:rPr>
                        <w:t>Version 1.0</w:t>
                      </w:r>
                    </w:p>
                    <w:p w14:paraId="4D57A7D0" w14:textId="253B37A1" w:rsidR="00F7069C" w:rsidRDefault="00F7069C"/>
                  </w:txbxContent>
                </v:textbox>
                <w10:wrap type="square"/>
              </v:shape>
            </w:pict>
          </mc:Fallback>
        </mc:AlternateContent>
      </w:r>
    </w:p>
    <w:p w14:paraId="7109D08A" w14:textId="77777777" w:rsidR="00A11F02" w:rsidRPr="00FE6723" w:rsidRDefault="00A11F02" w:rsidP="00A42AEA">
      <w:pPr>
        <w:rPr>
          <w:rFonts w:cs="Arial"/>
        </w:rPr>
        <w:sectPr w:rsidR="00A11F02" w:rsidRPr="00FE6723" w:rsidSect="00133CBB">
          <w:footerReference w:type="default" r:id="rId12"/>
          <w:headerReference w:type="first" r:id="rId13"/>
          <w:footerReference w:type="first" r:id="rId14"/>
          <w:pgSz w:w="12240" w:h="15840"/>
          <w:pgMar w:top="1440" w:right="1440" w:bottom="1440" w:left="1440" w:header="720" w:footer="720" w:gutter="0"/>
          <w:pgNumType w:start="1"/>
          <w:cols w:space="720"/>
          <w:titlePg/>
          <w:docGrid w:linePitch="360"/>
        </w:sectPr>
      </w:pPr>
    </w:p>
    <w:p w14:paraId="5805CE02" w14:textId="77777777" w:rsidR="00DE76FB" w:rsidRPr="00DE76FB" w:rsidRDefault="00DE76FB" w:rsidP="00DE76FB">
      <w:pPr>
        <w:rPr>
          <w:rStyle w:val="Strong"/>
        </w:rPr>
      </w:pPr>
      <w:r w:rsidRPr="00DE76FB">
        <w:rPr>
          <w:rStyle w:val="Strong"/>
        </w:rPr>
        <w:lastRenderedPageBreak/>
        <w:t>About this Guide</w:t>
      </w:r>
    </w:p>
    <w:p w14:paraId="71BD0614" w14:textId="77777777" w:rsidR="00DE76FB" w:rsidRPr="00D761D8" w:rsidRDefault="00DE76FB" w:rsidP="00DE76FB">
      <w:pPr>
        <w:pStyle w:val="BodyText0"/>
        <w:rPr>
          <w:rFonts w:ascii="Arial" w:hAnsi="Arial" w:cs="Arial"/>
          <w:b/>
          <w:i/>
          <w:sz w:val="24"/>
          <w:szCs w:val="24"/>
        </w:rPr>
      </w:pPr>
    </w:p>
    <w:p w14:paraId="23CB6FEA" w14:textId="7A1C66A8" w:rsidR="00DE76FB" w:rsidRPr="00DE76FB" w:rsidRDefault="00DE76FB" w:rsidP="00DE76FB">
      <w:pPr>
        <w:pStyle w:val="BodyText"/>
      </w:pPr>
      <w:r w:rsidRPr="00DE76FB">
        <w:t xml:space="preserve">This </w:t>
      </w:r>
      <w:r w:rsidR="00FB1B82">
        <w:t>Trainer</w:t>
      </w:r>
      <w:r w:rsidRPr="00DE76FB">
        <w:t xml:space="preserve"> Guide provides a master reference document to help the </w:t>
      </w:r>
      <w:r w:rsidR="00FB1B82">
        <w:t>Trainer</w:t>
      </w:r>
      <w:r w:rsidRPr="00DE76FB">
        <w:t xml:space="preserve"> to deliver </w:t>
      </w:r>
      <w:r w:rsidR="00116561">
        <w:t xml:space="preserve">Understanding the Root Cause of an Outbreak: </w:t>
      </w:r>
      <w:r w:rsidR="00974248">
        <w:t>Norovirus</w:t>
      </w:r>
      <w:r w:rsidRPr="00DE76FB">
        <w:t xml:space="preserve">. </w:t>
      </w:r>
    </w:p>
    <w:p w14:paraId="4AA82E74" w14:textId="77777777" w:rsidR="00DE76FB" w:rsidRPr="00DE76FB" w:rsidRDefault="00DE76FB" w:rsidP="00DE76FB">
      <w:pPr>
        <w:pStyle w:val="BodyText"/>
      </w:pPr>
      <w:r w:rsidRPr="00DE76FB">
        <w:t>Have this guide printed and in front of you for all deliveries. It is imperative that the guide is printed in color in order to not miss important cues in the text.</w:t>
      </w:r>
    </w:p>
    <w:p w14:paraId="59E23FCF" w14:textId="77777777" w:rsidR="00DE76FB" w:rsidRPr="00D761D8" w:rsidRDefault="00DE76FB" w:rsidP="00DE76FB">
      <w:pPr>
        <w:pStyle w:val="BodyText"/>
        <w:rPr>
          <w:rFonts w:cs="Arial"/>
          <w:sz w:val="24"/>
          <w:szCs w:val="24"/>
        </w:rPr>
      </w:pPr>
    </w:p>
    <w:p w14:paraId="57B6D0DF" w14:textId="77777777" w:rsidR="00DE76FB" w:rsidRPr="00DE76FB" w:rsidRDefault="00DE76FB" w:rsidP="00DE76FB">
      <w:pPr>
        <w:rPr>
          <w:rStyle w:val="Strong"/>
        </w:rPr>
      </w:pPr>
      <w:r w:rsidRPr="00DE76FB">
        <w:rPr>
          <w:rStyle w:val="Strong"/>
        </w:rPr>
        <w:t>What you will find in the guide</w:t>
      </w:r>
    </w:p>
    <w:p w14:paraId="1B77F1B3" w14:textId="7845F8F4" w:rsidR="00DE76FB" w:rsidRPr="00DE76FB" w:rsidRDefault="00DE76FB" w:rsidP="00DE76FB">
      <w:pPr>
        <w:pStyle w:val="BodyText"/>
      </w:pPr>
      <w:r w:rsidRPr="00DE76FB">
        <w:t xml:space="preserve">This </w:t>
      </w:r>
      <w:r w:rsidR="00FB1B82">
        <w:t>Trainer</w:t>
      </w:r>
      <w:r w:rsidRPr="00DE76FB">
        <w:t xml:space="preserve"> Guide is a comprehensive package that contains all facilitation materials for the Training program, including:</w:t>
      </w:r>
    </w:p>
    <w:p w14:paraId="63802F13" w14:textId="77777777" w:rsidR="00DE76FB" w:rsidRPr="00DE76FB" w:rsidRDefault="00DE76FB" w:rsidP="007D08C7">
      <w:pPr>
        <w:pStyle w:val="BodyText"/>
        <w:numPr>
          <w:ilvl w:val="0"/>
          <w:numId w:val="70"/>
        </w:numPr>
      </w:pPr>
      <w:r w:rsidRPr="00DE76FB">
        <w:t>checklists of necessary materials and resources (slides, web page addresses, etc.)</w:t>
      </w:r>
    </w:p>
    <w:p w14:paraId="479ADDF1" w14:textId="77777777" w:rsidR="00DE76FB" w:rsidRPr="00DE76FB" w:rsidRDefault="00DE76FB" w:rsidP="007D08C7">
      <w:pPr>
        <w:pStyle w:val="BodyText"/>
        <w:numPr>
          <w:ilvl w:val="0"/>
          <w:numId w:val="70"/>
        </w:numPr>
      </w:pPr>
      <w:r w:rsidRPr="00DE76FB">
        <w:t>presentation scripts and key points</w:t>
      </w:r>
    </w:p>
    <w:p w14:paraId="1B4151ED" w14:textId="77777777" w:rsidR="00DE76FB" w:rsidRPr="00DE76FB" w:rsidRDefault="00DE76FB" w:rsidP="007D08C7">
      <w:pPr>
        <w:pStyle w:val="BodyText"/>
        <w:numPr>
          <w:ilvl w:val="0"/>
          <w:numId w:val="70"/>
        </w:numPr>
      </w:pPr>
      <w:r w:rsidRPr="00DE76FB">
        <w:t>instructions for managing time and discussions</w:t>
      </w:r>
    </w:p>
    <w:p w14:paraId="33F0AFBD" w14:textId="7379FC1C" w:rsidR="00DE76FB" w:rsidRDefault="00DE76FB" w:rsidP="007D08C7">
      <w:pPr>
        <w:pStyle w:val="BodyText"/>
        <w:numPr>
          <w:ilvl w:val="0"/>
          <w:numId w:val="70"/>
        </w:numPr>
      </w:pPr>
      <w:r w:rsidRPr="00DE76FB">
        <w:t xml:space="preserve">guidelines for the Producer to support the </w:t>
      </w:r>
      <w:r w:rsidR="00FB1B82">
        <w:t>Trainer</w:t>
      </w:r>
    </w:p>
    <w:p w14:paraId="7EF59618" w14:textId="300E5454" w:rsidR="00330991" w:rsidRPr="00DE76FB" w:rsidRDefault="00330991" w:rsidP="007D08C7">
      <w:pPr>
        <w:pStyle w:val="BodyText"/>
        <w:numPr>
          <w:ilvl w:val="0"/>
          <w:numId w:val="70"/>
        </w:numPr>
      </w:pPr>
      <w:r>
        <w:t>key indicators to</w:t>
      </w:r>
      <w:r w:rsidR="00C67F4E">
        <w:t xml:space="preserve"> help facilitate virtual delivery, when applicable</w:t>
      </w:r>
    </w:p>
    <w:p w14:paraId="3392B9CE" w14:textId="77777777" w:rsidR="00DE76FB" w:rsidRPr="00DE76FB" w:rsidRDefault="00DE76FB" w:rsidP="00DE76FB">
      <w:pPr>
        <w:pStyle w:val="BodyText"/>
      </w:pPr>
    </w:p>
    <w:p w14:paraId="1EEEED01" w14:textId="74033750" w:rsidR="00DE76FB" w:rsidRDefault="00DE76FB" w:rsidP="00DE76FB">
      <w:pPr>
        <w:pStyle w:val="BodyText"/>
      </w:pPr>
      <w:r w:rsidRPr="00DE76FB">
        <w:t xml:space="preserve">The sessions are designed to </w:t>
      </w:r>
      <w:r w:rsidR="00270D24">
        <w:t>support</w:t>
      </w:r>
      <w:r w:rsidRPr="00DE76FB">
        <w:t xml:space="preserve"> participant</w:t>
      </w:r>
      <w:r w:rsidR="00270D24">
        <w:t>’s</w:t>
      </w:r>
      <w:r w:rsidRPr="00DE76FB">
        <w:t xml:space="preserve"> interest</w:t>
      </w:r>
      <w:r w:rsidR="00A21F3B">
        <w:t>, encourage</w:t>
      </w:r>
      <w:r w:rsidRPr="00DE76FB">
        <w:t xml:space="preserve"> activ</w:t>
      </w:r>
      <w:r w:rsidR="00A21F3B">
        <w:t xml:space="preserve">ity, and </w:t>
      </w:r>
      <w:r w:rsidR="00614773">
        <w:t>leverage the use of</w:t>
      </w:r>
      <w:r w:rsidRPr="00DE76FB">
        <w:t xml:space="preserve"> technology</w:t>
      </w:r>
      <w:r w:rsidR="00DE4ED0">
        <w:t xml:space="preserve"> during virtual delivery</w:t>
      </w:r>
      <w:r w:rsidRPr="00DE76FB">
        <w:t xml:space="preserve">, </w:t>
      </w:r>
      <w:r w:rsidR="00DE4ED0">
        <w:t xml:space="preserve">with </w:t>
      </w:r>
      <w:r w:rsidR="006C6056">
        <w:t xml:space="preserve">both </w:t>
      </w:r>
      <w:r w:rsidRPr="00DE76FB">
        <w:t xml:space="preserve">the </w:t>
      </w:r>
      <w:r w:rsidR="00FB1B82">
        <w:t>Trainer</w:t>
      </w:r>
      <w:r w:rsidRPr="00DE76FB">
        <w:t xml:space="preserve"> and one another. Chat and verbal feedback should be encouraged</w:t>
      </w:r>
      <w:r w:rsidR="002707DE">
        <w:t xml:space="preserve"> during virtual delivery</w:t>
      </w:r>
      <w:r w:rsidRPr="00DE76FB">
        <w:t>. In preparation for each session, review the guide and enhance or adjust based on audience needs.</w:t>
      </w:r>
    </w:p>
    <w:p w14:paraId="6F54FAC0" w14:textId="77777777" w:rsidR="007C3544" w:rsidRDefault="007C3544" w:rsidP="00DE76FB">
      <w:pPr>
        <w:pStyle w:val="BodyText"/>
      </w:pPr>
    </w:p>
    <w:p w14:paraId="34049B92" w14:textId="01A70E75" w:rsidR="007C3544" w:rsidRPr="00DE76FB" w:rsidRDefault="007C3544" w:rsidP="007C3544">
      <w:pPr>
        <w:rPr>
          <w:rStyle w:val="Strong"/>
        </w:rPr>
      </w:pPr>
      <w:r>
        <w:rPr>
          <w:rStyle w:val="Strong"/>
        </w:rPr>
        <w:t>Exercises / Activities</w:t>
      </w:r>
    </w:p>
    <w:p w14:paraId="2FD102C3" w14:textId="38752645" w:rsidR="007C3544" w:rsidRDefault="007C3544" w:rsidP="007C3544">
      <w:pPr>
        <w:pStyle w:val="BodyText"/>
      </w:pPr>
      <w:r>
        <w:t>It is advised that groups are not composed of more than 8 people during breakout exercises or activities. An “Answer Key” is provided to participants</w:t>
      </w:r>
      <w:r w:rsidR="00116561">
        <w:t xml:space="preserve"> on slides and by the Trainer</w:t>
      </w:r>
      <w:r>
        <w:t xml:space="preserve"> at the end of an exercise or activity.</w:t>
      </w:r>
      <w:r w:rsidR="00AB7742">
        <w:t xml:space="preserve"> </w:t>
      </w:r>
      <w:r w:rsidR="00AB7742" w:rsidRPr="0025396F">
        <w:t>Answers are reviewed after each activity and an answer key is provided to participants at the end of the session</w:t>
      </w:r>
    </w:p>
    <w:p w14:paraId="5E5D3C80" w14:textId="77777777" w:rsidR="007C3544" w:rsidRDefault="007C3544" w:rsidP="007C3544">
      <w:pPr>
        <w:pStyle w:val="BodyText"/>
      </w:pPr>
    </w:p>
    <w:p w14:paraId="26365D67" w14:textId="5F3F7340" w:rsidR="007C3544" w:rsidRPr="00DE76FB" w:rsidRDefault="007C3544" w:rsidP="007C3544">
      <w:pPr>
        <w:rPr>
          <w:rStyle w:val="Strong"/>
        </w:rPr>
      </w:pPr>
      <w:r>
        <w:rPr>
          <w:rStyle w:val="Strong"/>
        </w:rPr>
        <w:t>NOTE</w:t>
      </w:r>
    </w:p>
    <w:p w14:paraId="0EAA06CC" w14:textId="42E0756F" w:rsidR="007C3544" w:rsidRDefault="007C3544" w:rsidP="007C3544">
      <w:pPr>
        <w:pStyle w:val="BodyText"/>
      </w:pPr>
      <w:r>
        <w:t>The Workbook provided to participants is theirs to keep. Encourage participants to use their Workbook to take notes.</w:t>
      </w:r>
    </w:p>
    <w:p w14:paraId="570F1971" w14:textId="09DA4C26" w:rsidR="00A31457" w:rsidRDefault="00A31457" w:rsidP="007C3544">
      <w:pPr>
        <w:pStyle w:val="BodyText"/>
      </w:pPr>
      <w:r>
        <w:t>The following training</w:t>
      </w:r>
      <w:r w:rsidR="00237F06">
        <w:t>s</w:t>
      </w:r>
      <w:r>
        <w:t xml:space="preserve"> </w:t>
      </w:r>
      <w:r w:rsidR="00237F06">
        <w:t>are</w:t>
      </w:r>
      <w:r>
        <w:t xml:space="preserve"> suggested PRIOR to attending the Learning Lab:</w:t>
      </w:r>
    </w:p>
    <w:p w14:paraId="280E6C8D" w14:textId="413420A6" w:rsidR="00A31457" w:rsidRPr="00A31457" w:rsidRDefault="00A31457" w:rsidP="009834A7">
      <w:pPr>
        <w:pStyle w:val="BodyText"/>
        <w:numPr>
          <w:ilvl w:val="0"/>
          <w:numId w:val="72"/>
        </w:numPr>
        <w:rPr>
          <w:i/>
          <w:iCs/>
        </w:rPr>
      </w:pPr>
      <w:r w:rsidRPr="00A31457">
        <w:rPr>
          <w:b/>
          <w:bCs/>
        </w:rPr>
        <w:t>From Inspector to Investigator: Finding the Factors that Lead to Foodborne Outbreaks</w:t>
      </w:r>
      <w:r>
        <w:t xml:space="preserve"> [</w:t>
      </w:r>
      <w:hyperlink r:id="rId15" w:history="1">
        <w:r w:rsidRPr="00A31457">
          <w:rPr>
            <w:rStyle w:val="Hyperlink"/>
          </w:rPr>
          <w:t>https://www.youtube.com/watch?v=pWEywTiX3Sw</w:t>
        </w:r>
      </w:hyperlink>
      <w:r>
        <w:t xml:space="preserve">] </w:t>
      </w:r>
      <w:r w:rsidRPr="00A31457">
        <w:rPr>
          <w:i/>
          <w:iCs/>
        </w:rPr>
        <w:t>(A</w:t>
      </w:r>
      <w:r w:rsidR="00DB7C6C">
        <w:rPr>
          <w:i/>
          <w:iCs/>
        </w:rPr>
        <w:t xml:space="preserve">n introduction </w:t>
      </w:r>
      <w:r w:rsidR="00FE5973">
        <w:rPr>
          <w:i/>
          <w:iCs/>
        </w:rPr>
        <w:t>to</w:t>
      </w:r>
      <w:r w:rsidR="00FE5973" w:rsidRPr="00A31457">
        <w:rPr>
          <w:i/>
          <w:iCs/>
        </w:rPr>
        <w:t xml:space="preserve"> contributing</w:t>
      </w:r>
      <w:r w:rsidRPr="00A31457">
        <w:rPr>
          <w:i/>
          <w:iCs/>
        </w:rPr>
        <w:t xml:space="preserve"> factor</w:t>
      </w:r>
      <w:r w:rsidR="00DB7C6C">
        <w:rPr>
          <w:i/>
          <w:iCs/>
        </w:rPr>
        <w:t>s</w:t>
      </w:r>
      <w:r w:rsidRPr="00A31457">
        <w:rPr>
          <w:i/>
          <w:iCs/>
        </w:rPr>
        <w:t>.)</w:t>
      </w:r>
    </w:p>
    <w:p w14:paraId="4977BB0D" w14:textId="67155800" w:rsidR="00A31457" w:rsidRDefault="00A31457" w:rsidP="009834A7">
      <w:pPr>
        <w:pStyle w:val="BodyText"/>
        <w:numPr>
          <w:ilvl w:val="0"/>
          <w:numId w:val="72"/>
        </w:numPr>
      </w:pPr>
      <w:r w:rsidRPr="008250A1">
        <w:rPr>
          <w:b/>
          <w:bCs/>
        </w:rPr>
        <w:lastRenderedPageBreak/>
        <w:t>EATS</w:t>
      </w:r>
      <w:r>
        <w:t xml:space="preserve"> training [</w:t>
      </w:r>
      <w:hyperlink r:id="rId16" w:history="1">
        <w:r w:rsidRPr="00A31457">
          <w:rPr>
            <w:rStyle w:val="Hyperlink"/>
          </w:rPr>
          <w:t>https://www.cdc.gov/nceh/ehs/elearn/eats/index.html</w:t>
        </w:r>
      </w:hyperlink>
      <w:r>
        <w:t xml:space="preserve">] </w:t>
      </w:r>
      <w:r w:rsidRPr="00A31457">
        <w:rPr>
          <w:i/>
          <w:iCs/>
        </w:rPr>
        <w:t xml:space="preserve">(A lengthy course that provides a good introduction to </w:t>
      </w:r>
      <w:r w:rsidR="00DB7C6C" w:rsidRPr="00DB7C6C">
        <w:rPr>
          <w:i/>
          <w:iCs/>
        </w:rPr>
        <w:t>skills needed to investigate outbreaks of foodborne illness in restaurants</w:t>
      </w:r>
      <w:r w:rsidR="00DB7C6C">
        <w:rPr>
          <w:i/>
          <w:iCs/>
        </w:rPr>
        <w:t>. This course is commonly recommended for new investigators.</w:t>
      </w:r>
      <w:r w:rsidRPr="00A31457">
        <w:rPr>
          <w:i/>
          <w:iCs/>
        </w:rPr>
        <w:t>)</w:t>
      </w:r>
    </w:p>
    <w:p w14:paraId="6DD3BA83" w14:textId="698042F2" w:rsidR="009869F6" w:rsidRDefault="00E97C7C" w:rsidP="009834A7">
      <w:pPr>
        <w:pStyle w:val="BodyText"/>
        <w:numPr>
          <w:ilvl w:val="0"/>
          <w:numId w:val="72"/>
        </w:numPr>
      </w:pPr>
      <w:r>
        <w:t xml:space="preserve">The </w:t>
      </w:r>
      <w:r w:rsidRPr="008250A1">
        <w:rPr>
          <w:b/>
          <w:bCs/>
        </w:rPr>
        <w:t xml:space="preserve">Contributing Factor </w:t>
      </w:r>
      <w:r w:rsidR="00473103" w:rsidRPr="008250A1">
        <w:rPr>
          <w:b/>
          <w:bCs/>
        </w:rPr>
        <w:t>Definitions</w:t>
      </w:r>
      <w:r w:rsidR="00473103">
        <w:t xml:space="preserve"> [</w:t>
      </w:r>
      <w:hyperlink r:id="rId17" w:history="1">
        <w:r w:rsidR="00473103" w:rsidRPr="00473103">
          <w:rPr>
            <w:rStyle w:val="Hyperlink"/>
          </w:rPr>
          <w:t>https://www.cdc.gov/nceh/ehs/nears/cf-definitions.htm</w:t>
        </w:r>
      </w:hyperlink>
      <w:r w:rsidR="00473103">
        <w:t xml:space="preserve">] </w:t>
      </w:r>
      <w:r>
        <w:t xml:space="preserve">and </w:t>
      </w:r>
      <w:r w:rsidRPr="008250A1">
        <w:rPr>
          <w:b/>
          <w:bCs/>
        </w:rPr>
        <w:t>Environmental Antecedent</w:t>
      </w:r>
      <w:r>
        <w:t xml:space="preserve"> </w:t>
      </w:r>
      <w:r w:rsidR="001845B0">
        <w:t>(</w:t>
      </w:r>
      <w:r w:rsidR="001845B0" w:rsidRPr="001845B0">
        <w:rPr>
          <w:i/>
          <w:iCs/>
        </w:rPr>
        <w:t>Field Guide to Identifying Root Causes</w:t>
      </w:r>
      <w:r w:rsidR="001845B0">
        <w:t xml:space="preserve">) </w:t>
      </w:r>
      <w:r w:rsidR="00F472C4">
        <w:t>[</w:t>
      </w:r>
      <w:hyperlink r:id="rId18" w:history="1">
        <w:r w:rsidR="00F472C4" w:rsidRPr="00F472C4">
          <w:rPr>
            <w:rStyle w:val="Hyperlink"/>
          </w:rPr>
          <w:t>https://www.cdc.gov/nceh/ehs/nears/docs/field-guide-to-identifying-root-causes-508.pdf</w:t>
        </w:r>
      </w:hyperlink>
      <w:r w:rsidR="00F472C4">
        <w:t xml:space="preserve">] </w:t>
      </w:r>
      <w:r>
        <w:t>resources mentioned in the Workbooks are publicly available</w:t>
      </w:r>
      <w:r w:rsidR="00C54C99">
        <w:t xml:space="preserve">. For instructor-led sessions, provide a printout of at least two (2) per </w:t>
      </w:r>
      <w:r w:rsidR="00482512">
        <w:t>group table (pod).</w:t>
      </w:r>
    </w:p>
    <w:p w14:paraId="0EE2845E" w14:textId="133BBE5F" w:rsidR="00482512" w:rsidRPr="00DE76FB" w:rsidRDefault="00482512" w:rsidP="009834A7">
      <w:pPr>
        <w:pStyle w:val="BodyText"/>
        <w:numPr>
          <w:ilvl w:val="0"/>
          <w:numId w:val="72"/>
        </w:numPr>
      </w:pPr>
      <w:r>
        <w:t xml:space="preserve">QR Codes are included in the Contributing Factor </w:t>
      </w:r>
      <w:r w:rsidR="00473103">
        <w:t xml:space="preserve">Definitions </w:t>
      </w:r>
      <w:r>
        <w:t xml:space="preserve">and Environmental Antecedent </w:t>
      </w:r>
      <w:r w:rsidR="001731A4">
        <w:t>resource materials.</w:t>
      </w:r>
    </w:p>
    <w:p w14:paraId="597F29B0" w14:textId="77777777" w:rsidR="00DE76FB" w:rsidRPr="00DE76FB" w:rsidRDefault="00DE76FB" w:rsidP="00DE76FB">
      <w:pPr>
        <w:pStyle w:val="BodyText"/>
      </w:pPr>
    </w:p>
    <w:p w14:paraId="7E6F3627" w14:textId="77777777" w:rsidR="00DE76FB" w:rsidRPr="00DE76FB" w:rsidRDefault="00DE76FB" w:rsidP="00DE76FB">
      <w:pPr>
        <w:pStyle w:val="BodyText"/>
        <w:rPr>
          <w:rStyle w:val="Strong"/>
        </w:rPr>
      </w:pPr>
      <w:r w:rsidRPr="00DE76FB">
        <w:rPr>
          <w:rStyle w:val="Strong"/>
        </w:rPr>
        <w:t>What you will NOT find in the guide</w:t>
      </w:r>
    </w:p>
    <w:p w14:paraId="0B7D619E" w14:textId="5D68380B" w:rsidR="00DE76FB" w:rsidRPr="00DE76FB" w:rsidRDefault="00DE76FB" w:rsidP="00DE76FB">
      <w:pPr>
        <w:pStyle w:val="BodyText"/>
      </w:pPr>
      <w:r w:rsidRPr="00DE76FB">
        <w:t xml:space="preserve">This guide assumes that the </w:t>
      </w:r>
      <w:r w:rsidR="00FB1B82">
        <w:t>Trainer</w:t>
      </w:r>
      <w:r w:rsidRPr="00DE76FB">
        <w:t xml:space="preserve"> is familiar with the synchronous delivery platform/technology. This guide does not include technical directions for the use of such technology.</w:t>
      </w:r>
    </w:p>
    <w:p w14:paraId="6416B028" w14:textId="77777777" w:rsidR="00DE76FB" w:rsidRPr="00DE76FB" w:rsidRDefault="00DE76FB" w:rsidP="00DE76FB">
      <w:pPr>
        <w:pStyle w:val="BodyText"/>
      </w:pPr>
      <w:r w:rsidRPr="00DE76FB">
        <w:t>See the platform’s manual or guide for assistance with the technology.</w:t>
      </w:r>
    </w:p>
    <w:p w14:paraId="1EBB0372" w14:textId="77777777" w:rsidR="00DE76FB" w:rsidRDefault="00DE76FB" w:rsidP="00DE76FB">
      <w:pPr>
        <w:pStyle w:val="BodyText"/>
        <w:rPr>
          <w:rFonts w:cs="Arial"/>
          <w:sz w:val="24"/>
          <w:szCs w:val="24"/>
        </w:rPr>
      </w:pPr>
    </w:p>
    <w:p w14:paraId="420EE44B" w14:textId="77777777" w:rsidR="00652F2C" w:rsidRDefault="00652F2C" w:rsidP="00DE76FB">
      <w:pPr>
        <w:rPr>
          <w:rStyle w:val="Strong"/>
        </w:rPr>
      </w:pPr>
      <w:r>
        <w:rPr>
          <w:rStyle w:val="Strong"/>
        </w:rPr>
        <w:br w:type="page"/>
      </w:r>
    </w:p>
    <w:p w14:paraId="6361CF12" w14:textId="278C07AB" w:rsidR="00DE76FB" w:rsidRPr="00DE76FB" w:rsidRDefault="00DE76FB" w:rsidP="00DE76FB">
      <w:pPr>
        <w:rPr>
          <w:rStyle w:val="Strong"/>
        </w:rPr>
      </w:pPr>
      <w:r w:rsidRPr="00DE76FB">
        <w:rPr>
          <w:rStyle w:val="Strong"/>
        </w:rPr>
        <w:lastRenderedPageBreak/>
        <w:t>How the guide is laid out</w:t>
      </w:r>
    </w:p>
    <w:p w14:paraId="3A51C273" w14:textId="77777777" w:rsidR="00DE76FB" w:rsidRPr="00DE76FB" w:rsidRDefault="00DE76FB" w:rsidP="0003276C">
      <w:pPr>
        <w:pStyle w:val="BodyText"/>
        <w:spacing w:after="840" w:line="240" w:lineRule="auto"/>
      </w:pPr>
      <w:r w:rsidRPr="00DE76FB">
        <w:t>The page format is arranged to assist you in facilitating, in the following ways:</w:t>
      </w:r>
    </w:p>
    <w:p w14:paraId="1284565B" w14:textId="39016481" w:rsidR="00DE76FB" w:rsidRDefault="0003276C">
      <w:pPr>
        <w:rPr>
          <w:rFonts w:cs="Arial"/>
        </w:rPr>
      </w:pPr>
      <w:r>
        <w:rPr>
          <w:rFonts w:cs="Arial"/>
          <w:noProof/>
        </w:rPr>
        <w:drawing>
          <wp:inline distT="0" distB="0" distL="0" distR="0" wp14:anchorId="05798973" wp14:editId="226F05BF">
            <wp:extent cx="5846326" cy="6666614"/>
            <wp:effectExtent l="0" t="0" r="2540" b="0"/>
            <wp:docPr id="12318899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889943" name="Picture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868346" cy="6691724"/>
                    </a:xfrm>
                    <a:prstGeom prst="rect">
                      <a:avLst/>
                    </a:prstGeom>
                  </pic:spPr>
                </pic:pic>
              </a:graphicData>
            </a:graphic>
          </wp:inline>
        </w:drawing>
      </w:r>
      <w:r w:rsidR="00DE76FB">
        <w:rPr>
          <w:rFonts w:cs="Arial"/>
        </w:rPr>
        <w:br w:type="page"/>
      </w:r>
    </w:p>
    <w:p w14:paraId="751A1B0B" w14:textId="77777777" w:rsidR="00DE76FB" w:rsidRDefault="00DE76FB">
      <w:pPr>
        <w:rPr>
          <w:rFonts w:cs="Arial"/>
        </w:rPr>
        <w:sectPr w:rsidR="00DE76FB" w:rsidSect="00133CBB">
          <w:headerReference w:type="default" r:id="rId20"/>
          <w:pgSz w:w="12240" w:h="15840" w:code="1"/>
          <w:pgMar w:top="1440" w:right="1440" w:bottom="1440" w:left="1440" w:header="720" w:footer="720" w:gutter="0"/>
          <w:pgNumType w:fmt="lowerRoman"/>
          <w:cols w:space="720"/>
          <w:docGrid w:linePitch="360"/>
        </w:sectPr>
      </w:pPr>
    </w:p>
    <w:p w14:paraId="3FAB278A" w14:textId="77777777" w:rsidR="00DA0401" w:rsidRPr="00A17560" w:rsidRDefault="00DA0401" w:rsidP="00DA0401">
      <w:pPr>
        <w:pStyle w:val="Heading0"/>
      </w:pPr>
      <w:r w:rsidRPr="00A17560">
        <w:lastRenderedPageBreak/>
        <w:t>Getting Started</w:t>
      </w:r>
    </w:p>
    <w:p w14:paraId="2418A4BD" w14:textId="3A3674F9" w:rsidR="00DA0401" w:rsidRDefault="00DA0401" w:rsidP="00DA0401">
      <w:pPr>
        <w:pStyle w:val="BodyTextHead1"/>
      </w:pPr>
      <w:r>
        <w:t xml:space="preserve">Using the </w:t>
      </w:r>
      <w:r w:rsidR="009F0BC5">
        <w:t>Trainer</w:t>
      </w:r>
      <w:r>
        <w:t xml:space="preserve"> Guide</w:t>
      </w:r>
    </w:p>
    <w:tbl>
      <w:tblPr>
        <w:tblStyle w:val="TableGrid"/>
        <w:tblW w:w="5000" w:type="pct"/>
        <w:tblLook w:val="0020" w:firstRow="1" w:lastRow="0" w:firstColumn="0" w:lastColumn="0" w:noHBand="0" w:noVBand="0"/>
        <w:tblCaption w:val="Training in Perspective"/>
        <w:tblDescription w:val="Explanation of how the text is laid out throughout the guide."/>
      </w:tblPr>
      <w:tblGrid>
        <w:gridCol w:w="1103"/>
        <w:gridCol w:w="8247"/>
      </w:tblGrid>
      <w:tr w:rsidR="00245BB7" w:rsidRPr="001A1D1B" w14:paraId="50C0C306" w14:textId="77777777" w:rsidTr="004D2705">
        <w:tc>
          <w:tcPr>
            <w:tcW w:w="590" w:type="pct"/>
          </w:tcPr>
          <w:p w14:paraId="6074A4B3" w14:textId="77777777" w:rsidR="00245BB7" w:rsidRPr="001A1D1B" w:rsidRDefault="00245BB7" w:rsidP="004D2705">
            <w:pPr>
              <w:pStyle w:val="TableText"/>
              <w:spacing w:after="120" w:line="240" w:lineRule="auto"/>
              <w:ind w:left="0"/>
            </w:pPr>
            <w:r>
              <w:rPr>
                <w:noProof/>
              </w:rPr>
              <w:drawing>
                <wp:inline distT="0" distB="0" distL="0" distR="0" wp14:anchorId="5EC27B09" wp14:editId="41286C68">
                  <wp:extent cx="502920" cy="502920"/>
                  <wp:effectExtent l="19050" t="19050" r="11430" b="11430"/>
                  <wp:docPr id="9" name="Picture 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4410" w:type="pct"/>
          </w:tcPr>
          <w:p w14:paraId="75DF5026" w14:textId="1275FF41" w:rsidR="00245BB7" w:rsidRPr="006D0806" w:rsidRDefault="00245BB7" w:rsidP="005D6204">
            <w:pPr>
              <w:pStyle w:val="TableTextBold"/>
            </w:pPr>
            <w:r w:rsidRPr="006D0806">
              <w:t xml:space="preserve">How is the text laid out in this </w:t>
            </w:r>
            <w:r w:rsidR="002B40D4">
              <w:t>Trainer G</w:t>
            </w:r>
            <w:r w:rsidRPr="006D0806">
              <w:t>uide?</w:t>
            </w:r>
          </w:p>
          <w:p w14:paraId="3BE0D5CB" w14:textId="1F151AF9" w:rsidR="00245BB7" w:rsidRDefault="00245BB7" w:rsidP="00440F1D">
            <w:pPr>
              <w:pStyle w:val="TableText"/>
            </w:pPr>
            <w:r w:rsidRPr="001A1D1B">
              <w:t xml:space="preserve">Every action in the </w:t>
            </w:r>
            <w:r>
              <w:t>training</w:t>
            </w:r>
            <w:r w:rsidRPr="001A1D1B">
              <w:t xml:space="preserve"> is described in this guide by a text block like this one, with a</w:t>
            </w:r>
            <w:r w:rsidR="00095DE9">
              <w:t xml:space="preserve"> “cue” </w:t>
            </w:r>
            <w:r w:rsidR="00834FA3">
              <w:t xml:space="preserve">icon </w:t>
            </w:r>
            <w:r w:rsidR="00095DE9">
              <w:t>in the</w:t>
            </w:r>
            <w:r w:rsidR="00834FA3">
              <w:t xml:space="preserve"> left-</w:t>
            </w:r>
            <w:r w:rsidRPr="001A1D1B">
              <w:t xml:space="preserve">margin, a title line, </w:t>
            </w:r>
            <w:r w:rsidR="00EB1056">
              <w:t>followed by</w:t>
            </w:r>
            <w:r w:rsidRPr="001A1D1B">
              <w:t xml:space="preserve"> </w:t>
            </w:r>
            <w:r w:rsidR="001004EB">
              <w:t>information</w:t>
            </w:r>
            <w:r w:rsidRPr="001A1D1B">
              <w:t>.</w:t>
            </w:r>
            <w:r>
              <w:t xml:space="preserve"> </w:t>
            </w:r>
            <w:r w:rsidRPr="001A1D1B">
              <w:t xml:space="preserve">The icons are designed to help catch your eye and draw quick attention </w:t>
            </w:r>
            <w:r w:rsidR="00953505">
              <w:t>to</w:t>
            </w:r>
            <w:r w:rsidR="00B35385">
              <w:t xml:space="preserve"> what</w:t>
            </w:r>
            <w:r w:rsidR="00025F2C">
              <w:t xml:space="preserve"> to do</w:t>
            </w:r>
            <w:r w:rsidR="00B35385">
              <w:t>.</w:t>
            </w:r>
            <w:r>
              <w:t xml:space="preserve"> </w:t>
            </w:r>
            <w:r w:rsidR="001004EB">
              <w:t>In this</w:t>
            </w:r>
            <w:r w:rsidRPr="001A1D1B">
              <w:t xml:space="preserve"> example, the icon to the left </w:t>
            </w:r>
            <w:r w:rsidR="009114C8">
              <w:t>is an indicator that the trainer</w:t>
            </w:r>
            <w:r w:rsidRPr="001A1D1B">
              <w:t xml:space="preserve"> </w:t>
            </w:r>
            <w:r w:rsidR="00892F53">
              <w:t xml:space="preserve">will </w:t>
            </w:r>
            <w:r w:rsidRPr="001A1D1B">
              <w:t>say something.</w:t>
            </w:r>
            <w:r>
              <w:t xml:space="preserve"> </w:t>
            </w:r>
            <w:r w:rsidRPr="001A1D1B">
              <w:t xml:space="preserve">The title line </w:t>
            </w:r>
            <w:r w:rsidR="00457112">
              <w:t xml:space="preserve">is </w:t>
            </w:r>
            <w:r w:rsidRPr="001A1D1B">
              <w:t xml:space="preserve">a </w:t>
            </w:r>
            <w:r w:rsidR="009726C7">
              <w:t xml:space="preserve">descriptive </w:t>
            </w:r>
            <w:r w:rsidR="00A760E0">
              <w:t xml:space="preserve">topic </w:t>
            </w:r>
            <w:r w:rsidR="009726C7">
              <w:t>label</w:t>
            </w:r>
            <w:r w:rsidRPr="001A1D1B">
              <w:t xml:space="preserve"> followed by </w:t>
            </w:r>
            <w:r w:rsidR="00C455FC">
              <w:t>a</w:t>
            </w:r>
            <w:r w:rsidRPr="001A1D1B">
              <w:t xml:space="preserve"> script, instruction, </w:t>
            </w:r>
            <w:r w:rsidR="00753AA5">
              <w:t xml:space="preserve">or </w:t>
            </w:r>
            <w:r w:rsidRPr="001A1D1B">
              <w:t xml:space="preserve">key points, </w:t>
            </w:r>
            <w:r w:rsidR="00753AA5">
              <w:t>to address with participants</w:t>
            </w:r>
            <w:r w:rsidRPr="001A1D1B">
              <w:t>.</w:t>
            </w:r>
            <w:r>
              <w:t xml:space="preserve"> </w:t>
            </w:r>
            <w:r w:rsidRPr="001A1D1B">
              <w:t xml:space="preserve">A complete list of the </w:t>
            </w:r>
            <w:r w:rsidR="00B80981">
              <w:t>visual cue icons</w:t>
            </w:r>
            <w:r w:rsidRPr="001A1D1B">
              <w:t xml:space="preserve"> used in this guide is provided </w:t>
            </w:r>
            <w:r>
              <w:t>below.</w:t>
            </w:r>
          </w:p>
          <w:p w14:paraId="5F49664B" w14:textId="77777777" w:rsidR="002651E7" w:rsidRDefault="002651E7" w:rsidP="00440F1D">
            <w:pPr>
              <w:pStyle w:val="TableText"/>
            </w:pPr>
          </w:p>
          <w:p w14:paraId="3E9AADFB" w14:textId="77777777" w:rsidR="002651E7" w:rsidRPr="002651E7" w:rsidRDefault="002651E7" w:rsidP="00440F1D">
            <w:pPr>
              <w:pStyle w:val="TableText"/>
              <w:rPr>
                <w:b/>
                <w:bCs/>
              </w:rPr>
            </w:pPr>
            <w:r w:rsidRPr="002651E7">
              <w:rPr>
                <w:b/>
                <w:bCs/>
              </w:rPr>
              <w:t>Tech Moderator</w:t>
            </w:r>
          </w:p>
          <w:p w14:paraId="6520372F" w14:textId="6FD63AC4" w:rsidR="009E7736" w:rsidRDefault="002651E7" w:rsidP="00B855DB">
            <w:pPr>
              <w:pStyle w:val="TableText"/>
            </w:pPr>
            <w:r>
              <w:t>The tech moderator</w:t>
            </w:r>
            <w:r w:rsidR="0035214A">
              <w:t xml:space="preserve"> has</w:t>
            </w:r>
            <w:r>
              <w:t xml:space="preserve"> </w:t>
            </w:r>
            <w:r w:rsidR="00720E3D">
              <w:t xml:space="preserve">a critical </w:t>
            </w:r>
            <w:r w:rsidR="0035214A">
              <w:t>role</w:t>
            </w:r>
            <w:r w:rsidR="00720E3D">
              <w:t xml:space="preserve"> in a virtual setting</w:t>
            </w:r>
            <w:r w:rsidR="0035214A">
              <w:t xml:space="preserve">. </w:t>
            </w:r>
            <w:r w:rsidR="00022A95">
              <w:t xml:space="preserve">The role of a Tech Moderator is to make sure that the platform and settings are correct for the course to function smoothly for both the instructor and the participants. </w:t>
            </w:r>
            <w:r w:rsidR="0035214A">
              <w:t xml:space="preserve">They communicate </w:t>
            </w:r>
            <w:r w:rsidR="009E7736">
              <w:t xml:space="preserve">instructions using simple language and </w:t>
            </w:r>
            <w:r w:rsidR="0035214A">
              <w:t>ensur</w:t>
            </w:r>
            <w:r w:rsidR="007A4054">
              <w:t>e</w:t>
            </w:r>
            <w:r w:rsidR="0035214A">
              <w:t xml:space="preserve"> </w:t>
            </w:r>
            <w:r w:rsidR="007A4054">
              <w:t>a smooth</w:t>
            </w:r>
            <w:r w:rsidR="0035214A">
              <w:t xml:space="preserve"> virtual experience</w:t>
            </w:r>
            <w:r w:rsidR="009E7736">
              <w:t xml:space="preserve">. The Tech Moderator will review all the details with the training </w:t>
            </w:r>
            <w:r w:rsidR="00FB1B82">
              <w:t>Trainer</w:t>
            </w:r>
            <w:r w:rsidR="009E7736">
              <w:t xml:space="preserve"> </w:t>
            </w:r>
            <w:r w:rsidR="00A03F05">
              <w:t>prior to</w:t>
            </w:r>
            <w:r w:rsidR="009E7736">
              <w:t xml:space="preserve"> the session to </w:t>
            </w:r>
            <w:r w:rsidR="00B541D3">
              <w:t>walk through the flow, activities,</w:t>
            </w:r>
            <w:r w:rsidR="009E7736">
              <w:t xml:space="preserve"> </w:t>
            </w:r>
            <w:r w:rsidR="00B541D3">
              <w:t xml:space="preserve">run a final tech </w:t>
            </w:r>
            <w:r w:rsidR="007A4054">
              <w:t>check</w:t>
            </w:r>
            <w:r w:rsidR="00B541D3">
              <w:t xml:space="preserve">, </w:t>
            </w:r>
            <w:r w:rsidR="009E7736">
              <w:t xml:space="preserve">and </w:t>
            </w:r>
            <w:r w:rsidR="00B541D3">
              <w:t xml:space="preserve">discuss any </w:t>
            </w:r>
            <w:r w:rsidR="009E7736">
              <w:t>backup plans.</w:t>
            </w:r>
          </w:p>
          <w:p w14:paraId="517DFDAE" w14:textId="1CF20103" w:rsidR="00F841CE" w:rsidRDefault="00B855DB" w:rsidP="00B855DB">
            <w:pPr>
              <w:pStyle w:val="TableText"/>
            </w:pPr>
            <w:r>
              <w:t>The Tech Moderator work</w:t>
            </w:r>
            <w:r w:rsidR="00F841CE">
              <w:t>s</w:t>
            </w:r>
            <w:r>
              <w:t xml:space="preserve"> collaboratively with the </w:t>
            </w:r>
            <w:r w:rsidR="00FB1B82">
              <w:t>Trainer</w:t>
            </w:r>
            <w:r>
              <w:t xml:space="preserve"> to assist attendees in joining the session, moderating break out rooms, and monitoring the chat area for technical questions. Additionally, the Tech Moderator may assist with ensuring documents are successfully uploaded</w:t>
            </w:r>
            <w:r w:rsidR="0017084B">
              <w:t xml:space="preserve"> to the chat area</w:t>
            </w:r>
            <w:r>
              <w:t>.</w:t>
            </w:r>
          </w:p>
          <w:p w14:paraId="552A5657" w14:textId="447DD0DA" w:rsidR="00290E82" w:rsidRDefault="00290E82" w:rsidP="00B855DB">
            <w:pPr>
              <w:pStyle w:val="TableText"/>
            </w:pPr>
            <w:r>
              <w:t xml:space="preserve">Instructions for the Tech Moderator </w:t>
            </w:r>
            <w:r w:rsidR="006513B0">
              <w:t>are described in this guide under</w:t>
            </w:r>
            <w:r>
              <w:t xml:space="preserve"> the Tech Moderator column.</w:t>
            </w:r>
          </w:p>
          <w:p w14:paraId="1312BBF1" w14:textId="19BC034C" w:rsidR="002651E7" w:rsidRPr="001A1D1B" w:rsidRDefault="00720E3D" w:rsidP="00B855DB">
            <w:pPr>
              <w:pStyle w:val="TableText"/>
            </w:pPr>
            <w:r>
              <w:t xml:space="preserve">Ideally, the </w:t>
            </w:r>
            <w:r w:rsidR="00FB1B82">
              <w:t>Trainer</w:t>
            </w:r>
            <w:r>
              <w:t xml:space="preserve"> will introduce the Tech Moderator in the beginning to make sure all participants know who to turn to for potential technology issues.</w:t>
            </w:r>
            <w:r w:rsidR="00205F30">
              <w:t xml:space="preserve"> </w:t>
            </w:r>
          </w:p>
        </w:tc>
      </w:tr>
    </w:tbl>
    <w:p w14:paraId="0E06990C" w14:textId="77777777" w:rsidR="00DA0401" w:rsidRDefault="00DA0401" w:rsidP="00DA0401">
      <w:pPr>
        <w:pStyle w:val="BodyTextHead1"/>
        <w:spacing w:before="360"/>
      </w:pPr>
      <w:r w:rsidRPr="0068692A">
        <w:t>Graphic Cues</w:t>
      </w:r>
    </w:p>
    <w:tbl>
      <w:tblPr>
        <w:tblStyle w:val="TableGrid"/>
        <w:tblW w:w="5000" w:type="pct"/>
        <w:tblLook w:val="0020" w:firstRow="1" w:lastRow="0" w:firstColumn="0" w:lastColumn="0" w:noHBand="0" w:noVBand="0"/>
      </w:tblPr>
      <w:tblGrid>
        <w:gridCol w:w="1103"/>
        <w:gridCol w:w="8247"/>
      </w:tblGrid>
      <w:tr w:rsidR="00D54361" w:rsidRPr="001A1D1B" w14:paraId="50758C2C" w14:textId="77777777" w:rsidTr="004D2705">
        <w:tc>
          <w:tcPr>
            <w:tcW w:w="590" w:type="pct"/>
          </w:tcPr>
          <w:p w14:paraId="2E2A08FF" w14:textId="77777777" w:rsidR="00D54361" w:rsidRDefault="00D54361" w:rsidP="004D2705">
            <w:pPr>
              <w:pStyle w:val="TableText"/>
              <w:spacing w:after="120" w:line="240" w:lineRule="auto"/>
              <w:ind w:left="0"/>
              <w:rPr>
                <w:noProof/>
              </w:rPr>
            </w:pPr>
            <w:r>
              <w:rPr>
                <w:noProof/>
              </w:rPr>
              <w:drawing>
                <wp:inline distT="0" distB="0" distL="0" distR="0" wp14:anchorId="4ED3B53C" wp14:editId="2ADCA287">
                  <wp:extent cx="502920" cy="476097"/>
                  <wp:effectExtent l="19050" t="19050" r="11430" b="19685"/>
                  <wp:docPr id="11" name="Picture 1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502920" cy="476097"/>
                          </a:xfrm>
                          <a:prstGeom prst="rect">
                            <a:avLst/>
                          </a:prstGeom>
                          <a:noFill/>
                          <a:ln w="3175">
                            <a:solidFill>
                              <a:schemeClr val="tx1"/>
                            </a:solidFill>
                          </a:ln>
                        </pic:spPr>
                      </pic:pic>
                    </a:graphicData>
                  </a:graphic>
                </wp:inline>
              </w:drawing>
            </w:r>
          </w:p>
        </w:tc>
        <w:tc>
          <w:tcPr>
            <w:tcW w:w="4410" w:type="pct"/>
          </w:tcPr>
          <w:p w14:paraId="1DA7FBDA" w14:textId="1CF515D1" w:rsidR="00D54361" w:rsidRDefault="00D54361" w:rsidP="00D54361">
            <w:pPr>
              <w:pStyle w:val="TableText"/>
            </w:pPr>
            <w:r>
              <w:t>Slide to be shown</w:t>
            </w:r>
            <w:r w:rsidR="00045753">
              <w:t xml:space="preserve">. </w:t>
            </w:r>
          </w:p>
        </w:tc>
      </w:tr>
      <w:tr w:rsidR="00245BB7" w:rsidRPr="001A1D1B" w14:paraId="51F51BE7" w14:textId="77777777" w:rsidTr="004D2705">
        <w:tc>
          <w:tcPr>
            <w:tcW w:w="590" w:type="pct"/>
          </w:tcPr>
          <w:p w14:paraId="488F53BE" w14:textId="77777777" w:rsidR="00245BB7" w:rsidRDefault="00245BB7" w:rsidP="004D2705">
            <w:pPr>
              <w:pStyle w:val="TableText"/>
              <w:spacing w:after="120" w:line="240" w:lineRule="auto"/>
              <w:ind w:left="0"/>
              <w:rPr>
                <w:noProof/>
              </w:rPr>
            </w:pPr>
            <w:r>
              <w:rPr>
                <w:noProof/>
              </w:rPr>
              <w:drawing>
                <wp:inline distT="0" distB="0" distL="0" distR="0" wp14:anchorId="6D53E5D0" wp14:editId="38FF9CA0">
                  <wp:extent cx="502920" cy="502920"/>
                  <wp:effectExtent l="19050" t="19050" r="11430" b="11430"/>
                  <wp:docPr id="10" name="Picture 10"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4410" w:type="pct"/>
          </w:tcPr>
          <w:p w14:paraId="3D8C7F1C" w14:textId="77A2A289" w:rsidR="00245BB7" w:rsidRPr="00FD25A5" w:rsidRDefault="00245BB7" w:rsidP="00440F1D">
            <w:pPr>
              <w:pStyle w:val="TableText"/>
              <w:rPr>
                <w:b/>
              </w:rPr>
            </w:pPr>
            <w:r w:rsidRPr="007C3EC0">
              <w:rPr>
                <w:b/>
                <w:bCs/>
              </w:rPr>
              <w:t>Instructor speaks</w:t>
            </w:r>
            <w:r w:rsidR="00045753" w:rsidRPr="007C3EC0">
              <w:rPr>
                <w:b/>
                <w:bCs/>
              </w:rPr>
              <w:t>.</w:t>
            </w:r>
            <w:r w:rsidR="00045753">
              <w:t xml:space="preserve"> </w:t>
            </w:r>
          </w:p>
        </w:tc>
      </w:tr>
      <w:tr w:rsidR="00D54361" w:rsidRPr="001A1D1B" w14:paraId="17269AF5" w14:textId="77777777" w:rsidTr="004D2705">
        <w:tc>
          <w:tcPr>
            <w:tcW w:w="590" w:type="pct"/>
          </w:tcPr>
          <w:p w14:paraId="433C58BD" w14:textId="77777777" w:rsidR="00D54361" w:rsidRDefault="00D54361" w:rsidP="004D2705">
            <w:pPr>
              <w:pStyle w:val="TableText"/>
              <w:spacing w:after="120" w:line="240" w:lineRule="auto"/>
              <w:ind w:left="0"/>
              <w:rPr>
                <w:noProof/>
              </w:rPr>
            </w:pPr>
            <w:r w:rsidRPr="00D47B06">
              <w:rPr>
                <w:b/>
                <w:noProof/>
              </w:rPr>
              <w:drawing>
                <wp:inline distT="0" distB="0" distL="0" distR="0" wp14:anchorId="296DE9A0" wp14:editId="383DE178">
                  <wp:extent cx="502920" cy="502920"/>
                  <wp:effectExtent l="19050" t="19050" r="11430" b="11430"/>
                  <wp:docPr id="497" name="Picture 497" descr="notes pag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4410" w:type="pct"/>
          </w:tcPr>
          <w:p w14:paraId="7D25331B" w14:textId="77777777" w:rsidR="00D54361" w:rsidRPr="007C3EC0" w:rsidRDefault="00D54361" w:rsidP="00D54361">
            <w:pPr>
              <w:pStyle w:val="TableText"/>
              <w:rPr>
                <w:b/>
                <w:bCs/>
              </w:rPr>
            </w:pPr>
            <w:r w:rsidRPr="007C3EC0">
              <w:rPr>
                <w:b/>
                <w:bCs/>
              </w:rPr>
              <w:t>Instructor Notes</w:t>
            </w:r>
          </w:p>
        </w:tc>
      </w:tr>
      <w:tr w:rsidR="00D54361" w:rsidRPr="001A1D1B" w14:paraId="77BE0676" w14:textId="77777777" w:rsidTr="004D2705">
        <w:tc>
          <w:tcPr>
            <w:tcW w:w="590" w:type="pct"/>
          </w:tcPr>
          <w:p w14:paraId="3F135E21" w14:textId="77777777" w:rsidR="00D54361" w:rsidRDefault="00D54361" w:rsidP="004D2705">
            <w:pPr>
              <w:pStyle w:val="TableText"/>
              <w:spacing w:after="120" w:line="240" w:lineRule="auto"/>
              <w:ind w:left="0"/>
              <w:rPr>
                <w:noProof/>
              </w:rPr>
            </w:pPr>
            <w:r>
              <w:rPr>
                <w:noProof/>
              </w:rPr>
              <w:drawing>
                <wp:inline distT="0" distB="0" distL="0" distR="0" wp14:anchorId="7077E172" wp14:editId="5226DECB">
                  <wp:extent cx="502920" cy="502920"/>
                  <wp:effectExtent l="19050" t="19050" r="11430" b="11430"/>
                  <wp:docPr id="47" name="Picture 47" descr="eyeglass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4410" w:type="pct"/>
          </w:tcPr>
          <w:p w14:paraId="650EE982" w14:textId="77777777" w:rsidR="007C3EC0" w:rsidRPr="007C3EC0" w:rsidRDefault="007C3EC0" w:rsidP="00D54361">
            <w:pPr>
              <w:pStyle w:val="TableText"/>
              <w:rPr>
                <w:b/>
                <w:bCs/>
              </w:rPr>
            </w:pPr>
            <w:r w:rsidRPr="007C3EC0">
              <w:rPr>
                <w:b/>
                <w:bCs/>
              </w:rPr>
              <w:t>A Closer Look</w:t>
            </w:r>
          </w:p>
          <w:p w14:paraId="0821120C" w14:textId="2EF519CD" w:rsidR="00D54361" w:rsidRDefault="00D54361" w:rsidP="00D54361">
            <w:pPr>
              <w:pStyle w:val="TableText"/>
              <w:rPr>
                <w:b/>
              </w:rPr>
            </w:pPr>
            <w:r>
              <w:t xml:space="preserve">Learners have </w:t>
            </w:r>
            <w:r w:rsidRPr="00FD25A5">
              <w:t>important information</w:t>
            </w:r>
            <w:r>
              <w:t xml:space="preserve"> to read</w:t>
            </w:r>
            <w:r w:rsidR="001776E9">
              <w:t>/review.</w:t>
            </w:r>
          </w:p>
        </w:tc>
      </w:tr>
      <w:tr w:rsidR="00D54361" w:rsidRPr="001A1D1B" w14:paraId="522FFEB2" w14:textId="77777777" w:rsidTr="004D2705">
        <w:tc>
          <w:tcPr>
            <w:tcW w:w="590" w:type="pct"/>
          </w:tcPr>
          <w:p w14:paraId="500ACE3C" w14:textId="77777777" w:rsidR="00D54361" w:rsidRDefault="00D54361" w:rsidP="004D2705">
            <w:pPr>
              <w:pStyle w:val="TableText"/>
              <w:spacing w:after="120" w:line="240" w:lineRule="auto"/>
              <w:ind w:left="0"/>
              <w:rPr>
                <w:noProof/>
              </w:rPr>
            </w:pPr>
            <w:r>
              <w:rPr>
                <w:noProof/>
              </w:rPr>
              <w:lastRenderedPageBreak/>
              <w:drawing>
                <wp:inline distT="0" distB="0" distL="0" distR="0" wp14:anchorId="185BE0F2" wp14:editId="17D154EC">
                  <wp:extent cx="502920" cy="502920"/>
                  <wp:effectExtent l="19050" t="19050" r="11430" b="11430"/>
                  <wp:docPr id="45" name="Picture 45" descr="pencil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4410" w:type="pct"/>
          </w:tcPr>
          <w:p w14:paraId="4996A6E4" w14:textId="10AE2C3C" w:rsidR="007C3EC0" w:rsidRPr="007C3EC0" w:rsidRDefault="00267B4D" w:rsidP="00D54361">
            <w:pPr>
              <w:pStyle w:val="TableText"/>
              <w:rPr>
                <w:b/>
                <w:bCs/>
              </w:rPr>
            </w:pPr>
            <w:r>
              <w:rPr>
                <w:b/>
                <w:bCs/>
              </w:rPr>
              <w:t>Participant Guide Work</w:t>
            </w:r>
          </w:p>
          <w:p w14:paraId="338D6387" w14:textId="3F8CFEBC" w:rsidR="00D54361" w:rsidRPr="00FD25A5" w:rsidRDefault="00D54361" w:rsidP="00D54361">
            <w:pPr>
              <w:pStyle w:val="TableText"/>
              <w:rPr>
                <w:b/>
              </w:rPr>
            </w:pPr>
            <w:r w:rsidRPr="00FD25A5">
              <w:t>Writing activity</w:t>
            </w:r>
            <w:r>
              <w:t xml:space="preserve"> to complete in the </w:t>
            </w:r>
            <w:r w:rsidR="00F005E7">
              <w:t xml:space="preserve">participant </w:t>
            </w:r>
            <w:r>
              <w:t xml:space="preserve">guide </w:t>
            </w:r>
          </w:p>
        </w:tc>
      </w:tr>
      <w:tr w:rsidR="00D54361" w:rsidRPr="001A1D1B" w14:paraId="1D01DF44" w14:textId="77777777" w:rsidTr="004D2705">
        <w:tc>
          <w:tcPr>
            <w:tcW w:w="590" w:type="pct"/>
          </w:tcPr>
          <w:p w14:paraId="164AC58A" w14:textId="77777777" w:rsidR="00D54361" w:rsidRDefault="00D54361" w:rsidP="004D2705">
            <w:pPr>
              <w:pStyle w:val="TableText"/>
              <w:spacing w:after="120" w:line="240" w:lineRule="auto"/>
              <w:ind w:left="0"/>
              <w:rPr>
                <w:noProof/>
              </w:rPr>
            </w:pPr>
            <w:r w:rsidRPr="00D47B06">
              <w:rPr>
                <w:b/>
                <w:noProof/>
              </w:rPr>
              <w:drawing>
                <wp:inline distT="0" distB="0" distL="0" distR="0" wp14:anchorId="54B38D44" wp14:editId="073F5800">
                  <wp:extent cx="502920" cy="437540"/>
                  <wp:effectExtent l="19050" t="19050" r="11430" b="19685"/>
                  <wp:docPr id="23" name="Picture 23"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6">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4410" w:type="pct"/>
          </w:tcPr>
          <w:p w14:paraId="4D88EE90" w14:textId="0CD4BA82" w:rsidR="007C3EC0" w:rsidRPr="007C3EC0" w:rsidRDefault="007C3EC0" w:rsidP="00D54361">
            <w:pPr>
              <w:pStyle w:val="TableText"/>
              <w:rPr>
                <w:b/>
                <w:bCs/>
              </w:rPr>
            </w:pPr>
            <w:r w:rsidRPr="007C3EC0">
              <w:rPr>
                <w:b/>
                <w:bCs/>
              </w:rPr>
              <w:t>Key Point!</w:t>
            </w:r>
          </w:p>
          <w:p w14:paraId="1934E354" w14:textId="77777777" w:rsidR="00D54361" w:rsidRPr="00FD25A5" w:rsidRDefault="00045753" w:rsidP="00D54361">
            <w:pPr>
              <w:pStyle w:val="TableText"/>
              <w:rPr>
                <w:b/>
              </w:rPr>
            </w:pPr>
            <w:r>
              <w:t>Critical</w:t>
            </w:r>
            <w:r w:rsidR="00D54361">
              <w:t xml:space="preserve"> information to note</w:t>
            </w:r>
          </w:p>
        </w:tc>
      </w:tr>
      <w:tr w:rsidR="00245BB7" w:rsidRPr="001A1D1B" w14:paraId="73C5028D" w14:textId="77777777" w:rsidTr="004D2705">
        <w:tc>
          <w:tcPr>
            <w:tcW w:w="590" w:type="pct"/>
          </w:tcPr>
          <w:p w14:paraId="6BDEEDB2" w14:textId="77777777" w:rsidR="00245BB7" w:rsidRDefault="00245BB7" w:rsidP="004D2705">
            <w:pPr>
              <w:pStyle w:val="TableText"/>
              <w:spacing w:after="120" w:line="240" w:lineRule="auto"/>
              <w:ind w:left="0"/>
              <w:rPr>
                <w:noProof/>
              </w:rPr>
            </w:pPr>
            <w:r w:rsidRPr="00D47B06">
              <w:rPr>
                <w:b/>
                <w:noProof/>
              </w:rPr>
              <w:drawing>
                <wp:inline distT="0" distB="0" distL="0" distR="0" wp14:anchorId="241FB9DD" wp14:editId="702A2029">
                  <wp:extent cx="502920" cy="502920"/>
                  <wp:effectExtent l="19050" t="19050" r="11430" b="11430"/>
                  <wp:docPr id="28" name="Picture 28"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4410" w:type="pct"/>
          </w:tcPr>
          <w:p w14:paraId="6251B621" w14:textId="77777777" w:rsidR="00245BB7" w:rsidRDefault="00245BB7" w:rsidP="00440F1D">
            <w:pPr>
              <w:pStyle w:val="TableText"/>
              <w:rPr>
                <w:b/>
              </w:rPr>
            </w:pPr>
            <w:r w:rsidRPr="0073382B">
              <w:rPr>
                <w:b/>
                <w:bCs/>
              </w:rPr>
              <w:t>Question/Answer</w:t>
            </w:r>
            <w:r>
              <w:t xml:space="preserve"> period – normally involving an activity debriefing</w:t>
            </w:r>
          </w:p>
        </w:tc>
      </w:tr>
      <w:tr w:rsidR="00185FA8" w:rsidRPr="001A1D1B" w14:paraId="4097C010" w14:textId="77777777" w:rsidTr="004D2705">
        <w:tc>
          <w:tcPr>
            <w:tcW w:w="590" w:type="pct"/>
          </w:tcPr>
          <w:p w14:paraId="10D37888" w14:textId="6C6056A6" w:rsidR="00185FA8" w:rsidRPr="00D47B06" w:rsidRDefault="00F82F33" w:rsidP="004D2705">
            <w:pPr>
              <w:pStyle w:val="TableText"/>
              <w:spacing w:after="120" w:line="240" w:lineRule="auto"/>
              <w:ind w:left="0"/>
              <w:rPr>
                <w:b/>
                <w:noProof/>
              </w:rPr>
            </w:pPr>
            <w:r w:rsidRPr="00D47B06">
              <w:rPr>
                <w:b/>
                <w:noProof/>
              </w:rPr>
              <w:drawing>
                <wp:inline distT="0" distB="0" distL="0" distR="0" wp14:anchorId="46E8FF43" wp14:editId="349BBE2C">
                  <wp:extent cx="502920" cy="502920"/>
                  <wp:effectExtent l="19050" t="19050" r="11430" b="11430"/>
                  <wp:docPr id="1828604516" name="Picture 1828604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604516" name="Picture 1828604516"/>
                          <pic:cNvPicPr/>
                        </pic:nvPicPr>
                        <pic:blipFill>
                          <a:blip r:embed="rId28">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4410" w:type="pct"/>
          </w:tcPr>
          <w:p w14:paraId="7360B86A" w14:textId="77777777" w:rsidR="00185FA8" w:rsidRPr="00F82F33" w:rsidRDefault="00F82F33" w:rsidP="00440F1D">
            <w:pPr>
              <w:pStyle w:val="TableText"/>
              <w:rPr>
                <w:b/>
                <w:bCs/>
              </w:rPr>
            </w:pPr>
            <w:r w:rsidRPr="00F82F33">
              <w:rPr>
                <w:b/>
                <w:bCs/>
              </w:rPr>
              <w:t>Activity</w:t>
            </w:r>
          </w:p>
          <w:p w14:paraId="1BC3C636" w14:textId="26419B04" w:rsidR="00F82F33" w:rsidRDefault="00F82F33" w:rsidP="00440F1D">
            <w:pPr>
              <w:pStyle w:val="TableText"/>
            </w:pPr>
            <w:r>
              <w:t>Participants are asked to complete an activity.</w:t>
            </w:r>
          </w:p>
        </w:tc>
      </w:tr>
      <w:tr w:rsidR="00D54361" w:rsidRPr="001A1D1B" w14:paraId="59CECFA7" w14:textId="77777777" w:rsidTr="004A4967">
        <w:tc>
          <w:tcPr>
            <w:tcW w:w="590" w:type="pct"/>
            <w:shd w:val="clear" w:color="auto" w:fill="EAF4E4"/>
          </w:tcPr>
          <w:p w14:paraId="67FFD102" w14:textId="77777777" w:rsidR="00D54361" w:rsidRDefault="00D54361" w:rsidP="004D2705">
            <w:pPr>
              <w:pStyle w:val="TableText"/>
              <w:spacing w:after="120" w:line="240" w:lineRule="auto"/>
              <w:ind w:left="0"/>
              <w:rPr>
                <w:noProof/>
              </w:rPr>
            </w:pPr>
            <w:r w:rsidRPr="00D47B06">
              <w:rPr>
                <w:b/>
                <w:noProof/>
              </w:rPr>
              <w:drawing>
                <wp:inline distT="0" distB="0" distL="0" distR="0" wp14:anchorId="1B20ACAC" wp14:editId="52AD518C">
                  <wp:extent cx="502920" cy="502920"/>
                  <wp:effectExtent l="19050" t="19050" r="11430" b="1143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4410" w:type="pct"/>
            <w:shd w:val="clear" w:color="auto" w:fill="EAF4E4"/>
          </w:tcPr>
          <w:p w14:paraId="5C02283F" w14:textId="0C67AB4D" w:rsidR="00D54361" w:rsidRDefault="00F00B9D" w:rsidP="00D54361">
            <w:pPr>
              <w:pStyle w:val="TableText"/>
            </w:pPr>
            <w:r w:rsidRPr="00AF150B">
              <w:rPr>
                <w:b/>
                <w:bCs/>
              </w:rPr>
              <w:t>Shaded areas apply</w:t>
            </w:r>
            <w:r w:rsidR="006F594E" w:rsidRPr="00AF150B">
              <w:rPr>
                <w:b/>
                <w:bCs/>
              </w:rPr>
              <w:t xml:space="preserve"> to </w:t>
            </w:r>
            <w:r w:rsidR="00DA462E" w:rsidRPr="00AF150B">
              <w:rPr>
                <w:b/>
                <w:bCs/>
              </w:rPr>
              <w:t>vILT</w:t>
            </w:r>
            <w:r w:rsidR="0059287C" w:rsidRPr="00AF150B">
              <w:rPr>
                <w:b/>
                <w:bCs/>
              </w:rPr>
              <w:t xml:space="preserve"> delivery format</w:t>
            </w:r>
          </w:p>
        </w:tc>
      </w:tr>
      <w:tr w:rsidR="00245BB7" w:rsidRPr="001A1D1B" w14:paraId="3D74B06C" w14:textId="77777777" w:rsidTr="004D2705">
        <w:tc>
          <w:tcPr>
            <w:tcW w:w="590" w:type="pct"/>
          </w:tcPr>
          <w:p w14:paraId="6E01208B" w14:textId="77777777" w:rsidR="00245BB7" w:rsidRDefault="00245BB7" w:rsidP="004D2705">
            <w:pPr>
              <w:pStyle w:val="TableText"/>
              <w:spacing w:after="120" w:line="240" w:lineRule="auto"/>
              <w:ind w:left="0"/>
              <w:rPr>
                <w:noProof/>
              </w:rPr>
            </w:pPr>
            <w:bookmarkStart w:id="7" w:name="_Hlk175558193"/>
            <w:r>
              <w:rPr>
                <w:noProof/>
              </w:rPr>
              <w:drawing>
                <wp:inline distT="0" distB="0" distL="0" distR="0" wp14:anchorId="7111CA04" wp14:editId="527FE4E0">
                  <wp:extent cx="502920" cy="502920"/>
                  <wp:effectExtent l="19050" t="19050" r="11430" b="11430"/>
                  <wp:docPr id="12" name="Picture 12"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4410" w:type="pct"/>
          </w:tcPr>
          <w:p w14:paraId="3C4A5D65" w14:textId="5A6BE63F" w:rsidR="007C3EC0" w:rsidRPr="007C3EC0" w:rsidRDefault="00FF6A14" w:rsidP="00440F1D">
            <w:pPr>
              <w:pStyle w:val="TableText"/>
              <w:rPr>
                <w:b/>
                <w:bCs/>
              </w:rPr>
            </w:pPr>
            <w:r>
              <w:rPr>
                <w:b/>
                <w:bCs/>
              </w:rPr>
              <w:t xml:space="preserve">Resource or </w:t>
            </w:r>
            <w:r w:rsidR="007C3EC0" w:rsidRPr="007C3EC0">
              <w:rPr>
                <w:b/>
                <w:bCs/>
              </w:rPr>
              <w:t>Quick Reference Guide</w:t>
            </w:r>
            <w:r w:rsidR="009925B9">
              <w:rPr>
                <w:b/>
                <w:bCs/>
              </w:rPr>
              <w:t xml:space="preserve"> (Give the Name)</w:t>
            </w:r>
          </w:p>
          <w:p w14:paraId="0BEDD0EC" w14:textId="77777777" w:rsidR="00245BB7" w:rsidRPr="00FD25A5" w:rsidRDefault="00245BB7" w:rsidP="00440F1D">
            <w:pPr>
              <w:pStyle w:val="TableText"/>
              <w:rPr>
                <w:b/>
              </w:rPr>
            </w:pPr>
            <w:r>
              <w:t>A Quick Reference Guide is available</w:t>
            </w:r>
          </w:p>
        </w:tc>
      </w:tr>
      <w:bookmarkEnd w:id="7"/>
    </w:tbl>
    <w:p w14:paraId="40A0EC09" w14:textId="77777777" w:rsidR="004D2705" w:rsidRDefault="004D2705" w:rsidP="006A245A">
      <w:pPr>
        <w:pStyle w:val="Heading0"/>
        <w:sectPr w:rsidR="004D2705" w:rsidSect="00133CBB">
          <w:pgSz w:w="12240" w:h="15840" w:code="1"/>
          <w:pgMar w:top="1440" w:right="1440" w:bottom="1440" w:left="1440" w:header="720" w:footer="720" w:gutter="0"/>
          <w:pgNumType w:fmt="lowerRoman"/>
          <w:cols w:space="720"/>
          <w:docGrid w:linePitch="360"/>
        </w:sectPr>
      </w:pPr>
    </w:p>
    <w:p w14:paraId="1D31B648" w14:textId="77777777" w:rsidR="0043749C" w:rsidRDefault="006A003D" w:rsidP="006A245A">
      <w:pPr>
        <w:pStyle w:val="Heading0"/>
        <w:rPr>
          <w:noProof/>
        </w:rPr>
      </w:pPr>
      <w:r>
        <w:lastRenderedPageBreak/>
        <w:t>Table of Contents</w:t>
      </w:r>
      <w:r>
        <w:fldChar w:fldCharType="begin"/>
      </w:r>
      <w:r>
        <w:instrText xml:space="preserve"> TOC \o "1-3" \h \z \t "Appdx Hdg,1" </w:instrText>
      </w:r>
      <w:r>
        <w:fldChar w:fldCharType="separate"/>
      </w:r>
    </w:p>
    <w:p w14:paraId="172A9A23" w14:textId="7AD4F4C9" w:rsidR="0043749C" w:rsidRDefault="00C15157">
      <w:pPr>
        <w:pStyle w:val="TOC1"/>
        <w:rPr>
          <w:rFonts w:asciiTheme="minorHAnsi" w:eastAsiaTheme="minorEastAsia" w:hAnsiTheme="minorHAnsi" w:cstheme="minorBidi"/>
          <w:kern w:val="2"/>
          <w:sz w:val="24"/>
          <w:szCs w:val="24"/>
          <w14:ligatures w14:val="standardContextual"/>
        </w:rPr>
      </w:pPr>
      <w:hyperlink w:anchor="_Toc174386676" w:history="1">
        <w:r w:rsidR="0043749C" w:rsidRPr="009758BD">
          <w:rPr>
            <w:rStyle w:val="Hyperlink"/>
            <w14:scene3d>
              <w14:camera w14:prst="orthographicFront"/>
              <w14:lightRig w14:rig="threePt" w14:dir="t">
                <w14:rot w14:lat="0" w14:lon="0" w14:rev="0"/>
              </w14:lightRig>
            </w14:scene3d>
          </w:rPr>
          <w:t>1</w:t>
        </w:r>
        <w:r w:rsidR="0043749C">
          <w:rPr>
            <w:rFonts w:asciiTheme="minorHAnsi" w:eastAsiaTheme="minorEastAsia" w:hAnsiTheme="minorHAnsi" w:cstheme="minorBidi"/>
            <w:kern w:val="2"/>
            <w:sz w:val="24"/>
            <w:szCs w:val="24"/>
            <w14:ligatures w14:val="standardContextual"/>
          </w:rPr>
          <w:tab/>
        </w:r>
        <w:r w:rsidR="0043749C" w:rsidRPr="009758BD">
          <w:rPr>
            <w:rStyle w:val="Hyperlink"/>
          </w:rPr>
          <w:t>Environmental Assets</w:t>
        </w:r>
        <w:r w:rsidR="0043749C">
          <w:rPr>
            <w:webHidden/>
          </w:rPr>
          <w:tab/>
        </w:r>
        <w:r w:rsidR="0043749C">
          <w:rPr>
            <w:webHidden/>
          </w:rPr>
          <w:fldChar w:fldCharType="begin"/>
        </w:r>
        <w:r w:rsidR="0043749C">
          <w:rPr>
            <w:webHidden/>
          </w:rPr>
          <w:instrText xml:space="preserve"> PAGEREF _Toc174386676 \h </w:instrText>
        </w:r>
        <w:r w:rsidR="0043749C">
          <w:rPr>
            <w:webHidden/>
          </w:rPr>
        </w:r>
        <w:r w:rsidR="0043749C">
          <w:rPr>
            <w:webHidden/>
          </w:rPr>
          <w:fldChar w:fldCharType="separate"/>
        </w:r>
        <w:r w:rsidR="00C31FCF">
          <w:rPr>
            <w:webHidden/>
          </w:rPr>
          <w:t>9</w:t>
        </w:r>
        <w:r w:rsidR="0043749C">
          <w:rPr>
            <w:webHidden/>
          </w:rPr>
          <w:fldChar w:fldCharType="end"/>
        </w:r>
      </w:hyperlink>
    </w:p>
    <w:p w14:paraId="5867EA1C" w14:textId="152179EC" w:rsidR="0043749C" w:rsidRDefault="00C15157">
      <w:pPr>
        <w:pStyle w:val="TOC2"/>
        <w:rPr>
          <w:rFonts w:asciiTheme="minorHAnsi" w:eastAsiaTheme="minorEastAsia" w:hAnsiTheme="minorHAnsi" w:cstheme="minorBidi"/>
          <w:noProof/>
          <w:kern w:val="2"/>
          <w:sz w:val="24"/>
          <w:szCs w:val="24"/>
          <w14:ligatures w14:val="standardContextual"/>
        </w:rPr>
      </w:pPr>
      <w:hyperlink w:anchor="_Toc174386677" w:history="1">
        <w:r w:rsidR="0043749C" w:rsidRPr="009758BD">
          <w:rPr>
            <w:rStyle w:val="Hyperlink"/>
            <w:noProof/>
          </w:rPr>
          <w:t>1.1</w:t>
        </w:r>
        <w:r w:rsidR="0043749C">
          <w:rPr>
            <w:rFonts w:asciiTheme="minorHAnsi" w:eastAsiaTheme="minorEastAsia" w:hAnsiTheme="minorHAnsi" w:cstheme="minorBidi"/>
            <w:noProof/>
            <w:kern w:val="2"/>
            <w:sz w:val="24"/>
            <w:szCs w:val="24"/>
            <w14:ligatures w14:val="standardContextual"/>
          </w:rPr>
          <w:tab/>
        </w:r>
        <w:r w:rsidR="0043749C" w:rsidRPr="009758BD">
          <w:rPr>
            <w:rStyle w:val="Hyperlink"/>
            <w:noProof/>
          </w:rPr>
          <w:t>Identifying Contributing Factors and Environmental Antecedents – Getting at the Root Cause of an Outbreak</w:t>
        </w:r>
        <w:r w:rsidR="0043749C">
          <w:rPr>
            <w:noProof/>
            <w:webHidden/>
          </w:rPr>
          <w:tab/>
        </w:r>
        <w:r w:rsidR="0043749C">
          <w:rPr>
            <w:noProof/>
            <w:webHidden/>
          </w:rPr>
          <w:fldChar w:fldCharType="begin"/>
        </w:r>
        <w:r w:rsidR="0043749C">
          <w:rPr>
            <w:noProof/>
            <w:webHidden/>
          </w:rPr>
          <w:instrText xml:space="preserve"> PAGEREF _Toc174386677 \h </w:instrText>
        </w:r>
        <w:r w:rsidR="0043749C">
          <w:rPr>
            <w:noProof/>
            <w:webHidden/>
          </w:rPr>
        </w:r>
        <w:r w:rsidR="0043749C">
          <w:rPr>
            <w:noProof/>
            <w:webHidden/>
          </w:rPr>
          <w:fldChar w:fldCharType="separate"/>
        </w:r>
        <w:r w:rsidR="00C31FCF">
          <w:rPr>
            <w:noProof/>
            <w:webHidden/>
          </w:rPr>
          <w:t>9</w:t>
        </w:r>
        <w:r w:rsidR="0043749C">
          <w:rPr>
            <w:noProof/>
            <w:webHidden/>
          </w:rPr>
          <w:fldChar w:fldCharType="end"/>
        </w:r>
      </w:hyperlink>
    </w:p>
    <w:p w14:paraId="258D1342" w14:textId="35CA5377" w:rsidR="0043749C" w:rsidRDefault="00C15157">
      <w:pPr>
        <w:pStyle w:val="TOC3"/>
        <w:tabs>
          <w:tab w:val="left" w:pos="1680"/>
        </w:tabs>
        <w:rPr>
          <w:rFonts w:asciiTheme="minorHAnsi" w:eastAsiaTheme="minorEastAsia" w:hAnsiTheme="minorHAnsi" w:cstheme="minorBidi"/>
          <w:kern w:val="2"/>
          <w:sz w:val="24"/>
          <w:szCs w:val="24"/>
          <w14:ligatures w14:val="standardContextual"/>
        </w:rPr>
      </w:pPr>
      <w:hyperlink w:anchor="_Toc174386678" w:history="1">
        <w:r w:rsidR="0043749C" w:rsidRPr="009758BD">
          <w:rPr>
            <w:rStyle w:val="Hyperlink"/>
          </w:rPr>
          <w:t>1.1.1</w:t>
        </w:r>
        <w:r w:rsidR="0043749C">
          <w:rPr>
            <w:rFonts w:asciiTheme="minorHAnsi" w:eastAsiaTheme="minorEastAsia" w:hAnsiTheme="minorHAnsi" w:cstheme="minorBidi"/>
            <w:kern w:val="2"/>
            <w:sz w:val="24"/>
            <w:szCs w:val="24"/>
            <w14:ligatures w14:val="standardContextual"/>
          </w:rPr>
          <w:tab/>
        </w:r>
        <w:r w:rsidR="0043749C" w:rsidRPr="009758BD">
          <w:rPr>
            <w:rStyle w:val="Hyperlink"/>
          </w:rPr>
          <w:t>Introduction</w:t>
        </w:r>
        <w:r w:rsidR="0043749C">
          <w:rPr>
            <w:webHidden/>
          </w:rPr>
          <w:tab/>
        </w:r>
        <w:r w:rsidR="0043749C">
          <w:rPr>
            <w:webHidden/>
          </w:rPr>
          <w:fldChar w:fldCharType="begin"/>
        </w:r>
        <w:r w:rsidR="0043749C">
          <w:rPr>
            <w:webHidden/>
          </w:rPr>
          <w:instrText xml:space="preserve"> PAGEREF _Toc174386678 \h </w:instrText>
        </w:r>
        <w:r w:rsidR="0043749C">
          <w:rPr>
            <w:webHidden/>
          </w:rPr>
        </w:r>
        <w:r w:rsidR="0043749C">
          <w:rPr>
            <w:webHidden/>
          </w:rPr>
          <w:fldChar w:fldCharType="separate"/>
        </w:r>
        <w:r w:rsidR="00C31FCF">
          <w:rPr>
            <w:webHidden/>
          </w:rPr>
          <w:t>9</w:t>
        </w:r>
        <w:r w:rsidR="0043749C">
          <w:rPr>
            <w:webHidden/>
          </w:rPr>
          <w:fldChar w:fldCharType="end"/>
        </w:r>
      </w:hyperlink>
    </w:p>
    <w:p w14:paraId="302891B6" w14:textId="0CA752D3" w:rsidR="0043749C" w:rsidRDefault="00C15157">
      <w:pPr>
        <w:pStyle w:val="TOC3"/>
        <w:tabs>
          <w:tab w:val="left" w:pos="1680"/>
        </w:tabs>
        <w:rPr>
          <w:rFonts w:asciiTheme="minorHAnsi" w:eastAsiaTheme="minorEastAsia" w:hAnsiTheme="minorHAnsi" w:cstheme="minorBidi"/>
          <w:kern w:val="2"/>
          <w:sz w:val="24"/>
          <w:szCs w:val="24"/>
          <w14:ligatures w14:val="standardContextual"/>
        </w:rPr>
      </w:pPr>
      <w:hyperlink w:anchor="_Toc174386679" w:history="1">
        <w:r w:rsidR="0043749C" w:rsidRPr="009758BD">
          <w:rPr>
            <w:rStyle w:val="Hyperlink"/>
          </w:rPr>
          <w:t>1.1.2</w:t>
        </w:r>
        <w:r w:rsidR="0043749C">
          <w:rPr>
            <w:rFonts w:asciiTheme="minorHAnsi" w:eastAsiaTheme="minorEastAsia" w:hAnsiTheme="minorHAnsi" w:cstheme="minorBidi"/>
            <w:kern w:val="2"/>
            <w:sz w:val="24"/>
            <w:szCs w:val="24"/>
            <w14:ligatures w14:val="standardContextual"/>
          </w:rPr>
          <w:tab/>
        </w:r>
        <w:r w:rsidR="0043749C" w:rsidRPr="009758BD">
          <w:rPr>
            <w:rStyle w:val="Hyperlink"/>
          </w:rPr>
          <w:t>Outbreak Investigations</w:t>
        </w:r>
        <w:r w:rsidR="0043749C">
          <w:rPr>
            <w:webHidden/>
          </w:rPr>
          <w:tab/>
        </w:r>
        <w:r w:rsidR="0043749C">
          <w:rPr>
            <w:webHidden/>
          </w:rPr>
          <w:fldChar w:fldCharType="begin"/>
        </w:r>
        <w:r w:rsidR="0043749C">
          <w:rPr>
            <w:webHidden/>
          </w:rPr>
          <w:instrText xml:space="preserve"> PAGEREF _Toc174386679 \h </w:instrText>
        </w:r>
        <w:r w:rsidR="0043749C">
          <w:rPr>
            <w:webHidden/>
          </w:rPr>
        </w:r>
        <w:r w:rsidR="0043749C">
          <w:rPr>
            <w:webHidden/>
          </w:rPr>
          <w:fldChar w:fldCharType="separate"/>
        </w:r>
        <w:r w:rsidR="00C31FCF">
          <w:rPr>
            <w:webHidden/>
          </w:rPr>
          <w:t>12</w:t>
        </w:r>
        <w:r w:rsidR="0043749C">
          <w:rPr>
            <w:webHidden/>
          </w:rPr>
          <w:fldChar w:fldCharType="end"/>
        </w:r>
      </w:hyperlink>
    </w:p>
    <w:p w14:paraId="1F6AB894" w14:textId="346EC215" w:rsidR="0043749C" w:rsidRDefault="00C15157">
      <w:pPr>
        <w:pStyle w:val="TOC3"/>
        <w:tabs>
          <w:tab w:val="left" w:pos="1680"/>
        </w:tabs>
        <w:rPr>
          <w:rFonts w:asciiTheme="minorHAnsi" w:eastAsiaTheme="minorEastAsia" w:hAnsiTheme="minorHAnsi" w:cstheme="minorBidi"/>
          <w:kern w:val="2"/>
          <w:sz w:val="24"/>
          <w:szCs w:val="24"/>
          <w14:ligatures w14:val="standardContextual"/>
        </w:rPr>
      </w:pPr>
      <w:hyperlink w:anchor="_Toc174386680" w:history="1">
        <w:r w:rsidR="0043749C" w:rsidRPr="009758BD">
          <w:rPr>
            <w:rStyle w:val="Hyperlink"/>
          </w:rPr>
          <w:t>1.1.3</w:t>
        </w:r>
        <w:r w:rsidR="0043749C">
          <w:rPr>
            <w:rFonts w:asciiTheme="minorHAnsi" w:eastAsiaTheme="minorEastAsia" w:hAnsiTheme="minorHAnsi" w:cstheme="minorBidi"/>
            <w:kern w:val="2"/>
            <w:sz w:val="24"/>
            <w:szCs w:val="24"/>
            <w14:ligatures w14:val="standardContextual"/>
          </w:rPr>
          <w:tab/>
        </w:r>
        <w:r w:rsidR="0043749C" w:rsidRPr="009758BD">
          <w:rPr>
            <w:rStyle w:val="Hyperlink"/>
          </w:rPr>
          <w:t>Investigative Process</w:t>
        </w:r>
        <w:r w:rsidR="0043749C">
          <w:rPr>
            <w:webHidden/>
          </w:rPr>
          <w:tab/>
        </w:r>
        <w:r w:rsidR="0043749C">
          <w:rPr>
            <w:webHidden/>
          </w:rPr>
          <w:fldChar w:fldCharType="begin"/>
        </w:r>
        <w:r w:rsidR="0043749C">
          <w:rPr>
            <w:webHidden/>
          </w:rPr>
          <w:instrText xml:space="preserve"> PAGEREF _Toc174386680 \h </w:instrText>
        </w:r>
        <w:r w:rsidR="0043749C">
          <w:rPr>
            <w:webHidden/>
          </w:rPr>
        </w:r>
        <w:r w:rsidR="0043749C">
          <w:rPr>
            <w:webHidden/>
          </w:rPr>
          <w:fldChar w:fldCharType="separate"/>
        </w:r>
        <w:r w:rsidR="00C31FCF">
          <w:rPr>
            <w:webHidden/>
          </w:rPr>
          <w:t>13</w:t>
        </w:r>
        <w:r w:rsidR="0043749C">
          <w:rPr>
            <w:webHidden/>
          </w:rPr>
          <w:fldChar w:fldCharType="end"/>
        </w:r>
      </w:hyperlink>
    </w:p>
    <w:p w14:paraId="5C37C7DA" w14:textId="7C4C7588" w:rsidR="0043749C" w:rsidRDefault="00C15157">
      <w:pPr>
        <w:pStyle w:val="TOC3"/>
        <w:tabs>
          <w:tab w:val="left" w:pos="1680"/>
        </w:tabs>
        <w:rPr>
          <w:rFonts w:asciiTheme="minorHAnsi" w:eastAsiaTheme="minorEastAsia" w:hAnsiTheme="minorHAnsi" w:cstheme="minorBidi"/>
          <w:kern w:val="2"/>
          <w:sz w:val="24"/>
          <w:szCs w:val="24"/>
          <w14:ligatures w14:val="standardContextual"/>
        </w:rPr>
      </w:pPr>
      <w:hyperlink w:anchor="_Toc174386681" w:history="1">
        <w:r w:rsidR="0043749C" w:rsidRPr="009758BD">
          <w:rPr>
            <w:rStyle w:val="Hyperlink"/>
          </w:rPr>
          <w:t>1.1.4</w:t>
        </w:r>
        <w:r w:rsidR="0043749C">
          <w:rPr>
            <w:rFonts w:asciiTheme="minorHAnsi" w:eastAsiaTheme="minorEastAsia" w:hAnsiTheme="minorHAnsi" w:cstheme="minorBidi"/>
            <w:kern w:val="2"/>
            <w:sz w:val="24"/>
            <w:szCs w:val="24"/>
            <w14:ligatures w14:val="standardContextual"/>
          </w:rPr>
          <w:tab/>
        </w:r>
        <w:r w:rsidR="0043749C" w:rsidRPr="009758BD">
          <w:rPr>
            <w:rStyle w:val="Hyperlink"/>
          </w:rPr>
          <w:t>Environmental Assessments</w:t>
        </w:r>
        <w:r w:rsidR="0043749C">
          <w:rPr>
            <w:webHidden/>
          </w:rPr>
          <w:tab/>
        </w:r>
        <w:r w:rsidR="0043749C">
          <w:rPr>
            <w:webHidden/>
          </w:rPr>
          <w:fldChar w:fldCharType="begin"/>
        </w:r>
        <w:r w:rsidR="0043749C">
          <w:rPr>
            <w:webHidden/>
          </w:rPr>
          <w:instrText xml:space="preserve"> PAGEREF _Toc174386681 \h </w:instrText>
        </w:r>
        <w:r w:rsidR="0043749C">
          <w:rPr>
            <w:webHidden/>
          </w:rPr>
        </w:r>
        <w:r w:rsidR="0043749C">
          <w:rPr>
            <w:webHidden/>
          </w:rPr>
          <w:fldChar w:fldCharType="separate"/>
        </w:r>
        <w:r w:rsidR="00C31FCF">
          <w:rPr>
            <w:webHidden/>
          </w:rPr>
          <w:t>15</w:t>
        </w:r>
        <w:r w:rsidR="0043749C">
          <w:rPr>
            <w:webHidden/>
          </w:rPr>
          <w:fldChar w:fldCharType="end"/>
        </w:r>
      </w:hyperlink>
    </w:p>
    <w:p w14:paraId="62FAD7FA" w14:textId="400AACBB" w:rsidR="0043749C" w:rsidRDefault="00C15157">
      <w:pPr>
        <w:pStyle w:val="TOC3"/>
        <w:tabs>
          <w:tab w:val="left" w:pos="1680"/>
        </w:tabs>
        <w:rPr>
          <w:rFonts w:asciiTheme="minorHAnsi" w:eastAsiaTheme="minorEastAsia" w:hAnsiTheme="minorHAnsi" w:cstheme="minorBidi"/>
          <w:kern w:val="2"/>
          <w:sz w:val="24"/>
          <w:szCs w:val="24"/>
          <w14:ligatures w14:val="standardContextual"/>
        </w:rPr>
      </w:pPr>
      <w:hyperlink w:anchor="_Toc174386682" w:history="1">
        <w:r w:rsidR="0043749C" w:rsidRPr="009758BD">
          <w:rPr>
            <w:rStyle w:val="Hyperlink"/>
          </w:rPr>
          <w:t>1.1.5</w:t>
        </w:r>
        <w:r w:rsidR="0043749C">
          <w:rPr>
            <w:rFonts w:asciiTheme="minorHAnsi" w:eastAsiaTheme="minorEastAsia" w:hAnsiTheme="minorHAnsi" w:cstheme="minorBidi"/>
            <w:kern w:val="2"/>
            <w:sz w:val="24"/>
            <w:szCs w:val="24"/>
            <w14:ligatures w14:val="standardContextual"/>
          </w:rPr>
          <w:tab/>
        </w:r>
        <w:r w:rsidR="0043749C" w:rsidRPr="009758BD">
          <w:rPr>
            <w:rStyle w:val="Hyperlink"/>
          </w:rPr>
          <w:t>Tabletop Exercise 1</w:t>
        </w:r>
        <w:r w:rsidR="0043749C">
          <w:rPr>
            <w:webHidden/>
          </w:rPr>
          <w:tab/>
        </w:r>
        <w:r w:rsidR="0043749C">
          <w:rPr>
            <w:webHidden/>
          </w:rPr>
          <w:fldChar w:fldCharType="begin"/>
        </w:r>
        <w:r w:rsidR="0043749C">
          <w:rPr>
            <w:webHidden/>
          </w:rPr>
          <w:instrText xml:space="preserve"> PAGEREF _Toc174386682 \h </w:instrText>
        </w:r>
        <w:r w:rsidR="0043749C">
          <w:rPr>
            <w:webHidden/>
          </w:rPr>
        </w:r>
        <w:r w:rsidR="0043749C">
          <w:rPr>
            <w:webHidden/>
          </w:rPr>
          <w:fldChar w:fldCharType="separate"/>
        </w:r>
        <w:r w:rsidR="00C31FCF">
          <w:rPr>
            <w:webHidden/>
          </w:rPr>
          <w:t>19</w:t>
        </w:r>
        <w:r w:rsidR="0043749C">
          <w:rPr>
            <w:webHidden/>
          </w:rPr>
          <w:fldChar w:fldCharType="end"/>
        </w:r>
      </w:hyperlink>
    </w:p>
    <w:p w14:paraId="4C3C6D3B" w14:textId="0943980B" w:rsidR="0043749C" w:rsidRDefault="00C15157">
      <w:pPr>
        <w:pStyle w:val="TOC3"/>
        <w:tabs>
          <w:tab w:val="left" w:pos="1680"/>
        </w:tabs>
        <w:rPr>
          <w:rFonts w:asciiTheme="minorHAnsi" w:eastAsiaTheme="minorEastAsia" w:hAnsiTheme="minorHAnsi" w:cstheme="minorBidi"/>
          <w:kern w:val="2"/>
          <w:sz w:val="24"/>
          <w:szCs w:val="24"/>
          <w14:ligatures w14:val="standardContextual"/>
        </w:rPr>
      </w:pPr>
      <w:hyperlink w:anchor="_Toc174386683" w:history="1">
        <w:r w:rsidR="0043749C" w:rsidRPr="009758BD">
          <w:rPr>
            <w:rStyle w:val="Hyperlink"/>
          </w:rPr>
          <w:t>1.1.6</w:t>
        </w:r>
        <w:r w:rsidR="0043749C">
          <w:rPr>
            <w:rFonts w:asciiTheme="minorHAnsi" w:eastAsiaTheme="minorEastAsia" w:hAnsiTheme="minorHAnsi" w:cstheme="minorBidi"/>
            <w:kern w:val="2"/>
            <w:sz w:val="24"/>
            <w:szCs w:val="24"/>
            <w14:ligatures w14:val="standardContextual"/>
          </w:rPr>
          <w:tab/>
        </w:r>
        <w:r w:rsidR="0043749C" w:rsidRPr="009758BD">
          <w:rPr>
            <w:rStyle w:val="Hyperlink"/>
          </w:rPr>
          <w:t>Investigative Process Overview</w:t>
        </w:r>
        <w:r w:rsidR="0043749C">
          <w:rPr>
            <w:webHidden/>
          </w:rPr>
          <w:tab/>
        </w:r>
        <w:r w:rsidR="0043749C">
          <w:rPr>
            <w:webHidden/>
          </w:rPr>
          <w:fldChar w:fldCharType="begin"/>
        </w:r>
        <w:r w:rsidR="0043749C">
          <w:rPr>
            <w:webHidden/>
          </w:rPr>
          <w:instrText xml:space="preserve"> PAGEREF _Toc174386683 \h </w:instrText>
        </w:r>
        <w:r w:rsidR="0043749C">
          <w:rPr>
            <w:webHidden/>
          </w:rPr>
        </w:r>
        <w:r w:rsidR="0043749C">
          <w:rPr>
            <w:webHidden/>
          </w:rPr>
          <w:fldChar w:fldCharType="separate"/>
        </w:r>
        <w:r w:rsidR="00C31FCF">
          <w:rPr>
            <w:webHidden/>
          </w:rPr>
          <w:t>24</w:t>
        </w:r>
        <w:r w:rsidR="0043749C">
          <w:rPr>
            <w:webHidden/>
          </w:rPr>
          <w:fldChar w:fldCharType="end"/>
        </w:r>
      </w:hyperlink>
    </w:p>
    <w:p w14:paraId="4537615A" w14:textId="25516694" w:rsidR="0043749C" w:rsidRDefault="00C15157">
      <w:pPr>
        <w:pStyle w:val="TOC3"/>
        <w:tabs>
          <w:tab w:val="left" w:pos="1680"/>
        </w:tabs>
        <w:rPr>
          <w:rFonts w:asciiTheme="minorHAnsi" w:eastAsiaTheme="minorEastAsia" w:hAnsiTheme="minorHAnsi" w:cstheme="minorBidi"/>
          <w:kern w:val="2"/>
          <w:sz w:val="24"/>
          <w:szCs w:val="24"/>
          <w14:ligatures w14:val="standardContextual"/>
        </w:rPr>
      </w:pPr>
      <w:hyperlink w:anchor="_Toc174386684" w:history="1">
        <w:r w:rsidR="0043749C" w:rsidRPr="009758BD">
          <w:rPr>
            <w:rStyle w:val="Hyperlink"/>
          </w:rPr>
          <w:t>1.1.7</w:t>
        </w:r>
        <w:r w:rsidR="0043749C">
          <w:rPr>
            <w:rFonts w:asciiTheme="minorHAnsi" w:eastAsiaTheme="minorEastAsia" w:hAnsiTheme="minorHAnsi" w:cstheme="minorBidi"/>
            <w:kern w:val="2"/>
            <w:sz w:val="24"/>
            <w:szCs w:val="24"/>
            <w14:ligatures w14:val="standardContextual"/>
          </w:rPr>
          <w:tab/>
        </w:r>
        <w:r w:rsidR="0043749C" w:rsidRPr="009758BD">
          <w:rPr>
            <w:rStyle w:val="Hyperlink"/>
          </w:rPr>
          <w:t>Tabletop Exercise 2</w:t>
        </w:r>
        <w:r w:rsidR="0043749C">
          <w:rPr>
            <w:webHidden/>
          </w:rPr>
          <w:tab/>
        </w:r>
        <w:r w:rsidR="0043749C">
          <w:rPr>
            <w:webHidden/>
          </w:rPr>
          <w:fldChar w:fldCharType="begin"/>
        </w:r>
        <w:r w:rsidR="0043749C">
          <w:rPr>
            <w:webHidden/>
          </w:rPr>
          <w:instrText xml:space="preserve"> PAGEREF _Toc174386684 \h </w:instrText>
        </w:r>
        <w:r w:rsidR="0043749C">
          <w:rPr>
            <w:webHidden/>
          </w:rPr>
        </w:r>
        <w:r w:rsidR="0043749C">
          <w:rPr>
            <w:webHidden/>
          </w:rPr>
          <w:fldChar w:fldCharType="separate"/>
        </w:r>
        <w:r w:rsidR="00C31FCF">
          <w:rPr>
            <w:webHidden/>
          </w:rPr>
          <w:t>27</w:t>
        </w:r>
        <w:r w:rsidR="0043749C">
          <w:rPr>
            <w:webHidden/>
          </w:rPr>
          <w:fldChar w:fldCharType="end"/>
        </w:r>
      </w:hyperlink>
    </w:p>
    <w:p w14:paraId="789E8944" w14:textId="28B73D24" w:rsidR="0043749C" w:rsidRDefault="00C15157">
      <w:pPr>
        <w:pStyle w:val="TOC3"/>
        <w:tabs>
          <w:tab w:val="left" w:pos="1680"/>
        </w:tabs>
        <w:rPr>
          <w:rFonts w:asciiTheme="minorHAnsi" w:eastAsiaTheme="minorEastAsia" w:hAnsiTheme="minorHAnsi" w:cstheme="minorBidi"/>
          <w:kern w:val="2"/>
          <w:sz w:val="24"/>
          <w:szCs w:val="24"/>
          <w14:ligatures w14:val="standardContextual"/>
        </w:rPr>
      </w:pPr>
      <w:hyperlink w:anchor="_Toc174386685" w:history="1">
        <w:r w:rsidR="0043749C" w:rsidRPr="009758BD">
          <w:rPr>
            <w:rStyle w:val="Hyperlink"/>
          </w:rPr>
          <w:t>1.1.8</w:t>
        </w:r>
        <w:r w:rsidR="0043749C">
          <w:rPr>
            <w:rFonts w:asciiTheme="minorHAnsi" w:eastAsiaTheme="minorEastAsia" w:hAnsiTheme="minorHAnsi" w:cstheme="minorBidi"/>
            <w:kern w:val="2"/>
            <w:sz w:val="24"/>
            <w:szCs w:val="24"/>
            <w14:ligatures w14:val="standardContextual"/>
          </w:rPr>
          <w:tab/>
        </w:r>
        <w:r w:rsidR="0043749C" w:rsidRPr="009758BD">
          <w:rPr>
            <w:rStyle w:val="Hyperlink"/>
          </w:rPr>
          <w:t>Investigative Process Overview</w:t>
        </w:r>
        <w:r w:rsidR="0043749C">
          <w:rPr>
            <w:webHidden/>
          </w:rPr>
          <w:tab/>
        </w:r>
        <w:r w:rsidR="0043749C">
          <w:rPr>
            <w:webHidden/>
          </w:rPr>
          <w:fldChar w:fldCharType="begin"/>
        </w:r>
        <w:r w:rsidR="0043749C">
          <w:rPr>
            <w:webHidden/>
          </w:rPr>
          <w:instrText xml:space="preserve"> PAGEREF _Toc174386685 \h </w:instrText>
        </w:r>
        <w:r w:rsidR="0043749C">
          <w:rPr>
            <w:webHidden/>
          </w:rPr>
        </w:r>
        <w:r w:rsidR="0043749C">
          <w:rPr>
            <w:webHidden/>
          </w:rPr>
          <w:fldChar w:fldCharType="separate"/>
        </w:r>
        <w:r w:rsidR="00C31FCF">
          <w:rPr>
            <w:webHidden/>
          </w:rPr>
          <w:t>33</w:t>
        </w:r>
        <w:r w:rsidR="0043749C">
          <w:rPr>
            <w:webHidden/>
          </w:rPr>
          <w:fldChar w:fldCharType="end"/>
        </w:r>
      </w:hyperlink>
    </w:p>
    <w:p w14:paraId="7504F228" w14:textId="648B667A" w:rsidR="0043749C" w:rsidRDefault="00C15157">
      <w:pPr>
        <w:pStyle w:val="TOC3"/>
        <w:tabs>
          <w:tab w:val="left" w:pos="1680"/>
        </w:tabs>
        <w:rPr>
          <w:rFonts w:asciiTheme="minorHAnsi" w:eastAsiaTheme="minorEastAsia" w:hAnsiTheme="minorHAnsi" w:cstheme="minorBidi"/>
          <w:kern w:val="2"/>
          <w:sz w:val="24"/>
          <w:szCs w:val="24"/>
          <w14:ligatures w14:val="standardContextual"/>
        </w:rPr>
      </w:pPr>
      <w:hyperlink w:anchor="_Toc174386686" w:history="1">
        <w:r w:rsidR="0043749C" w:rsidRPr="009758BD">
          <w:rPr>
            <w:rStyle w:val="Hyperlink"/>
          </w:rPr>
          <w:t>1.1.9</w:t>
        </w:r>
        <w:r w:rsidR="0043749C">
          <w:rPr>
            <w:rFonts w:asciiTheme="minorHAnsi" w:eastAsiaTheme="minorEastAsia" w:hAnsiTheme="minorHAnsi" w:cstheme="minorBidi"/>
            <w:kern w:val="2"/>
            <w:sz w:val="24"/>
            <w:szCs w:val="24"/>
            <w14:ligatures w14:val="standardContextual"/>
          </w:rPr>
          <w:tab/>
        </w:r>
        <w:r w:rsidR="0043749C" w:rsidRPr="009758BD">
          <w:rPr>
            <w:rStyle w:val="Hyperlink"/>
          </w:rPr>
          <w:t>Tabletop Exercise 3</w:t>
        </w:r>
        <w:r w:rsidR="0043749C">
          <w:rPr>
            <w:webHidden/>
          </w:rPr>
          <w:tab/>
        </w:r>
        <w:r w:rsidR="0043749C">
          <w:rPr>
            <w:webHidden/>
          </w:rPr>
          <w:fldChar w:fldCharType="begin"/>
        </w:r>
        <w:r w:rsidR="0043749C">
          <w:rPr>
            <w:webHidden/>
          </w:rPr>
          <w:instrText xml:space="preserve"> PAGEREF _Toc174386686 \h </w:instrText>
        </w:r>
        <w:r w:rsidR="0043749C">
          <w:rPr>
            <w:webHidden/>
          </w:rPr>
        </w:r>
        <w:r w:rsidR="0043749C">
          <w:rPr>
            <w:webHidden/>
          </w:rPr>
          <w:fldChar w:fldCharType="separate"/>
        </w:r>
        <w:r w:rsidR="00C31FCF">
          <w:rPr>
            <w:webHidden/>
          </w:rPr>
          <w:t>34</w:t>
        </w:r>
        <w:r w:rsidR="0043749C">
          <w:rPr>
            <w:webHidden/>
          </w:rPr>
          <w:fldChar w:fldCharType="end"/>
        </w:r>
      </w:hyperlink>
    </w:p>
    <w:p w14:paraId="59CADD7E" w14:textId="0F42AC1D" w:rsidR="0043749C" w:rsidRDefault="00C15157">
      <w:pPr>
        <w:pStyle w:val="TOC3"/>
        <w:tabs>
          <w:tab w:val="left" w:pos="1920"/>
        </w:tabs>
        <w:rPr>
          <w:rFonts w:asciiTheme="minorHAnsi" w:eastAsiaTheme="minorEastAsia" w:hAnsiTheme="minorHAnsi" w:cstheme="minorBidi"/>
          <w:kern w:val="2"/>
          <w:sz w:val="24"/>
          <w:szCs w:val="24"/>
          <w14:ligatures w14:val="standardContextual"/>
        </w:rPr>
      </w:pPr>
      <w:hyperlink w:anchor="_Toc174386687" w:history="1">
        <w:r w:rsidR="0043749C" w:rsidRPr="009758BD">
          <w:rPr>
            <w:rStyle w:val="Hyperlink"/>
          </w:rPr>
          <w:t>1.1.10</w:t>
        </w:r>
        <w:r w:rsidR="0043749C">
          <w:rPr>
            <w:rFonts w:asciiTheme="minorHAnsi" w:eastAsiaTheme="minorEastAsia" w:hAnsiTheme="minorHAnsi" w:cstheme="minorBidi"/>
            <w:kern w:val="2"/>
            <w:sz w:val="24"/>
            <w:szCs w:val="24"/>
            <w14:ligatures w14:val="standardContextual"/>
          </w:rPr>
          <w:tab/>
        </w:r>
        <w:r w:rsidR="0043749C" w:rsidRPr="009758BD">
          <w:rPr>
            <w:rStyle w:val="Hyperlink"/>
          </w:rPr>
          <w:t>Take Home Points</w:t>
        </w:r>
        <w:r w:rsidR="0043749C">
          <w:rPr>
            <w:webHidden/>
          </w:rPr>
          <w:tab/>
        </w:r>
        <w:r w:rsidR="0043749C">
          <w:rPr>
            <w:webHidden/>
          </w:rPr>
          <w:fldChar w:fldCharType="begin"/>
        </w:r>
        <w:r w:rsidR="0043749C">
          <w:rPr>
            <w:webHidden/>
          </w:rPr>
          <w:instrText xml:space="preserve"> PAGEREF _Toc174386687 \h </w:instrText>
        </w:r>
        <w:r w:rsidR="0043749C">
          <w:rPr>
            <w:webHidden/>
          </w:rPr>
        </w:r>
        <w:r w:rsidR="0043749C">
          <w:rPr>
            <w:webHidden/>
          </w:rPr>
          <w:fldChar w:fldCharType="separate"/>
        </w:r>
        <w:r w:rsidR="00C31FCF">
          <w:rPr>
            <w:webHidden/>
          </w:rPr>
          <w:t>38</w:t>
        </w:r>
        <w:r w:rsidR="0043749C">
          <w:rPr>
            <w:webHidden/>
          </w:rPr>
          <w:fldChar w:fldCharType="end"/>
        </w:r>
      </w:hyperlink>
    </w:p>
    <w:p w14:paraId="56A01971" w14:textId="02D9D00E" w:rsidR="0043749C" w:rsidRDefault="00C15157">
      <w:pPr>
        <w:pStyle w:val="TOC1"/>
        <w:rPr>
          <w:rFonts w:asciiTheme="minorHAnsi" w:eastAsiaTheme="minorEastAsia" w:hAnsiTheme="minorHAnsi" w:cstheme="minorBidi"/>
          <w:kern w:val="2"/>
          <w:sz w:val="24"/>
          <w:szCs w:val="24"/>
          <w14:ligatures w14:val="standardContextual"/>
        </w:rPr>
      </w:pPr>
      <w:hyperlink w:anchor="_Toc174386688" w:history="1">
        <w:r w:rsidR="0043749C" w:rsidRPr="009758BD">
          <w:rPr>
            <w:rStyle w:val="Hyperlink"/>
          </w:rPr>
          <w:t>Appendix A</w:t>
        </w:r>
        <w:r w:rsidR="0043749C">
          <w:rPr>
            <w:rFonts w:asciiTheme="minorHAnsi" w:eastAsiaTheme="minorEastAsia" w:hAnsiTheme="minorHAnsi" w:cstheme="minorBidi"/>
            <w:kern w:val="2"/>
            <w:sz w:val="24"/>
            <w:szCs w:val="24"/>
            <w14:ligatures w14:val="standardContextual"/>
          </w:rPr>
          <w:tab/>
        </w:r>
        <w:r w:rsidR="0043749C" w:rsidRPr="009758BD">
          <w:rPr>
            <w:rStyle w:val="Hyperlink"/>
          </w:rPr>
          <w:t>Terminology</w:t>
        </w:r>
        <w:r w:rsidR="0043749C">
          <w:rPr>
            <w:webHidden/>
          </w:rPr>
          <w:tab/>
        </w:r>
        <w:r w:rsidR="0043749C">
          <w:rPr>
            <w:webHidden/>
          </w:rPr>
          <w:fldChar w:fldCharType="begin"/>
        </w:r>
        <w:r w:rsidR="0043749C">
          <w:rPr>
            <w:webHidden/>
          </w:rPr>
          <w:instrText xml:space="preserve"> PAGEREF _Toc174386688 \h </w:instrText>
        </w:r>
        <w:r w:rsidR="0043749C">
          <w:rPr>
            <w:webHidden/>
          </w:rPr>
        </w:r>
        <w:r w:rsidR="0043749C">
          <w:rPr>
            <w:webHidden/>
          </w:rPr>
          <w:fldChar w:fldCharType="separate"/>
        </w:r>
        <w:r w:rsidR="00C31FCF">
          <w:rPr>
            <w:webHidden/>
          </w:rPr>
          <w:t>41</w:t>
        </w:r>
        <w:r w:rsidR="0043749C">
          <w:rPr>
            <w:webHidden/>
          </w:rPr>
          <w:fldChar w:fldCharType="end"/>
        </w:r>
      </w:hyperlink>
    </w:p>
    <w:p w14:paraId="56FCE8C1" w14:textId="5E2DC8AC" w:rsidR="0043749C" w:rsidRDefault="00C15157">
      <w:pPr>
        <w:pStyle w:val="TOC1"/>
        <w:rPr>
          <w:rFonts w:asciiTheme="minorHAnsi" w:eastAsiaTheme="minorEastAsia" w:hAnsiTheme="minorHAnsi" w:cstheme="minorBidi"/>
          <w:kern w:val="2"/>
          <w:sz w:val="24"/>
          <w:szCs w:val="24"/>
          <w14:ligatures w14:val="standardContextual"/>
        </w:rPr>
      </w:pPr>
      <w:hyperlink w:anchor="_Toc174386689" w:history="1">
        <w:r w:rsidR="0043749C" w:rsidRPr="009758BD">
          <w:rPr>
            <w:rStyle w:val="Hyperlink"/>
          </w:rPr>
          <w:t>Appendix B</w:t>
        </w:r>
        <w:r w:rsidR="0043749C">
          <w:rPr>
            <w:rFonts w:asciiTheme="minorHAnsi" w:eastAsiaTheme="minorEastAsia" w:hAnsiTheme="minorHAnsi" w:cstheme="minorBidi"/>
            <w:kern w:val="2"/>
            <w:sz w:val="24"/>
            <w:szCs w:val="24"/>
            <w14:ligatures w14:val="standardContextual"/>
          </w:rPr>
          <w:tab/>
        </w:r>
        <w:r w:rsidR="0043749C" w:rsidRPr="009758BD">
          <w:rPr>
            <w:rStyle w:val="Hyperlink"/>
          </w:rPr>
          <w:t>Resources</w:t>
        </w:r>
        <w:r w:rsidR="0043749C">
          <w:rPr>
            <w:webHidden/>
          </w:rPr>
          <w:tab/>
        </w:r>
        <w:r w:rsidR="0043749C">
          <w:rPr>
            <w:webHidden/>
          </w:rPr>
          <w:fldChar w:fldCharType="begin"/>
        </w:r>
        <w:r w:rsidR="0043749C">
          <w:rPr>
            <w:webHidden/>
          </w:rPr>
          <w:instrText xml:space="preserve"> PAGEREF _Toc174386689 \h </w:instrText>
        </w:r>
        <w:r w:rsidR="0043749C">
          <w:rPr>
            <w:webHidden/>
          </w:rPr>
        </w:r>
        <w:r w:rsidR="0043749C">
          <w:rPr>
            <w:webHidden/>
          </w:rPr>
          <w:fldChar w:fldCharType="separate"/>
        </w:r>
        <w:r w:rsidR="00C31FCF">
          <w:rPr>
            <w:webHidden/>
          </w:rPr>
          <w:t>42</w:t>
        </w:r>
        <w:r w:rsidR="0043749C">
          <w:rPr>
            <w:webHidden/>
          </w:rPr>
          <w:fldChar w:fldCharType="end"/>
        </w:r>
      </w:hyperlink>
    </w:p>
    <w:p w14:paraId="3F7A12C0" w14:textId="2F60B170" w:rsidR="0043749C" w:rsidRDefault="00C15157">
      <w:pPr>
        <w:pStyle w:val="TOC1"/>
        <w:rPr>
          <w:rFonts w:asciiTheme="minorHAnsi" w:eastAsiaTheme="minorEastAsia" w:hAnsiTheme="minorHAnsi" w:cstheme="minorBidi"/>
          <w:kern w:val="2"/>
          <w:sz w:val="24"/>
          <w:szCs w:val="24"/>
          <w14:ligatures w14:val="standardContextual"/>
        </w:rPr>
      </w:pPr>
      <w:hyperlink w:anchor="_Toc174386690" w:history="1">
        <w:r w:rsidR="0043749C" w:rsidRPr="009758BD">
          <w:rPr>
            <w:rStyle w:val="Hyperlink"/>
          </w:rPr>
          <w:t>Appendix C</w:t>
        </w:r>
        <w:r w:rsidR="0043749C">
          <w:rPr>
            <w:rFonts w:asciiTheme="minorHAnsi" w:eastAsiaTheme="minorEastAsia" w:hAnsiTheme="minorHAnsi" w:cstheme="minorBidi"/>
            <w:kern w:val="2"/>
            <w:sz w:val="24"/>
            <w:szCs w:val="24"/>
            <w14:ligatures w14:val="standardContextual"/>
          </w:rPr>
          <w:tab/>
        </w:r>
        <w:r w:rsidR="0043749C" w:rsidRPr="009758BD">
          <w:rPr>
            <w:rStyle w:val="Hyperlink"/>
          </w:rPr>
          <w:t>Level 2 Evaluation Questions</w:t>
        </w:r>
        <w:r w:rsidR="0043749C">
          <w:rPr>
            <w:webHidden/>
          </w:rPr>
          <w:tab/>
        </w:r>
        <w:r w:rsidR="0043749C">
          <w:rPr>
            <w:webHidden/>
          </w:rPr>
          <w:fldChar w:fldCharType="begin"/>
        </w:r>
        <w:r w:rsidR="0043749C">
          <w:rPr>
            <w:webHidden/>
          </w:rPr>
          <w:instrText xml:space="preserve"> PAGEREF _Toc174386690 \h </w:instrText>
        </w:r>
        <w:r w:rsidR="0043749C">
          <w:rPr>
            <w:webHidden/>
          </w:rPr>
        </w:r>
        <w:r w:rsidR="0043749C">
          <w:rPr>
            <w:webHidden/>
          </w:rPr>
          <w:fldChar w:fldCharType="separate"/>
        </w:r>
        <w:r w:rsidR="00C31FCF">
          <w:rPr>
            <w:webHidden/>
          </w:rPr>
          <w:t>44</w:t>
        </w:r>
        <w:r w:rsidR="0043749C">
          <w:rPr>
            <w:webHidden/>
          </w:rPr>
          <w:fldChar w:fldCharType="end"/>
        </w:r>
      </w:hyperlink>
    </w:p>
    <w:p w14:paraId="492E1309" w14:textId="006915A2" w:rsidR="0043749C" w:rsidRDefault="00C15157">
      <w:pPr>
        <w:pStyle w:val="TOC1"/>
        <w:rPr>
          <w:rFonts w:asciiTheme="minorHAnsi" w:eastAsiaTheme="minorEastAsia" w:hAnsiTheme="minorHAnsi" w:cstheme="minorBidi"/>
          <w:kern w:val="2"/>
          <w:sz w:val="24"/>
          <w:szCs w:val="24"/>
          <w14:ligatures w14:val="standardContextual"/>
        </w:rPr>
      </w:pPr>
      <w:hyperlink w:anchor="_Toc174386691" w:history="1">
        <w:r w:rsidR="0043749C" w:rsidRPr="009758BD">
          <w:rPr>
            <w:rStyle w:val="Hyperlink"/>
          </w:rPr>
          <w:t>Appendix D</w:t>
        </w:r>
        <w:r w:rsidR="0043749C">
          <w:rPr>
            <w:rFonts w:asciiTheme="minorHAnsi" w:eastAsiaTheme="minorEastAsia" w:hAnsiTheme="minorHAnsi" w:cstheme="minorBidi"/>
            <w:kern w:val="2"/>
            <w:sz w:val="24"/>
            <w:szCs w:val="24"/>
            <w14:ligatures w14:val="standardContextual"/>
          </w:rPr>
          <w:tab/>
        </w:r>
        <w:r w:rsidR="0043749C" w:rsidRPr="009758BD">
          <w:rPr>
            <w:rStyle w:val="Hyperlink"/>
          </w:rPr>
          <w:t>Questions to Facilitate Engagement</w:t>
        </w:r>
        <w:r w:rsidR="0043749C">
          <w:rPr>
            <w:webHidden/>
          </w:rPr>
          <w:tab/>
        </w:r>
        <w:r w:rsidR="0043749C">
          <w:rPr>
            <w:webHidden/>
          </w:rPr>
          <w:fldChar w:fldCharType="begin"/>
        </w:r>
        <w:r w:rsidR="0043749C">
          <w:rPr>
            <w:webHidden/>
          </w:rPr>
          <w:instrText xml:space="preserve"> PAGEREF _Toc174386691 \h </w:instrText>
        </w:r>
        <w:r w:rsidR="0043749C">
          <w:rPr>
            <w:webHidden/>
          </w:rPr>
        </w:r>
        <w:r w:rsidR="0043749C">
          <w:rPr>
            <w:webHidden/>
          </w:rPr>
          <w:fldChar w:fldCharType="separate"/>
        </w:r>
        <w:r w:rsidR="00C31FCF">
          <w:rPr>
            <w:webHidden/>
          </w:rPr>
          <w:t>45</w:t>
        </w:r>
        <w:r w:rsidR="0043749C">
          <w:rPr>
            <w:webHidden/>
          </w:rPr>
          <w:fldChar w:fldCharType="end"/>
        </w:r>
      </w:hyperlink>
    </w:p>
    <w:p w14:paraId="079D1E75" w14:textId="0467D10F" w:rsidR="0043749C" w:rsidRDefault="00C15157">
      <w:pPr>
        <w:pStyle w:val="TOC1"/>
        <w:rPr>
          <w:rFonts w:asciiTheme="minorHAnsi" w:eastAsiaTheme="minorEastAsia" w:hAnsiTheme="minorHAnsi" w:cstheme="minorBidi"/>
          <w:kern w:val="2"/>
          <w:sz w:val="24"/>
          <w:szCs w:val="24"/>
          <w14:ligatures w14:val="standardContextual"/>
        </w:rPr>
      </w:pPr>
      <w:hyperlink w:anchor="_Toc174386692" w:history="1">
        <w:r w:rsidR="0043749C" w:rsidRPr="009758BD">
          <w:rPr>
            <w:rStyle w:val="Hyperlink"/>
          </w:rPr>
          <w:t>Appendix E</w:t>
        </w:r>
        <w:r w:rsidR="0043749C">
          <w:rPr>
            <w:rFonts w:asciiTheme="minorHAnsi" w:eastAsiaTheme="minorEastAsia" w:hAnsiTheme="minorHAnsi" w:cstheme="minorBidi"/>
            <w:kern w:val="2"/>
            <w:sz w:val="24"/>
            <w:szCs w:val="24"/>
            <w14:ligatures w14:val="standardContextual"/>
          </w:rPr>
          <w:tab/>
        </w:r>
        <w:r w:rsidR="0043749C" w:rsidRPr="009758BD">
          <w:rPr>
            <w:rStyle w:val="Hyperlink"/>
          </w:rPr>
          <w:t>(SAMPLE) Worksheet for Sandbox Time</w:t>
        </w:r>
        <w:r w:rsidR="0043749C">
          <w:rPr>
            <w:webHidden/>
          </w:rPr>
          <w:tab/>
        </w:r>
        <w:r w:rsidR="0043749C">
          <w:rPr>
            <w:webHidden/>
          </w:rPr>
          <w:fldChar w:fldCharType="begin"/>
        </w:r>
        <w:r w:rsidR="0043749C">
          <w:rPr>
            <w:webHidden/>
          </w:rPr>
          <w:instrText xml:space="preserve"> PAGEREF _Toc174386692 \h </w:instrText>
        </w:r>
        <w:r w:rsidR="0043749C">
          <w:rPr>
            <w:webHidden/>
          </w:rPr>
        </w:r>
        <w:r w:rsidR="0043749C">
          <w:rPr>
            <w:webHidden/>
          </w:rPr>
          <w:fldChar w:fldCharType="separate"/>
        </w:r>
        <w:r w:rsidR="00C31FCF">
          <w:rPr>
            <w:webHidden/>
          </w:rPr>
          <w:t>46</w:t>
        </w:r>
        <w:r w:rsidR="0043749C">
          <w:rPr>
            <w:webHidden/>
          </w:rPr>
          <w:fldChar w:fldCharType="end"/>
        </w:r>
      </w:hyperlink>
    </w:p>
    <w:p w14:paraId="4987AA7C" w14:textId="4C87C51D" w:rsidR="00D55243" w:rsidRDefault="006A003D" w:rsidP="006A245A">
      <w:pPr>
        <w:pStyle w:val="TOCHeading"/>
      </w:pPr>
      <w:r>
        <w:fldChar w:fldCharType="end"/>
      </w:r>
      <w:r w:rsidR="006A245A">
        <w:t xml:space="preserve"> </w:t>
      </w:r>
    </w:p>
    <w:p w14:paraId="7854CF23" w14:textId="72F29BE9" w:rsidR="00D55243" w:rsidRDefault="00A4272A" w:rsidP="00A4272A">
      <w:pPr>
        <w:pStyle w:val="TOC"/>
        <w:tabs>
          <w:tab w:val="clear" w:pos="360"/>
          <w:tab w:val="clear" w:pos="1260"/>
          <w:tab w:val="clear" w:pos="9360"/>
          <w:tab w:val="left" w:pos="6330"/>
        </w:tabs>
      </w:pPr>
      <w:r>
        <w:tab/>
      </w:r>
      <w:r>
        <w:tab/>
      </w:r>
    </w:p>
    <w:p w14:paraId="74A443B1" w14:textId="20C56CDD" w:rsidR="00A4272A" w:rsidRPr="00A4272A" w:rsidRDefault="00A4272A" w:rsidP="00A4272A">
      <w:pPr>
        <w:tabs>
          <w:tab w:val="left" w:pos="6330"/>
        </w:tabs>
        <w:sectPr w:rsidR="00A4272A" w:rsidRPr="00A4272A" w:rsidSect="00133CBB">
          <w:pgSz w:w="12240" w:h="15840" w:code="1"/>
          <w:pgMar w:top="1440" w:right="1440" w:bottom="1440" w:left="1440" w:header="720" w:footer="720" w:gutter="0"/>
          <w:pgNumType w:fmt="lowerRoman"/>
          <w:cols w:space="720"/>
          <w:docGrid w:linePitch="360"/>
        </w:sectPr>
      </w:pPr>
      <w:r>
        <w:tab/>
      </w:r>
    </w:p>
    <w:p w14:paraId="17858DB3" w14:textId="10155A45" w:rsidR="007E1DCB" w:rsidRDefault="004F62B0" w:rsidP="002C0B7D">
      <w:pPr>
        <w:pStyle w:val="Heading1"/>
      </w:pPr>
      <w:bookmarkStart w:id="8" w:name="_Toc174386676"/>
      <w:bookmarkStart w:id="9" w:name="_Toc27031544"/>
      <w:bookmarkStart w:id="10" w:name="_Toc27125783"/>
      <w:r>
        <w:lastRenderedPageBreak/>
        <w:t>Environmental Assets</w:t>
      </w:r>
      <w:bookmarkEnd w:id="8"/>
    </w:p>
    <w:p w14:paraId="32EF6E19" w14:textId="2EE17446" w:rsidR="00213FC0" w:rsidRPr="00213FC0" w:rsidRDefault="00955053" w:rsidP="00955053">
      <w:pPr>
        <w:pStyle w:val="Heading20"/>
      </w:pPr>
      <w:bookmarkStart w:id="11" w:name="_Toc174386677"/>
      <w:r>
        <w:t>Identifying Contributing Factors and Environmental Antecedents</w:t>
      </w:r>
      <w:r w:rsidR="0007322D">
        <w:t xml:space="preserve"> – Getting at the Root Cause of an Outbreak</w:t>
      </w:r>
      <w:bookmarkEnd w:id="11"/>
    </w:p>
    <w:p w14:paraId="5CC5C5AD" w14:textId="6F93E358" w:rsidR="002C0B7D" w:rsidRDefault="002C0B7D" w:rsidP="00955053">
      <w:pPr>
        <w:pStyle w:val="Heading3"/>
      </w:pPr>
      <w:bookmarkStart w:id="12" w:name="_Toc174386678"/>
      <w:r>
        <w:t>Introduction</w:t>
      </w:r>
      <w:bookmarkEnd w:id="9"/>
      <w:bookmarkEnd w:id="10"/>
      <w:bookmarkEnd w:id="12"/>
    </w:p>
    <w:tbl>
      <w:tblPr>
        <w:tblStyle w:val="TableGrid"/>
        <w:tblW w:w="0" w:type="auto"/>
        <w:tblLayout w:type="fixed"/>
        <w:tblLook w:val="04A0" w:firstRow="1" w:lastRow="0" w:firstColumn="1" w:lastColumn="0" w:noHBand="0" w:noVBand="1"/>
      </w:tblPr>
      <w:tblGrid>
        <w:gridCol w:w="1086"/>
        <w:gridCol w:w="5749"/>
        <w:gridCol w:w="2515"/>
      </w:tblGrid>
      <w:tr w:rsidR="004B0622" w14:paraId="0DDE09E2" w14:textId="77777777" w:rsidTr="00EA3536">
        <w:trPr>
          <w:tblHeader/>
        </w:trPr>
        <w:tc>
          <w:tcPr>
            <w:tcW w:w="1086" w:type="dxa"/>
            <w:shd w:val="clear" w:color="auto" w:fill="DEEAF6" w:themeFill="accent1" w:themeFillTint="33"/>
          </w:tcPr>
          <w:p w14:paraId="78F46B48" w14:textId="61D97E16" w:rsidR="000C765E" w:rsidRPr="00B41221" w:rsidRDefault="000C765E" w:rsidP="00856349">
            <w:pPr>
              <w:pStyle w:val="TableText"/>
              <w:spacing w:before="120" w:after="240" w:line="240" w:lineRule="auto"/>
              <w:ind w:left="0"/>
              <w:jc w:val="center"/>
              <w:rPr>
                <w:rFonts w:cs="Arial"/>
                <w:b/>
                <w:bCs/>
                <w:noProof/>
              </w:rPr>
            </w:pPr>
            <w:bookmarkStart w:id="13" w:name="_Hlk175556630"/>
            <w:r w:rsidRPr="00B41221">
              <w:rPr>
                <w:rFonts w:cs="Arial"/>
                <w:b/>
                <w:bCs/>
                <w:noProof/>
              </w:rPr>
              <w:t>Cue</w:t>
            </w:r>
          </w:p>
        </w:tc>
        <w:tc>
          <w:tcPr>
            <w:tcW w:w="5749" w:type="dxa"/>
            <w:shd w:val="clear" w:color="auto" w:fill="DEEAF6" w:themeFill="accent1" w:themeFillTint="33"/>
          </w:tcPr>
          <w:p w14:paraId="53C49BB9" w14:textId="5B0C915F" w:rsidR="000C765E" w:rsidRPr="00B41221" w:rsidRDefault="00B41221" w:rsidP="00440F1D">
            <w:pPr>
              <w:pStyle w:val="Figure"/>
              <w:jc w:val="left"/>
              <w:rPr>
                <w:rStyle w:val="TableTextChar"/>
                <w:rFonts w:eastAsia="Calibri" w:cs="Arial"/>
                <w:b/>
                <w:bCs/>
                <w:noProof/>
              </w:rPr>
            </w:pPr>
            <w:r w:rsidRPr="00B41221">
              <w:rPr>
                <w:rStyle w:val="TableTextChar"/>
                <w:rFonts w:eastAsia="Calibri" w:cs="Arial"/>
                <w:b/>
                <w:bCs/>
                <w:noProof/>
              </w:rPr>
              <w:t xml:space="preserve">What is </w:t>
            </w:r>
            <w:r w:rsidR="00FF17C7">
              <w:rPr>
                <w:rStyle w:val="TableTextChar"/>
                <w:rFonts w:eastAsia="Calibri" w:cs="Arial"/>
                <w:b/>
                <w:bCs/>
                <w:noProof/>
              </w:rPr>
              <w:t>Shown, Said, and Done</w:t>
            </w:r>
          </w:p>
        </w:tc>
        <w:tc>
          <w:tcPr>
            <w:tcW w:w="2515" w:type="dxa"/>
            <w:shd w:val="clear" w:color="auto" w:fill="DEEAF6" w:themeFill="accent1" w:themeFillTint="33"/>
          </w:tcPr>
          <w:p w14:paraId="3896D7B5" w14:textId="3070327D" w:rsidR="000C765E" w:rsidRPr="00B41221" w:rsidRDefault="00F46044" w:rsidP="00F46044">
            <w:pPr>
              <w:pStyle w:val="Figure"/>
              <w:rPr>
                <w:rStyle w:val="TableTextChar"/>
                <w:rFonts w:eastAsia="Calibri" w:cs="Arial"/>
                <w:b/>
                <w:bCs/>
                <w:noProof/>
              </w:rPr>
            </w:pPr>
            <w:r>
              <w:rPr>
                <w:rStyle w:val="TableTextChar"/>
                <w:rFonts w:eastAsia="Calibri" w:cs="Arial"/>
                <w:b/>
                <w:bCs/>
                <w:noProof/>
              </w:rPr>
              <w:t>Tech Moderator</w:t>
            </w:r>
          </w:p>
        </w:tc>
      </w:tr>
      <w:bookmarkEnd w:id="13"/>
      <w:tr w:rsidR="002D420A" w14:paraId="37362C04" w14:textId="77777777" w:rsidTr="004B3B65">
        <w:tc>
          <w:tcPr>
            <w:tcW w:w="1086" w:type="dxa"/>
            <w:shd w:val="clear" w:color="auto" w:fill="E2EFD9" w:themeFill="accent6" w:themeFillTint="33"/>
          </w:tcPr>
          <w:p w14:paraId="7DEA5368" w14:textId="35B936E7" w:rsidR="002D420A" w:rsidRDefault="002D420A" w:rsidP="00856349">
            <w:pPr>
              <w:pStyle w:val="TableText"/>
              <w:ind w:left="0"/>
              <w:jc w:val="center"/>
              <w:rPr>
                <w:noProof/>
              </w:rPr>
            </w:pPr>
            <w:r w:rsidRPr="00D47B06">
              <w:rPr>
                <w:b/>
                <w:noProof/>
              </w:rPr>
              <w:drawing>
                <wp:inline distT="0" distB="0" distL="0" distR="0" wp14:anchorId="1D7C04D3" wp14:editId="2D272B1A">
                  <wp:extent cx="502920" cy="502920"/>
                  <wp:effectExtent l="19050" t="19050" r="11430" b="11430"/>
                  <wp:docPr id="113250614" name="Picture 113250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5749" w:type="dxa"/>
            <w:shd w:val="clear" w:color="auto" w:fill="E2EFD9" w:themeFill="accent6" w:themeFillTint="33"/>
          </w:tcPr>
          <w:p w14:paraId="36DBFC35" w14:textId="77777777" w:rsidR="002D420A" w:rsidRPr="00357A74" w:rsidRDefault="002D420A" w:rsidP="005914A0">
            <w:pPr>
              <w:pStyle w:val="TableText"/>
              <w:rPr>
                <w:rStyle w:val="TableTextChar"/>
                <w:rFonts w:eastAsia="Calibri"/>
                <w:b/>
                <w:bCs/>
                <w:noProof/>
              </w:rPr>
            </w:pPr>
            <w:r w:rsidRPr="007A71BF">
              <w:rPr>
                <w:rStyle w:val="TableTextChar"/>
                <w:rFonts w:eastAsia="Calibri"/>
                <w:b/>
                <w:bCs/>
                <w:noProof/>
                <w:u w:val="single"/>
              </w:rPr>
              <w:t>vILT</w:t>
            </w:r>
            <w:r w:rsidR="007D451C" w:rsidRPr="00357A74">
              <w:rPr>
                <w:rStyle w:val="TableTextChar"/>
                <w:rFonts w:eastAsia="Calibri"/>
                <w:b/>
                <w:bCs/>
                <w:noProof/>
              </w:rPr>
              <w:t xml:space="preserve"> Start-up.</w:t>
            </w:r>
          </w:p>
          <w:p w14:paraId="218EC9B9" w14:textId="7543A5DF" w:rsidR="007D451C" w:rsidRPr="007D451C" w:rsidRDefault="007D451C" w:rsidP="00FA42B5">
            <w:pPr>
              <w:pStyle w:val="TableText"/>
              <w:ind w:left="0"/>
            </w:pPr>
          </w:p>
        </w:tc>
        <w:tc>
          <w:tcPr>
            <w:tcW w:w="2515" w:type="dxa"/>
            <w:shd w:val="clear" w:color="auto" w:fill="E2EFD9" w:themeFill="accent6" w:themeFillTint="33"/>
          </w:tcPr>
          <w:p w14:paraId="6DFC8828" w14:textId="7BB04192" w:rsidR="002D420A" w:rsidRPr="000B4752" w:rsidRDefault="002D420A" w:rsidP="003A7214">
            <w:pPr>
              <w:pStyle w:val="TableTextBulletedListNARROW"/>
              <w:rPr>
                <w:noProof/>
              </w:rPr>
            </w:pPr>
            <w:r w:rsidRPr="000B4752">
              <w:rPr>
                <w:noProof/>
              </w:rPr>
              <w:t xml:space="preserve">Start the </w:t>
            </w:r>
            <w:r w:rsidR="00792092" w:rsidRPr="000B4752">
              <w:rPr>
                <w:noProof/>
              </w:rPr>
              <w:t xml:space="preserve">platform </w:t>
            </w:r>
            <w:r w:rsidRPr="000B4752">
              <w:rPr>
                <w:noProof/>
              </w:rPr>
              <w:t>virtual meeting.</w:t>
            </w:r>
          </w:p>
          <w:p w14:paraId="04F97CEA" w14:textId="77777777" w:rsidR="002D420A" w:rsidRPr="000B4752" w:rsidRDefault="002D420A" w:rsidP="003A7214">
            <w:pPr>
              <w:pStyle w:val="TableTextBulletedListNARROW"/>
              <w:rPr>
                <w:noProof/>
              </w:rPr>
            </w:pPr>
            <w:r w:rsidRPr="000B4752">
              <w:rPr>
                <w:noProof/>
              </w:rPr>
              <w:t>Set the Host and Co-hosts.</w:t>
            </w:r>
          </w:p>
          <w:p w14:paraId="7239D2CE" w14:textId="77777777" w:rsidR="002D420A" w:rsidRPr="000B4752" w:rsidRDefault="002D420A" w:rsidP="003A7214">
            <w:pPr>
              <w:pStyle w:val="TableTextBulletedListNARROW"/>
              <w:rPr>
                <w:noProof/>
              </w:rPr>
            </w:pPr>
            <w:r w:rsidRPr="000B4752">
              <w:rPr>
                <w:noProof/>
              </w:rPr>
              <w:t>Mute attendees on entry.</w:t>
            </w:r>
          </w:p>
          <w:p w14:paraId="2F5912B6" w14:textId="77777777" w:rsidR="002D420A" w:rsidRPr="000B4752" w:rsidRDefault="002D420A" w:rsidP="003A7214">
            <w:pPr>
              <w:pStyle w:val="TableTextBulletedListNARROW"/>
              <w:rPr>
                <w:noProof/>
              </w:rPr>
            </w:pPr>
            <w:r w:rsidRPr="000B4752">
              <w:rPr>
                <w:noProof/>
              </w:rPr>
              <w:t>Ensure attendees can’t unmute.</w:t>
            </w:r>
          </w:p>
          <w:p w14:paraId="072F9CEC" w14:textId="77777777" w:rsidR="002D420A" w:rsidRPr="000B4752" w:rsidRDefault="002D420A" w:rsidP="003A7214">
            <w:pPr>
              <w:pStyle w:val="TableTextBulletedListNARROW"/>
              <w:rPr>
                <w:noProof/>
              </w:rPr>
            </w:pPr>
            <w:r w:rsidRPr="000B4752">
              <w:rPr>
                <w:noProof/>
              </w:rPr>
              <w:t>Make sure no one else can present.</w:t>
            </w:r>
          </w:p>
          <w:p w14:paraId="48A3C42E" w14:textId="4017ED4F" w:rsidR="002D420A" w:rsidRPr="000B4752" w:rsidRDefault="002D420A" w:rsidP="003A7214">
            <w:pPr>
              <w:pStyle w:val="TableTextBulletedListNARROW"/>
              <w:rPr>
                <w:noProof/>
              </w:rPr>
            </w:pPr>
            <w:r w:rsidRPr="000B4752">
              <w:rPr>
                <w:noProof/>
              </w:rPr>
              <w:t>Check audio &amp; video with presenter</w:t>
            </w:r>
            <w:r w:rsidR="00F444C8" w:rsidRPr="000B4752">
              <w:rPr>
                <w:noProof/>
              </w:rPr>
              <w:t>(</w:t>
            </w:r>
            <w:r w:rsidRPr="000B4752">
              <w:rPr>
                <w:noProof/>
              </w:rPr>
              <w:t>s</w:t>
            </w:r>
            <w:r w:rsidR="00F444C8" w:rsidRPr="000B4752">
              <w:rPr>
                <w:noProof/>
              </w:rPr>
              <w:t>)</w:t>
            </w:r>
            <w:r w:rsidRPr="000B4752">
              <w:rPr>
                <w:noProof/>
              </w:rPr>
              <w:t>.</w:t>
            </w:r>
          </w:p>
          <w:p w14:paraId="69AD8209" w14:textId="77777777" w:rsidR="008B69D1" w:rsidRPr="000B4752" w:rsidRDefault="008B69D1" w:rsidP="003A7214">
            <w:pPr>
              <w:pStyle w:val="TableTextBulletedListNARROW"/>
              <w:rPr>
                <w:noProof/>
              </w:rPr>
            </w:pPr>
            <w:r w:rsidRPr="000B4752">
              <w:rPr>
                <w:noProof/>
              </w:rPr>
              <w:t>Introduce yourself and your role.</w:t>
            </w:r>
          </w:p>
          <w:p w14:paraId="7CC62783" w14:textId="4230B1F4" w:rsidR="002B75BD" w:rsidRPr="000B4752" w:rsidRDefault="002B75BD" w:rsidP="003A7214">
            <w:pPr>
              <w:pStyle w:val="TableTextBulletedListNARROW"/>
              <w:rPr>
                <w:noProof/>
              </w:rPr>
            </w:pPr>
            <w:r w:rsidRPr="000B4752">
              <w:rPr>
                <w:noProof/>
              </w:rPr>
              <w:t>Share contact information for any possible technical matters</w:t>
            </w:r>
          </w:p>
          <w:p w14:paraId="4DA9E643" w14:textId="1726ED73" w:rsidR="002D420A" w:rsidRPr="000B4752" w:rsidRDefault="002D420A" w:rsidP="003A7214">
            <w:pPr>
              <w:pStyle w:val="TableTextBulletedListNARROW"/>
              <w:rPr>
                <w:noProof/>
              </w:rPr>
            </w:pPr>
            <w:r w:rsidRPr="000B4752">
              <w:rPr>
                <w:noProof/>
              </w:rPr>
              <w:t>Display the slide</w:t>
            </w:r>
            <w:r w:rsidR="00E328E6">
              <w:rPr>
                <w:noProof/>
              </w:rPr>
              <w:t>s</w:t>
            </w:r>
            <w:r w:rsidRPr="000B4752">
              <w:rPr>
                <w:noProof/>
              </w:rPr>
              <w:t>.</w:t>
            </w:r>
          </w:p>
          <w:p w14:paraId="7DDD8B4E" w14:textId="46F5A91D" w:rsidR="002436DF" w:rsidRPr="00F53BFE" w:rsidRDefault="002D420A" w:rsidP="00F53BFE">
            <w:pPr>
              <w:pStyle w:val="TableTextBulletedListNARROW"/>
              <w:spacing w:after="240"/>
              <w:ind w:left="432"/>
              <w:rPr>
                <w:b/>
                <w:bCs/>
              </w:rPr>
            </w:pPr>
            <w:r w:rsidRPr="000B4752">
              <w:rPr>
                <w:noProof/>
              </w:rPr>
              <w:t xml:space="preserve">Pass the lead to the lead </w:t>
            </w:r>
            <w:r w:rsidR="00FB1B82" w:rsidRPr="000B4752">
              <w:rPr>
                <w:noProof/>
              </w:rPr>
              <w:t>Trainer</w:t>
            </w:r>
            <w:r w:rsidRPr="000B4752">
              <w:rPr>
                <w:noProof/>
              </w:rPr>
              <w:t>.</w:t>
            </w:r>
          </w:p>
        </w:tc>
      </w:tr>
      <w:tr w:rsidR="00E30FB1" w14:paraId="37D43A3A" w14:textId="77777777" w:rsidTr="004B3B65">
        <w:tc>
          <w:tcPr>
            <w:tcW w:w="1086" w:type="dxa"/>
            <w:shd w:val="clear" w:color="auto" w:fill="E2EFD9" w:themeFill="accent6" w:themeFillTint="33"/>
          </w:tcPr>
          <w:p w14:paraId="05596CCE" w14:textId="0DE82316" w:rsidR="00E30FB1" w:rsidRPr="00D47B06" w:rsidRDefault="00E30FB1" w:rsidP="00E30FB1">
            <w:pPr>
              <w:pStyle w:val="TableText"/>
              <w:ind w:left="0"/>
              <w:jc w:val="center"/>
              <w:rPr>
                <w:b/>
                <w:noProof/>
              </w:rPr>
            </w:pPr>
            <w:r w:rsidRPr="00D47B06">
              <w:rPr>
                <w:b/>
                <w:noProof/>
              </w:rPr>
              <w:drawing>
                <wp:inline distT="0" distB="0" distL="0" distR="0" wp14:anchorId="1D96C3A8" wp14:editId="3BDCD481">
                  <wp:extent cx="502920" cy="502920"/>
                  <wp:effectExtent l="19050" t="19050" r="11430" b="11430"/>
                  <wp:docPr id="977432070" name="Picture 97743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604516" name="Picture 1828604516"/>
                          <pic:cNvPicPr/>
                        </pic:nvPicPr>
                        <pic:blipFill>
                          <a:blip r:embed="rId28">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5749" w:type="dxa"/>
            <w:shd w:val="clear" w:color="auto" w:fill="E2EFD9" w:themeFill="accent6" w:themeFillTint="33"/>
          </w:tcPr>
          <w:p w14:paraId="35563379" w14:textId="11C1D68F" w:rsidR="00E30FB1" w:rsidRPr="005914A0" w:rsidRDefault="00E30FB1" w:rsidP="00E30FB1">
            <w:pPr>
              <w:pStyle w:val="TableText"/>
              <w:rPr>
                <w:b/>
                <w:bCs/>
              </w:rPr>
            </w:pPr>
            <w:r w:rsidRPr="005914A0">
              <w:rPr>
                <w:b/>
                <w:bCs/>
              </w:rPr>
              <w:t>Activity – Practice Use of Chat</w:t>
            </w:r>
            <w:r w:rsidR="00C901CD">
              <w:rPr>
                <w:b/>
                <w:bCs/>
              </w:rPr>
              <w:t xml:space="preserve"> and Reaction Features</w:t>
            </w:r>
          </w:p>
          <w:p w14:paraId="52AFDBA6" w14:textId="40E6F7E5" w:rsidR="003A2F93" w:rsidRPr="00DD1E80" w:rsidRDefault="00E30FB1" w:rsidP="00DD1E80">
            <w:pPr>
              <w:pStyle w:val="TableText"/>
              <w:spacing w:after="240"/>
              <w:rPr>
                <w:rStyle w:val="TableTextChar"/>
              </w:rPr>
            </w:pPr>
            <w:r w:rsidRPr="00B41221">
              <w:t xml:space="preserve">Participants are asked to </w:t>
            </w:r>
            <w:r>
              <w:t>test their use of the chat area by posting their location.</w:t>
            </w:r>
          </w:p>
        </w:tc>
        <w:tc>
          <w:tcPr>
            <w:tcW w:w="2515" w:type="dxa"/>
            <w:shd w:val="clear" w:color="auto" w:fill="E2EFD9" w:themeFill="accent6" w:themeFillTint="33"/>
          </w:tcPr>
          <w:p w14:paraId="3F8A4DB7" w14:textId="520ECDD5" w:rsidR="002436DF" w:rsidRPr="00A20C1C" w:rsidRDefault="00FA42B5" w:rsidP="00DD1E80">
            <w:pPr>
              <w:pStyle w:val="TableTextBulletedListNARROW"/>
            </w:pPr>
            <w:r w:rsidRPr="00D06121">
              <w:rPr>
                <w:noProof/>
              </w:rPr>
              <w:t>Monitor the chat area for potential questions or technical issues.</w:t>
            </w:r>
          </w:p>
        </w:tc>
      </w:tr>
      <w:tr w:rsidR="00876140" w14:paraId="166A7E17" w14:textId="77777777" w:rsidTr="00EA3536">
        <w:tc>
          <w:tcPr>
            <w:tcW w:w="1086" w:type="dxa"/>
          </w:tcPr>
          <w:p w14:paraId="7A4184B3" w14:textId="0E1106A1" w:rsidR="00876140" w:rsidRDefault="00876140" w:rsidP="00876140">
            <w:pPr>
              <w:pStyle w:val="TableText"/>
              <w:ind w:left="0"/>
              <w:jc w:val="center"/>
              <w:rPr>
                <w:noProof/>
              </w:rPr>
            </w:pPr>
            <w:r w:rsidRPr="00D47B06">
              <w:rPr>
                <w:b/>
                <w:noProof/>
              </w:rPr>
              <w:drawing>
                <wp:inline distT="0" distB="0" distL="0" distR="0" wp14:anchorId="3E3819A4" wp14:editId="093C898A">
                  <wp:extent cx="502920" cy="437540"/>
                  <wp:effectExtent l="19050" t="19050" r="11430" b="19685"/>
                  <wp:docPr id="936130245" name="Picture 936130245"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6">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5749" w:type="dxa"/>
          </w:tcPr>
          <w:p w14:paraId="72752841" w14:textId="77777777" w:rsidR="00876140" w:rsidRPr="007C3EC0" w:rsidRDefault="00876140" w:rsidP="00876140">
            <w:pPr>
              <w:pStyle w:val="TableText"/>
              <w:rPr>
                <w:b/>
                <w:bCs/>
              </w:rPr>
            </w:pPr>
            <w:r w:rsidRPr="007C3EC0">
              <w:rPr>
                <w:b/>
                <w:bCs/>
              </w:rPr>
              <w:t>Key Point!</w:t>
            </w:r>
          </w:p>
          <w:p w14:paraId="680BF717" w14:textId="57EE426C" w:rsidR="00876140" w:rsidRDefault="00E328E6" w:rsidP="00876140">
            <w:pPr>
              <w:pStyle w:val="TableText"/>
            </w:pPr>
            <w:r>
              <w:t>The t</w:t>
            </w:r>
            <w:r w:rsidR="00FB1B82">
              <w:t>rainer</w:t>
            </w:r>
            <w:r w:rsidR="00876140" w:rsidRPr="00876140">
              <w:t xml:space="preserve"> takes </w:t>
            </w:r>
            <w:r w:rsidR="00132790">
              <w:t xml:space="preserve">the lead </w:t>
            </w:r>
            <w:r w:rsidR="00876140" w:rsidRPr="00876140">
              <w:t>over sharing and advancing slides.</w:t>
            </w:r>
          </w:p>
          <w:p w14:paraId="71019FEA" w14:textId="0328ED45" w:rsidR="000C0AAB" w:rsidRDefault="000C0AAB" w:rsidP="000C0AAB">
            <w:pPr>
              <w:pStyle w:val="TableText"/>
              <w:rPr>
                <w:color w:val="000000" w:themeColor="text1"/>
              </w:rPr>
            </w:pPr>
            <w:r>
              <w:rPr>
                <w:color w:val="000000" w:themeColor="text1"/>
              </w:rPr>
              <w:t>Review any logistical housekeeping matters, such as:</w:t>
            </w:r>
          </w:p>
          <w:p w14:paraId="6660CA2B" w14:textId="77777777" w:rsidR="000C0AAB" w:rsidRPr="009A4531" w:rsidRDefault="000C0AAB" w:rsidP="00813414">
            <w:pPr>
              <w:pStyle w:val="TableTextBulletedList"/>
              <w:spacing w:before="0" w:after="0"/>
              <w:ind w:left="478"/>
              <w:rPr>
                <w:noProof/>
              </w:rPr>
            </w:pPr>
            <w:r w:rsidRPr="009A4531">
              <w:rPr>
                <w:noProof/>
              </w:rPr>
              <w:t>breaks</w:t>
            </w:r>
          </w:p>
          <w:p w14:paraId="2A38BEB2" w14:textId="77777777" w:rsidR="000C0AAB" w:rsidRPr="009A4531" w:rsidRDefault="000C0AAB" w:rsidP="00813414">
            <w:pPr>
              <w:pStyle w:val="TableTextBulletedList"/>
              <w:spacing w:before="0" w:after="0"/>
              <w:ind w:left="478"/>
              <w:rPr>
                <w:noProof/>
              </w:rPr>
            </w:pPr>
            <w:r w:rsidRPr="009A4531">
              <w:rPr>
                <w:noProof/>
              </w:rPr>
              <w:t>messages (phone, text, emergencies, etc.)</w:t>
            </w:r>
          </w:p>
          <w:p w14:paraId="3E8CB09A" w14:textId="7CBB9BFE" w:rsidR="00561C12" w:rsidRPr="00876140" w:rsidRDefault="000C0AAB" w:rsidP="00813414">
            <w:pPr>
              <w:pStyle w:val="TableTextBulletedList"/>
              <w:spacing w:before="0" w:after="120"/>
              <w:ind w:left="475"/>
              <w:rPr>
                <w:rStyle w:val="TableTextChar"/>
              </w:rPr>
            </w:pPr>
            <w:r w:rsidRPr="009A4531">
              <w:rPr>
                <w:noProof/>
              </w:rPr>
              <w:t>introduce/review training Resources</w:t>
            </w:r>
          </w:p>
        </w:tc>
        <w:tc>
          <w:tcPr>
            <w:tcW w:w="2515" w:type="dxa"/>
          </w:tcPr>
          <w:p w14:paraId="365FDB3D" w14:textId="77777777" w:rsidR="00876140" w:rsidRPr="0007193B" w:rsidRDefault="00876140" w:rsidP="00876140">
            <w:pPr>
              <w:pStyle w:val="TableText"/>
              <w:rPr>
                <w:rStyle w:val="TableTextChar"/>
                <w:rFonts w:eastAsia="Calibri"/>
                <w:noProof/>
              </w:rPr>
            </w:pPr>
          </w:p>
        </w:tc>
      </w:tr>
      <w:tr w:rsidR="000C0AAB" w14:paraId="6EFE8836" w14:textId="77777777" w:rsidTr="0010788C">
        <w:tc>
          <w:tcPr>
            <w:tcW w:w="1086" w:type="dxa"/>
          </w:tcPr>
          <w:p w14:paraId="030AABC0" w14:textId="0F8BE1FD" w:rsidR="000C0AAB" w:rsidRPr="00D47B06" w:rsidRDefault="000C0AAB" w:rsidP="000C0AAB">
            <w:pPr>
              <w:pStyle w:val="TableText"/>
              <w:ind w:left="0"/>
              <w:jc w:val="center"/>
              <w:rPr>
                <w:b/>
                <w:noProof/>
              </w:rPr>
            </w:pPr>
            <w:r>
              <w:rPr>
                <w:noProof/>
              </w:rPr>
              <w:drawing>
                <wp:inline distT="0" distB="0" distL="0" distR="0" wp14:anchorId="04694DCD" wp14:editId="56DA6F5D">
                  <wp:extent cx="502920" cy="502920"/>
                  <wp:effectExtent l="19050" t="19050" r="11430" b="11430"/>
                  <wp:docPr id="432412002" name="Picture 432412002"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5749" w:type="dxa"/>
          </w:tcPr>
          <w:p w14:paraId="14EF1DFA" w14:textId="77777777" w:rsidR="000C0AAB" w:rsidRPr="00813414" w:rsidRDefault="000C0AAB" w:rsidP="000C0AAB">
            <w:pPr>
              <w:pStyle w:val="TableText"/>
              <w:rPr>
                <w:b/>
                <w:bCs/>
              </w:rPr>
            </w:pPr>
            <w:r w:rsidRPr="00813414">
              <w:rPr>
                <w:b/>
                <w:bCs/>
              </w:rPr>
              <w:t>Resource</w:t>
            </w:r>
          </w:p>
          <w:p w14:paraId="345DB578" w14:textId="0123BEF0" w:rsidR="000C0AAB" w:rsidRPr="00813414" w:rsidRDefault="000C0AAB" w:rsidP="000C0AAB">
            <w:pPr>
              <w:pStyle w:val="TableTextBold"/>
              <w:rPr>
                <w:b w:val="0"/>
                <w:bCs/>
              </w:rPr>
            </w:pPr>
            <w:r w:rsidRPr="00813414">
              <w:rPr>
                <w:b w:val="0"/>
                <w:bCs/>
              </w:rPr>
              <w:t xml:space="preserve">Resources </w:t>
            </w:r>
            <w:r w:rsidR="003E2932" w:rsidRPr="00813414">
              <w:rPr>
                <w:b w:val="0"/>
                <w:bCs/>
              </w:rPr>
              <w:t xml:space="preserve">to </w:t>
            </w:r>
            <w:r w:rsidRPr="00813414">
              <w:rPr>
                <w:b w:val="0"/>
                <w:bCs/>
              </w:rPr>
              <w:t>be referenced during the training:</w:t>
            </w:r>
          </w:p>
          <w:p w14:paraId="0A079889" w14:textId="09019C62" w:rsidR="000C0AAB" w:rsidRPr="00813414" w:rsidRDefault="000C0AAB" w:rsidP="00293144">
            <w:pPr>
              <w:pStyle w:val="TableTextBulletedList"/>
              <w:ind w:left="478"/>
              <w:rPr>
                <w:noProof/>
              </w:rPr>
            </w:pPr>
            <w:r w:rsidRPr="00813414">
              <w:rPr>
                <w:noProof/>
              </w:rPr>
              <w:t xml:space="preserve">Workbook </w:t>
            </w:r>
          </w:p>
          <w:p w14:paraId="475E31F7" w14:textId="537E0BF7" w:rsidR="000C0AAB" w:rsidRPr="00813414" w:rsidRDefault="000C0AAB" w:rsidP="00293144">
            <w:pPr>
              <w:pStyle w:val="TableTextBulletedList"/>
              <w:ind w:left="478"/>
              <w:rPr>
                <w:noProof/>
              </w:rPr>
            </w:pPr>
            <w:r w:rsidRPr="00813414">
              <w:rPr>
                <w:noProof/>
              </w:rPr>
              <w:t>IAFP Key A</w:t>
            </w:r>
          </w:p>
          <w:p w14:paraId="259DF765" w14:textId="0996F1EB" w:rsidR="00220FCC" w:rsidRPr="00813414" w:rsidRDefault="00220FCC" w:rsidP="00293144">
            <w:pPr>
              <w:pStyle w:val="TableTextBulletedList"/>
              <w:ind w:left="478"/>
              <w:rPr>
                <w:noProof/>
              </w:rPr>
            </w:pPr>
            <w:r w:rsidRPr="00813414">
              <w:rPr>
                <w:noProof/>
              </w:rPr>
              <w:lastRenderedPageBreak/>
              <w:t>CIFOR Agent List</w:t>
            </w:r>
          </w:p>
          <w:p w14:paraId="025CE0B5" w14:textId="33A8BA43" w:rsidR="00E22901" w:rsidRPr="00813414" w:rsidRDefault="000C0AAB" w:rsidP="00106907">
            <w:pPr>
              <w:pStyle w:val="TableTextBulletedList"/>
              <w:ind w:left="478"/>
              <w:rPr>
                <w:rStyle w:val="Hyperlink"/>
                <w:noProof/>
                <w:color w:val="auto"/>
                <w:sz w:val="20"/>
                <w:u w:val="none"/>
              </w:rPr>
            </w:pPr>
            <w:r w:rsidRPr="00813414">
              <w:rPr>
                <w:noProof/>
              </w:rPr>
              <w:t xml:space="preserve">Contributing Factors: </w:t>
            </w:r>
            <w:hyperlink r:id="rId31" w:history="1">
              <w:r w:rsidRPr="00813414">
                <w:rPr>
                  <w:rStyle w:val="Hyperlink"/>
                  <w:noProof/>
                  <w:sz w:val="20"/>
                </w:rPr>
                <w:t>NEARS Contributing Factor Definitions | EHS | CDC</w:t>
              </w:r>
            </w:hyperlink>
          </w:p>
          <w:p w14:paraId="4B6B990D" w14:textId="04FC419E" w:rsidR="00561C12" w:rsidRPr="00813414" w:rsidRDefault="00813414" w:rsidP="00813414">
            <w:pPr>
              <w:pStyle w:val="TableTextBulletedList"/>
              <w:spacing w:before="0" w:after="120"/>
              <w:ind w:left="475"/>
              <w:rPr>
                <w:noProof/>
              </w:rPr>
            </w:pPr>
            <w:r>
              <w:rPr>
                <w:rStyle w:val="Hyperlink"/>
                <w:rFonts w:cs="Arial"/>
                <w:color w:val="000000" w:themeColor="text1"/>
                <w:sz w:val="20"/>
                <w:szCs w:val="20"/>
                <w:u w:val="none"/>
              </w:rPr>
              <w:t>Environmental Antecedent Field Guide</w:t>
            </w:r>
          </w:p>
        </w:tc>
        <w:tc>
          <w:tcPr>
            <w:tcW w:w="2515" w:type="dxa"/>
            <w:shd w:val="clear" w:color="auto" w:fill="E2EFD9"/>
          </w:tcPr>
          <w:p w14:paraId="65BE2DED" w14:textId="56304FA2" w:rsidR="00EB7384" w:rsidRPr="0010788C" w:rsidRDefault="00EB7384" w:rsidP="00D06121">
            <w:pPr>
              <w:pStyle w:val="TableTextBulletedList"/>
              <w:ind w:left="478"/>
              <w:rPr>
                <w:noProof/>
              </w:rPr>
            </w:pPr>
            <w:r>
              <w:rPr>
                <w:noProof/>
              </w:rPr>
              <w:lastRenderedPageBreak/>
              <w:t xml:space="preserve">Be prepared to post documents in chat or email them directly to participants who </w:t>
            </w:r>
            <w:r>
              <w:rPr>
                <w:noProof/>
              </w:rPr>
              <w:lastRenderedPageBreak/>
              <w:t xml:space="preserve">may be </w:t>
            </w:r>
            <w:r w:rsidR="0010788C">
              <w:rPr>
                <w:noProof/>
              </w:rPr>
              <w:t>missing a resource.</w:t>
            </w:r>
          </w:p>
          <w:p w14:paraId="79DB5952" w14:textId="77777777" w:rsidR="000C0AAB" w:rsidRPr="0010788C" w:rsidRDefault="000C0AAB" w:rsidP="000C0AAB">
            <w:pPr>
              <w:pStyle w:val="TableText"/>
            </w:pPr>
          </w:p>
        </w:tc>
      </w:tr>
      <w:tr w:rsidR="004B0622" w14:paraId="2DE52088" w14:textId="6DA00919" w:rsidTr="00E674D9">
        <w:tc>
          <w:tcPr>
            <w:tcW w:w="1086" w:type="dxa"/>
          </w:tcPr>
          <w:p w14:paraId="07A71D07" w14:textId="77777777" w:rsidR="000C765E" w:rsidRDefault="000C765E" w:rsidP="00856349">
            <w:pPr>
              <w:pStyle w:val="TableText"/>
              <w:ind w:left="0"/>
              <w:jc w:val="center"/>
            </w:pPr>
            <w:r>
              <w:rPr>
                <w:noProof/>
              </w:rPr>
              <w:lastRenderedPageBreak/>
              <w:drawing>
                <wp:inline distT="0" distB="0" distL="0" distR="0" wp14:anchorId="0F7C5519" wp14:editId="2FD94CE4">
                  <wp:extent cx="502920" cy="476097"/>
                  <wp:effectExtent l="19050" t="19050" r="11430" b="19685"/>
                  <wp:docPr id="309" name="Picture 309"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A3D58BD" w14:textId="1EECF95D" w:rsidR="000B7FEB" w:rsidRDefault="000B7FEB" w:rsidP="00856349">
            <w:pPr>
              <w:pStyle w:val="TableText"/>
              <w:ind w:left="0"/>
              <w:jc w:val="center"/>
            </w:pPr>
            <w:r w:rsidRPr="002241D4">
              <w:rPr>
                <w:rStyle w:val="TableTextChar"/>
              </w:rPr>
              <w:t>Slide 1</w:t>
            </w:r>
          </w:p>
        </w:tc>
        <w:tc>
          <w:tcPr>
            <w:tcW w:w="5749" w:type="dxa"/>
          </w:tcPr>
          <w:p w14:paraId="0E820ACD" w14:textId="39E810FA" w:rsidR="000C765E" w:rsidRPr="00294435" w:rsidRDefault="000C765E" w:rsidP="00294435">
            <w:pPr>
              <w:pStyle w:val="Figure"/>
            </w:pPr>
            <w:r w:rsidRPr="00294435">
              <w:rPr>
                <w:rStyle w:val="TableTextChar"/>
                <w:rFonts w:eastAsia="Calibri"/>
                <w:noProof/>
                <w:sz w:val="22"/>
              </w:rPr>
              <w:drawing>
                <wp:inline distT="0" distB="0" distL="0" distR="0" wp14:anchorId="3E679222" wp14:editId="450143B9">
                  <wp:extent cx="3485882" cy="1960808"/>
                  <wp:effectExtent l="19050" t="19050" r="19685" b="2095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Picture 310"/>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485882" cy="1960808"/>
                          </a:xfrm>
                          <a:prstGeom prst="rect">
                            <a:avLst/>
                          </a:prstGeom>
                          <a:ln w="9525">
                            <a:solidFill>
                              <a:schemeClr val="tx1"/>
                            </a:solidFill>
                          </a:ln>
                        </pic:spPr>
                      </pic:pic>
                    </a:graphicData>
                  </a:graphic>
                </wp:inline>
              </w:drawing>
            </w:r>
            <w:r w:rsidRPr="00294435">
              <w:t xml:space="preserve">  </w:t>
            </w:r>
          </w:p>
        </w:tc>
        <w:tc>
          <w:tcPr>
            <w:tcW w:w="2515" w:type="dxa"/>
            <w:shd w:val="clear" w:color="auto" w:fill="E2EFD9" w:themeFill="accent6" w:themeFillTint="33"/>
          </w:tcPr>
          <w:p w14:paraId="2F89FB25" w14:textId="69078357" w:rsidR="00F22F1F" w:rsidRPr="0007193B" w:rsidRDefault="00E674D9" w:rsidP="00E674D9">
            <w:pPr>
              <w:pStyle w:val="TableTextBulletedList"/>
              <w:rPr>
                <w:rStyle w:val="TableTextChar"/>
                <w:rFonts w:eastAsia="Calibri"/>
                <w:noProof/>
              </w:rPr>
            </w:pPr>
            <w:r w:rsidRPr="00B56F1C">
              <w:rPr>
                <w:noProof/>
              </w:rPr>
              <w:t>Pass the lead to the lead Trainer.</w:t>
            </w:r>
          </w:p>
        </w:tc>
      </w:tr>
      <w:tr w:rsidR="004B0622" w14:paraId="43C30BA2" w14:textId="5B74860B" w:rsidTr="00EA3536">
        <w:tc>
          <w:tcPr>
            <w:tcW w:w="1086" w:type="dxa"/>
          </w:tcPr>
          <w:p w14:paraId="4A1DD4E0" w14:textId="77777777" w:rsidR="000C765E" w:rsidRDefault="000C765E" w:rsidP="00856349">
            <w:pPr>
              <w:pStyle w:val="TableText"/>
              <w:ind w:left="0"/>
              <w:jc w:val="center"/>
              <w:rPr>
                <w:noProof/>
              </w:rPr>
            </w:pPr>
            <w:r w:rsidRPr="007873A1">
              <w:rPr>
                <w:b/>
                <w:noProof/>
              </w:rPr>
              <w:drawing>
                <wp:inline distT="0" distB="0" distL="0" distR="0" wp14:anchorId="7C08B358" wp14:editId="165EE93F">
                  <wp:extent cx="504825" cy="504825"/>
                  <wp:effectExtent l="19050" t="19050" r="28575" b="28575"/>
                  <wp:docPr id="311" name="Picture 31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9" w:type="dxa"/>
          </w:tcPr>
          <w:p w14:paraId="757C7C8C" w14:textId="155311ED" w:rsidR="00492BEF" w:rsidRDefault="000C765E" w:rsidP="00E328E6">
            <w:pPr>
              <w:pStyle w:val="TableText"/>
            </w:pPr>
            <w:r w:rsidRPr="007873A1">
              <w:rPr>
                <w:b/>
                <w:noProof/>
              </w:rPr>
              <w:t>Welcome!</w:t>
            </w:r>
            <w:r w:rsidRPr="007873A1">
              <w:rPr>
                <w:b/>
              </w:rPr>
              <w:t xml:space="preserve"> </w:t>
            </w:r>
            <w:r>
              <w:t xml:space="preserve">Today our focus is on </w:t>
            </w:r>
            <w:r w:rsidR="00CC3C7D">
              <w:t xml:space="preserve">Identifying Contributing Factors and Environmental </w:t>
            </w:r>
            <w:r w:rsidR="00E8030D">
              <w:t>Antecedents –</w:t>
            </w:r>
            <w:r w:rsidR="00D31DEE">
              <w:t xml:space="preserve"> </w:t>
            </w:r>
            <w:r w:rsidR="00F5342C">
              <w:t xml:space="preserve">Getting to the Root Cause of an </w:t>
            </w:r>
            <w:r w:rsidR="00E328E6">
              <w:t xml:space="preserve">Outbreak – </w:t>
            </w:r>
            <w:r w:rsidR="00974248">
              <w:t>Norovirus</w:t>
            </w:r>
            <w:r w:rsidR="008F47C3">
              <w:t>.</w:t>
            </w:r>
          </w:p>
        </w:tc>
        <w:tc>
          <w:tcPr>
            <w:tcW w:w="2515" w:type="dxa"/>
          </w:tcPr>
          <w:p w14:paraId="20473867" w14:textId="3955A899" w:rsidR="000C765E" w:rsidRPr="00653A1C" w:rsidRDefault="000C765E" w:rsidP="00440F1D">
            <w:pPr>
              <w:pStyle w:val="TableText"/>
              <w:rPr>
                <w:bCs/>
                <w:noProof/>
                <w:color w:val="C00000"/>
              </w:rPr>
            </w:pPr>
          </w:p>
        </w:tc>
      </w:tr>
      <w:tr w:rsidR="004B0622" w14:paraId="0E39A7F6" w14:textId="33CA7D5F" w:rsidTr="00EA3536">
        <w:tc>
          <w:tcPr>
            <w:tcW w:w="1086" w:type="dxa"/>
          </w:tcPr>
          <w:p w14:paraId="072662C5" w14:textId="77777777" w:rsidR="000C765E" w:rsidRDefault="000C765E" w:rsidP="00856349">
            <w:pPr>
              <w:pStyle w:val="TableText"/>
              <w:ind w:left="0"/>
              <w:jc w:val="center"/>
              <w:rPr>
                <w:b/>
                <w:noProof/>
              </w:rPr>
            </w:pPr>
            <w:r>
              <w:rPr>
                <w:noProof/>
              </w:rPr>
              <w:drawing>
                <wp:inline distT="0" distB="0" distL="0" distR="0" wp14:anchorId="4A29BEA2" wp14:editId="3E831FCC">
                  <wp:extent cx="502920" cy="476097"/>
                  <wp:effectExtent l="19050" t="19050" r="11430" b="19685"/>
                  <wp:docPr id="314" name="Picture 314"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229B424" w14:textId="524CD157" w:rsidR="00856349" w:rsidRPr="00856349" w:rsidRDefault="00856349" w:rsidP="00856349">
            <w:pPr>
              <w:pStyle w:val="TableText"/>
              <w:ind w:left="0"/>
              <w:jc w:val="center"/>
              <w:rPr>
                <w:bCs/>
                <w:noProof/>
              </w:rPr>
            </w:pPr>
            <w:r w:rsidRPr="00856349">
              <w:rPr>
                <w:bCs/>
                <w:noProof/>
              </w:rPr>
              <w:t>Slide 2</w:t>
            </w:r>
          </w:p>
        </w:tc>
        <w:tc>
          <w:tcPr>
            <w:tcW w:w="5749" w:type="dxa"/>
          </w:tcPr>
          <w:p w14:paraId="34F0A012" w14:textId="0596833D" w:rsidR="000C765E" w:rsidRPr="007873A1" w:rsidRDefault="000C765E" w:rsidP="00294435">
            <w:pPr>
              <w:pStyle w:val="Figure"/>
              <w:rPr>
                <w:b/>
                <w:noProof/>
              </w:rPr>
            </w:pPr>
            <w:r>
              <w:rPr>
                <w:noProof/>
              </w:rPr>
              <w:drawing>
                <wp:inline distT="0" distB="0" distL="0" distR="0" wp14:anchorId="4767B1DF" wp14:editId="19FC72F5">
                  <wp:extent cx="3446272" cy="1938528"/>
                  <wp:effectExtent l="19050" t="19050" r="20955" b="2413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 name="Picture 313"/>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w="9525">
                            <a:solidFill>
                              <a:schemeClr val="tx1"/>
                            </a:solidFill>
                          </a:ln>
                        </pic:spPr>
                      </pic:pic>
                    </a:graphicData>
                  </a:graphic>
                </wp:inline>
              </w:drawing>
            </w:r>
            <w:r>
              <w:rPr>
                <w:b/>
                <w:noProof/>
              </w:rPr>
              <w:t xml:space="preserve"> </w:t>
            </w:r>
          </w:p>
        </w:tc>
        <w:tc>
          <w:tcPr>
            <w:tcW w:w="2515" w:type="dxa"/>
          </w:tcPr>
          <w:p w14:paraId="7A38736F" w14:textId="23DFB8B7" w:rsidR="000C765E" w:rsidRDefault="000C765E" w:rsidP="004D2705">
            <w:pPr>
              <w:pStyle w:val="TableText"/>
              <w:spacing w:before="120" w:after="240" w:line="240" w:lineRule="auto"/>
              <w:rPr>
                <w:noProof/>
              </w:rPr>
            </w:pPr>
          </w:p>
        </w:tc>
      </w:tr>
      <w:tr w:rsidR="004B0622" w14:paraId="3F536E1E" w14:textId="62B165EE" w:rsidTr="00EA3536">
        <w:tc>
          <w:tcPr>
            <w:tcW w:w="1086" w:type="dxa"/>
          </w:tcPr>
          <w:p w14:paraId="54ED3E8A" w14:textId="77777777" w:rsidR="000C765E" w:rsidRDefault="000C765E" w:rsidP="00856349">
            <w:pPr>
              <w:pStyle w:val="TableText"/>
              <w:ind w:left="0"/>
              <w:jc w:val="center"/>
              <w:rPr>
                <w:noProof/>
              </w:rPr>
            </w:pPr>
            <w:r w:rsidRPr="007873A1">
              <w:rPr>
                <w:b/>
                <w:noProof/>
              </w:rPr>
              <w:drawing>
                <wp:inline distT="0" distB="0" distL="0" distR="0" wp14:anchorId="056D7268" wp14:editId="0D126950">
                  <wp:extent cx="504825" cy="504825"/>
                  <wp:effectExtent l="19050" t="19050" r="28575" b="28575"/>
                  <wp:docPr id="315" name="Picture 315"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9" w:type="dxa"/>
          </w:tcPr>
          <w:p w14:paraId="10CCD094" w14:textId="77777777" w:rsidR="005E403E" w:rsidRPr="005E403E" w:rsidRDefault="005E403E" w:rsidP="005E403E">
            <w:pPr>
              <w:pStyle w:val="TableText"/>
              <w:spacing w:after="240"/>
              <w:rPr>
                <w:noProof/>
              </w:rPr>
            </w:pPr>
            <w:r w:rsidRPr="005E403E">
              <w:rPr>
                <w:noProof/>
              </w:rPr>
              <w:t xml:space="preserve">This powerpoint and the resources we’ll go over has been a collaboration between the CDC and state and local jurisdictions who are part of the Environmental Health Specialists Network, also known as EHS-Net. EHS-Net is a collaborative forum of environmental health specialists that researches restaurant food safety policies and practices. You can see the current EHS-Net sites on the map on the screen. </w:t>
            </w:r>
          </w:p>
          <w:p w14:paraId="0955E589" w14:textId="40107B15" w:rsidR="000C765E" w:rsidRPr="00E328E6" w:rsidRDefault="000C765E" w:rsidP="00CC3C7D">
            <w:pPr>
              <w:pStyle w:val="TableText"/>
              <w:spacing w:after="240"/>
              <w:rPr>
                <w:noProof/>
              </w:rPr>
            </w:pPr>
          </w:p>
        </w:tc>
        <w:tc>
          <w:tcPr>
            <w:tcW w:w="2515" w:type="dxa"/>
          </w:tcPr>
          <w:p w14:paraId="4AA037FF" w14:textId="77777777" w:rsidR="000C765E" w:rsidRPr="004311D8" w:rsidRDefault="000C765E" w:rsidP="004311D8"/>
        </w:tc>
      </w:tr>
      <w:tr w:rsidR="004B0622" w14:paraId="3DC0660D" w14:textId="7F9117FC" w:rsidTr="00EA3536">
        <w:tc>
          <w:tcPr>
            <w:tcW w:w="1086" w:type="dxa"/>
          </w:tcPr>
          <w:p w14:paraId="60FB64B3" w14:textId="77777777" w:rsidR="000C765E" w:rsidRDefault="000C765E" w:rsidP="00856349">
            <w:pPr>
              <w:pStyle w:val="TableText"/>
              <w:ind w:left="0"/>
              <w:jc w:val="center"/>
              <w:rPr>
                <w:b/>
                <w:noProof/>
              </w:rPr>
            </w:pPr>
            <w:r>
              <w:rPr>
                <w:noProof/>
              </w:rPr>
              <w:lastRenderedPageBreak/>
              <w:drawing>
                <wp:inline distT="0" distB="0" distL="0" distR="0" wp14:anchorId="45BEB77A" wp14:editId="40919152">
                  <wp:extent cx="502920" cy="476097"/>
                  <wp:effectExtent l="19050" t="19050" r="11430" b="19685"/>
                  <wp:docPr id="321" name="Picture 32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EB45B52" w14:textId="10F6C9D6" w:rsidR="00DE0387" w:rsidRPr="00DE0387" w:rsidRDefault="00DE0387" w:rsidP="00856349">
            <w:pPr>
              <w:pStyle w:val="TableText"/>
              <w:ind w:left="0"/>
              <w:jc w:val="center"/>
              <w:rPr>
                <w:bCs/>
                <w:noProof/>
              </w:rPr>
            </w:pPr>
            <w:r w:rsidRPr="00DE0387">
              <w:rPr>
                <w:bCs/>
                <w:noProof/>
              </w:rPr>
              <w:t>Slide 3</w:t>
            </w:r>
          </w:p>
        </w:tc>
        <w:tc>
          <w:tcPr>
            <w:tcW w:w="5749" w:type="dxa"/>
          </w:tcPr>
          <w:p w14:paraId="6820649A" w14:textId="005F1154" w:rsidR="000C765E" w:rsidRPr="00294435" w:rsidRDefault="000C765E" w:rsidP="00294435">
            <w:pPr>
              <w:pStyle w:val="Figure"/>
            </w:pPr>
            <w:r w:rsidRPr="00294435">
              <w:rPr>
                <w:rStyle w:val="TableTextChar"/>
                <w:noProof/>
                <w:sz w:val="22"/>
              </w:rPr>
              <w:drawing>
                <wp:inline distT="0" distB="0" distL="0" distR="0" wp14:anchorId="2B80D400" wp14:editId="1FAC12B4">
                  <wp:extent cx="3446272" cy="1938528"/>
                  <wp:effectExtent l="19050" t="19050" r="20955" b="2413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Picture 322"/>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rsidRPr="00294435">
              <w:t xml:space="preserve"> </w:t>
            </w:r>
          </w:p>
        </w:tc>
        <w:tc>
          <w:tcPr>
            <w:tcW w:w="2515" w:type="dxa"/>
          </w:tcPr>
          <w:p w14:paraId="7C522364" w14:textId="77777777" w:rsidR="000C765E" w:rsidRPr="0007193B" w:rsidRDefault="000C765E" w:rsidP="00440F1D">
            <w:pPr>
              <w:pStyle w:val="Figure"/>
              <w:jc w:val="left"/>
              <w:rPr>
                <w:rStyle w:val="TableTextChar"/>
                <w:noProof/>
              </w:rPr>
            </w:pPr>
          </w:p>
        </w:tc>
      </w:tr>
      <w:tr w:rsidR="004B0622" w14:paraId="32FF61EC" w14:textId="7624B57A" w:rsidTr="00EA3536">
        <w:tc>
          <w:tcPr>
            <w:tcW w:w="1086" w:type="dxa"/>
          </w:tcPr>
          <w:p w14:paraId="1917CF1A" w14:textId="77777777" w:rsidR="000C765E" w:rsidRPr="007873A1" w:rsidRDefault="000C765E" w:rsidP="00856349">
            <w:pPr>
              <w:pStyle w:val="TableText"/>
              <w:ind w:left="0"/>
              <w:jc w:val="center"/>
              <w:rPr>
                <w:b/>
                <w:noProof/>
              </w:rPr>
            </w:pPr>
            <w:r w:rsidRPr="007873A1">
              <w:rPr>
                <w:b/>
                <w:noProof/>
              </w:rPr>
              <w:drawing>
                <wp:inline distT="0" distB="0" distL="0" distR="0" wp14:anchorId="477ED55D" wp14:editId="0597011D">
                  <wp:extent cx="504825" cy="504825"/>
                  <wp:effectExtent l="19050" t="19050" r="28575" b="28575"/>
                  <wp:docPr id="323" name="Picture 323"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9" w:type="dxa"/>
          </w:tcPr>
          <w:p w14:paraId="0A0E7DD8" w14:textId="40C55734" w:rsidR="00E328E6" w:rsidRDefault="00E328E6" w:rsidP="00CC3C7D">
            <w:pPr>
              <w:pStyle w:val="TableText"/>
              <w:spacing w:before="0" w:after="120"/>
            </w:pPr>
            <w:r>
              <w:t xml:space="preserve">Let’s review why we are here and what to expect. </w:t>
            </w:r>
          </w:p>
          <w:p w14:paraId="6BA222D7" w14:textId="15F2853E" w:rsidR="009D5DB1" w:rsidRDefault="009D5DB1" w:rsidP="00CC3C7D">
            <w:pPr>
              <w:pStyle w:val="TableText"/>
              <w:spacing w:before="0" w:after="120"/>
            </w:pPr>
            <w:r>
              <w:t>Throughout this training you will:</w:t>
            </w:r>
          </w:p>
          <w:p w14:paraId="1B7F7A5B" w14:textId="3529B680" w:rsidR="00421707" w:rsidRPr="00421707" w:rsidRDefault="00421707" w:rsidP="009369BF">
            <w:pPr>
              <w:pStyle w:val="TableText"/>
              <w:numPr>
                <w:ilvl w:val="0"/>
                <w:numId w:val="76"/>
              </w:numPr>
              <w:spacing w:before="0" w:after="120"/>
            </w:pPr>
            <w:r w:rsidRPr="00421707">
              <w:t xml:space="preserve">Identify </w:t>
            </w:r>
            <w:r w:rsidRPr="00421707">
              <w:rPr>
                <w:b/>
                <w:bCs/>
              </w:rPr>
              <w:t xml:space="preserve">and utilize </w:t>
            </w:r>
            <w:r w:rsidRPr="00421707">
              <w:t xml:space="preserve">resources </w:t>
            </w:r>
            <w:r w:rsidRPr="00421707">
              <w:rPr>
                <w:b/>
                <w:bCs/>
              </w:rPr>
              <w:t xml:space="preserve">and tools </w:t>
            </w:r>
            <w:r w:rsidRPr="00421707">
              <w:t xml:space="preserve">to aid in </w:t>
            </w:r>
            <w:r w:rsidRPr="00421707">
              <w:rPr>
                <w:b/>
                <w:bCs/>
              </w:rPr>
              <w:t xml:space="preserve">conducting an </w:t>
            </w:r>
            <w:r w:rsidRPr="00421707">
              <w:t>outbreak investigation</w:t>
            </w:r>
            <w:r w:rsidR="00E328E6">
              <w:t>.</w:t>
            </w:r>
          </w:p>
          <w:p w14:paraId="0485C5E9" w14:textId="77180B53" w:rsidR="00421707" w:rsidRPr="00421707" w:rsidRDefault="00421707" w:rsidP="009369BF">
            <w:pPr>
              <w:pStyle w:val="TableText"/>
              <w:numPr>
                <w:ilvl w:val="0"/>
                <w:numId w:val="76"/>
              </w:numPr>
              <w:spacing w:before="0" w:after="120"/>
            </w:pPr>
            <w:r w:rsidRPr="00421707">
              <w:rPr>
                <w:b/>
                <w:bCs/>
              </w:rPr>
              <w:t xml:space="preserve">Gain skills and abilities to </w:t>
            </w:r>
            <w:r w:rsidRPr="00421707">
              <w:t xml:space="preserve">use evidence </w:t>
            </w:r>
            <w:r w:rsidRPr="00421707">
              <w:rPr>
                <w:b/>
                <w:bCs/>
              </w:rPr>
              <w:t xml:space="preserve">and findings </w:t>
            </w:r>
            <w:r w:rsidRPr="00421707">
              <w:t xml:space="preserve">from an environmental assessment to identify </w:t>
            </w:r>
            <w:r w:rsidRPr="00421707">
              <w:rPr>
                <w:b/>
                <w:bCs/>
              </w:rPr>
              <w:t xml:space="preserve">outbreak </w:t>
            </w:r>
            <w:r w:rsidRPr="00421707">
              <w:t>contributing factor(s)</w:t>
            </w:r>
            <w:r w:rsidR="00E328E6">
              <w:t>.</w:t>
            </w:r>
          </w:p>
          <w:p w14:paraId="1B062EC0" w14:textId="008A390D" w:rsidR="00421707" w:rsidRPr="00421707" w:rsidRDefault="00421707" w:rsidP="009369BF">
            <w:pPr>
              <w:pStyle w:val="TableText"/>
              <w:numPr>
                <w:ilvl w:val="0"/>
                <w:numId w:val="76"/>
              </w:numPr>
              <w:spacing w:before="0" w:after="120"/>
            </w:pPr>
            <w:r w:rsidRPr="00421707">
              <w:rPr>
                <w:b/>
                <w:bCs/>
              </w:rPr>
              <w:t>Practice</w:t>
            </w:r>
            <w:r w:rsidRPr="00421707">
              <w:t xml:space="preserve"> asking the “5 whys” to understand why </w:t>
            </w:r>
            <w:r w:rsidRPr="00421707">
              <w:rPr>
                <w:b/>
                <w:bCs/>
              </w:rPr>
              <w:t>those</w:t>
            </w:r>
            <w:r w:rsidRPr="00421707">
              <w:t xml:space="preserve"> contributing factors occurred</w:t>
            </w:r>
            <w:r w:rsidR="00E328E6">
              <w:t>.</w:t>
            </w:r>
          </w:p>
          <w:p w14:paraId="573C2A94" w14:textId="3CA1D6E7" w:rsidR="00421707" w:rsidRPr="00421707" w:rsidRDefault="00421707" w:rsidP="009369BF">
            <w:pPr>
              <w:pStyle w:val="TableText"/>
              <w:numPr>
                <w:ilvl w:val="0"/>
                <w:numId w:val="76"/>
              </w:numPr>
              <w:spacing w:before="0" w:after="120"/>
            </w:pPr>
            <w:r w:rsidRPr="00421707">
              <w:rPr>
                <w:b/>
                <w:bCs/>
              </w:rPr>
              <w:t xml:space="preserve">Employ critical thinking to </w:t>
            </w:r>
            <w:r w:rsidRPr="00421707">
              <w:t>identify appropriate environmental antecedents</w:t>
            </w:r>
            <w:r w:rsidR="00E328E6">
              <w:t>.</w:t>
            </w:r>
          </w:p>
          <w:p w14:paraId="58AC981A" w14:textId="77777777" w:rsidR="000C765E" w:rsidRDefault="00421707" w:rsidP="009369BF">
            <w:pPr>
              <w:pStyle w:val="TableText"/>
              <w:numPr>
                <w:ilvl w:val="0"/>
                <w:numId w:val="76"/>
              </w:numPr>
              <w:spacing w:before="0" w:after="120"/>
            </w:pPr>
            <w:r w:rsidRPr="00421707">
              <w:t>Describe best control measures to prevent future outbreaks</w:t>
            </w:r>
            <w:r w:rsidR="00E328E6">
              <w:t>.</w:t>
            </w:r>
          </w:p>
          <w:p w14:paraId="40F931FC" w14:textId="2AE70A68" w:rsidR="009D5DB1" w:rsidRPr="00733915" w:rsidRDefault="009D5DB1" w:rsidP="009D5DB1">
            <w:pPr>
              <w:pStyle w:val="TableText"/>
              <w:spacing w:before="0" w:after="120"/>
            </w:pPr>
            <w:r>
              <w:t>We’ll use scenarios and give you opportunities to complete exercises to reinforce steps. And finally, we’ll review together the processes and give you plenty of opportunity to offer contributions about your experiences.</w:t>
            </w:r>
          </w:p>
        </w:tc>
        <w:tc>
          <w:tcPr>
            <w:tcW w:w="2515" w:type="dxa"/>
          </w:tcPr>
          <w:p w14:paraId="7952F6CA" w14:textId="77777777" w:rsidR="000C765E" w:rsidRDefault="000C765E" w:rsidP="002D2F5B">
            <w:pPr>
              <w:pStyle w:val="TableText"/>
            </w:pPr>
          </w:p>
        </w:tc>
      </w:tr>
      <w:tr w:rsidR="00421707" w14:paraId="32BB9B73" w14:textId="77777777" w:rsidTr="00EA3536">
        <w:tc>
          <w:tcPr>
            <w:tcW w:w="1086" w:type="dxa"/>
          </w:tcPr>
          <w:p w14:paraId="450A7BD6" w14:textId="7BB803E1" w:rsidR="00421707" w:rsidRPr="007873A1" w:rsidRDefault="00421707" w:rsidP="00856349">
            <w:pPr>
              <w:pStyle w:val="TableText"/>
              <w:ind w:left="0"/>
              <w:jc w:val="center"/>
              <w:rPr>
                <w:b/>
                <w:noProof/>
              </w:rPr>
            </w:pPr>
            <w:r w:rsidRPr="00D47B06">
              <w:rPr>
                <w:b/>
                <w:noProof/>
              </w:rPr>
              <w:drawing>
                <wp:inline distT="0" distB="0" distL="0" distR="0" wp14:anchorId="5D79C918" wp14:editId="24248F63">
                  <wp:extent cx="502920" cy="437540"/>
                  <wp:effectExtent l="19050" t="19050" r="11430" b="19685"/>
                  <wp:docPr id="1669388053" name="Picture 1669388053"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6">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5749" w:type="dxa"/>
          </w:tcPr>
          <w:p w14:paraId="3E3D8DD8" w14:textId="25128B44" w:rsidR="00421707" w:rsidRPr="00421707" w:rsidRDefault="00421707" w:rsidP="00421707">
            <w:pPr>
              <w:pStyle w:val="TableText"/>
              <w:spacing w:before="240" w:after="240"/>
            </w:pPr>
            <w:r>
              <w:t xml:space="preserve">Incorporate </w:t>
            </w:r>
            <w:r w:rsidR="00544D28">
              <w:t xml:space="preserve">the </w:t>
            </w:r>
            <w:r>
              <w:t>5 Whys – say aloud.</w:t>
            </w:r>
          </w:p>
        </w:tc>
        <w:tc>
          <w:tcPr>
            <w:tcW w:w="2515" w:type="dxa"/>
          </w:tcPr>
          <w:p w14:paraId="5A776DC9" w14:textId="77777777" w:rsidR="00421707" w:rsidRDefault="00421707" w:rsidP="002D2F5B">
            <w:pPr>
              <w:pStyle w:val="TableText"/>
            </w:pPr>
          </w:p>
        </w:tc>
      </w:tr>
      <w:tr w:rsidR="001839E0" w:rsidRPr="00D57074" w14:paraId="454D2037" w14:textId="53E051F4" w:rsidTr="00EA3536">
        <w:tc>
          <w:tcPr>
            <w:tcW w:w="1086" w:type="dxa"/>
          </w:tcPr>
          <w:p w14:paraId="6B8721E0" w14:textId="77777777" w:rsidR="001839E0" w:rsidRDefault="001839E0" w:rsidP="00856349">
            <w:pPr>
              <w:pStyle w:val="TableText"/>
              <w:ind w:left="0"/>
              <w:jc w:val="center"/>
              <w:rPr>
                <w:noProof/>
              </w:rPr>
            </w:pPr>
            <w:r>
              <w:rPr>
                <w:noProof/>
              </w:rPr>
              <w:lastRenderedPageBreak/>
              <w:drawing>
                <wp:inline distT="0" distB="0" distL="0" distR="0" wp14:anchorId="6734FEEB" wp14:editId="77245F26">
                  <wp:extent cx="502920" cy="476097"/>
                  <wp:effectExtent l="19050" t="19050" r="11430" b="19685"/>
                  <wp:docPr id="36" name="Picture 36"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3189E3B" w14:textId="23AD0112" w:rsidR="00F93F2A" w:rsidRDefault="00F93F2A" w:rsidP="00856349">
            <w:pPr>
              <w:pStyle w:val="TableText"/>
              <w:ind w:left="0"/>
              <w:jc w:val="center"/>
              <w:rPr>
                <w:noProof/>
              </w:rPr>
            </w:pPr>
            <w:r>
              <w:t>Slide 4</w:t>
            </w:r>
          </w:p>
        </w:tc>
        <w:tc>
          <w:tcPr>
            <w:tcW w:w="5749" w:type="dxa"/>
          </w:tcPr>
          <w:p w14:paraId="027B0A77" w14:textId="04925837" w:rsidR="001839E0" w:rsidRPr="00D57074" w:rsidRDefault="001839E0" w:rsidP="00294435">
            <w:pPr>
              <w:pStyle w:val="Figure"/>
            </w:pPr>
            <w:r>
              <w:rPr>
                <w:noProof/>
              </w:rPr>
              <w:drawing>
                <wp:inline distT="0" distB="0" distL="0" distR="0" wp14:anchorId="49633695" wp14:editId="1C2CCCF0">
                  <wp:extent cx="3446272" cy="1938528"/>
                  <wp:effectExtent l="19050" t="19050" r="20955" b="2413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515" w:type="dxa"/>
          </w:tcPr>
          <w:p w14:paraId="5FB4E8DD" w14:textId="77777777" w:rsidR="001839E0" w:rsidRDefault="001839E0" w:rsidP="001839E0">
            <w:pPr>
              <w:pStyle w:val="TableText"/>
              <w:spacing w:before="120" w:after="240" w:line="240" w:lineRule="auto"/>
              <w:rPr>
                <w:noProof/>
              </w:rPr>
            </w:pPr>
          </w:p>
        </w:tc>
      </w:tr>
      <w:tr w:rsidR="001839E0" w:rsidRPr="00D57074" w14:paraId="5EF2150B" w14:textId="3A563D5A" w:rsidTr="00EA3536">
        <w:tc>
          <w:tcPr>
            <w:tcW w:w="1086" w:type="dxa"/>
          </w:tcPr>
          <w:p w14:paraId="3AD9C589" w14:textId="48453F13" w:rsidR="001839E0" w:rsidRDefault="00500E15" w:rsidP="00856349">
            <w:pPr>
              <w:pStyle w:val="TableText"/>
              <w:ind w:left="0"/>
              <w:jc w:val="center"/>
              <w:rPr>
                <w:noProof/>
              </w:rPr>
            </w:pPr>
            <w:r w:rsidRPr="007873A1">
              <w:rPr>
                <w:b/>
                <w:noProof/>
              </w:rPr>
              <w:drawing>
                <wp:inline distT="0" distB="0" distL="0" distR="0" wp14:anchorId="23919EE2" wp14:editId="7F1C8E96">
                  <wp:extent cx="504825" cy="504825"/>
                  <wp:effectExtent l="19050" t="19050" r="28575" b="28575"/>
                  <wp:docPr id="222941802" name="Picture 22294180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9" w:type="dxa"/>
          </w:tcPr>
          <w:p w14:paraId="4F7BE44C" w14:textId="751457B1" w:rsidR="001839E0" w:rsidRDefault="00E328E6" w:rsidP="00E328E6">
            <w:pPr>
              <w:pStyle w:val="TableText"/>
              <w:spacing w:after="240"/>
              <w:rPr>
                <w:noProof/>
              </w:rPr>
            </w:pPr>
            <w:r>
              <w:rPr>
                <w:noProof/>
              </w:rPr>
              <w:t>H</w:t>
            </w:r>
            <w:r w:rsidRPr="00E328E6">
              <w:rPr>
                <w:noProof/>
              </w:rPr>
              <w:t>ere</w:t>
            </w:r>
            <w:r>
              <w:rPr>
                <w:noProof/>
              </w:rPr>
              <w:t xml:space="preserve"> is our </w:t>
            </w:r>
            <w:r w:rsidRPr="00E328E6">
              <w:rPr>
                <w:noProof/>
              </w:rPr>
              <w:t>plan for today. We’re going to be walking you through some investigation principles and newly developed resources</w:t>
            </w:r>
            <w:r>
              <w:rPr>
                <w:noProof/>
              </w:rPr>
              <w:t>. We will</w:t>
            </w:r>
            <w:r w:rsidRPr="00E328E6">
              <w:rPr>
                <w:noProof/>
              </w:rPr>
              <w:t xml:space="preserve"> then</w:t>
            </w:r>
            <w:r>
              <w:rPr>
                <w:noProof/>
              </w:rPr>
              <w:t xml:space="preserve"> </w:t>
            </w:r>
            <w:r w:rsidRPr="00E328E6">
              <w:rPr>
                <w:noProof/>
              </w:rPr>
              <w:t>us</w:t>
            </w:r>
            <w:r>
              <w:rPr>
                <w:noProof/>
              </w:rPr>
              <w:t>e</w:t>
            </w:r>
            <w:r w:rsidRPr="00E328E6">
              <w:rPr>
                <w:noProof/>
              </w:rPr>
              <w:t xml:space="preserve"> them to work through an outbreak scenario that is based on real life events. You’ll also</w:t>
            </w:r>
            <w:r>
              <w:rPr>
                <w:noProof/>
              </w:rPr>
              <w:t xml:space="preserve"> </w:t>
            </w:r>
            <w:r w:rsidRPr="00E328E6">
              <w:rPr>
                <w:noProof/>
              </w:rPr>
              <w:t xml:space="preserve"> work</w:t>
            </w:r>
            <w:r>
              <w:rPr>
                <w:noProof/>
              </w:rPr>
              <w:t xml:space="preserve"> together</w:t>
            </w:r>
            <w:r w:rsidRPr="00E328E6">
              <w:rPr>
                <w:noProof/>
              </w:rPr>
              <w:t xml:space="preserve"> in a group through 3 exercises.</w:t>
            </w:r>
          </w:p>
        </w:tc>
        <w:tc>
          <w:tcPr>
            <w:tcW w:w="2515" w:type="dxa"/>
          </w:tcPr>
          <w:p w14:paraId="197C8216" w14:textId="77777777" w:rsidR="001839E0" w:rsidRPr="00C0669A" w:rsidRDefault="001839E0" w:rsidP="001839E0">
            <w:pPr>
              <w:pStyle w:val="TableText"/>
              <w:spacing w:before="120" w:after="240" w:line="240" w:lineRule="auto"/>
              <w:rPr>
                <w:rFonts w:eastAsiaTheme="minorHAnsi" w:cstheme="minorBidi"/>
              </w:rPr>
            </w:pPr>
          </w:p>
        </w:tc>
      </w:tr>
      <w:tr w:rsidR="001839E0" w:rsidRPr="00D57074" w14:paraId="7702344B" w14:textId="5897380B" w:rsidTr="00EA3536">
        <w:tc>
          <w:tcPr>
            <w:tcW w:w="1086" w:type="dxa"/>
          </w:tcPr>
          <w:p w14:paraId="081E343F" w14:textId="77777777" w:rsidR="001839E0" w:rsidRPr="00D47B06" w:rsidRDefault="001839E0" w:rsidP="00856349">
            <w:pPr>
              <w:pStyle w:val="TableText"/>
              <w:ind w:left="0"/>
              <w:jc w:val="center"/>
              <w:rPr>
                <w:b/>
                <w:noProof/>
              </w:rPr>
            </w:pPr>
            <w:r>
              <w:rPr>
                <w:noProof/>
              </w:rPr>
              <w:drawing>
                <wp:inline distT="0" distB="0" distL="0" distR="0" wp14:anchorId="511DCDD2" wp14:editId="55998F55">
                  <wp:extent cx="502920" cy="502920"/>
                  <wp:effectExtent l="19050" t="19050" r="11430" b="11430"/>
                  <wp:docPr id="449" name="Picture 449" descr="eyeglass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5749" w:type="dxa"/>
          </w:tcPr>
          <w:p w14:paraId="3CDF72C1" w14:textId="25E395F2" w:rsidR="009D5DB1" w:rsidRDefault="009D5DB1" w:rsidP="009D5DB1">
            <w:pPr>
              <w:pStyle w:val="TableTextBold"/>
              <w:ind w:left="0"/>
            </w:pPr>
            <w:r>
              <w:t>A Closer Look</w:t>
            </w:r>
          </w:p>
          <w:p w14:paraId="32A17495" w14:textId="73A899FA" w:rsidR="001839E0" w:rsidRPr="00E328E6" w:rsidRDefault="009D5DB1" w:rsidP="009D5DB1">
            <w:pPr>
              <w:pStyle w:val="TableText"/>
              <w:spacing w:after="240"/>
              <w:ind w:left="0"/>
              <w:rPr>
                <w:b/>
                <w:bCs/>
              </w:rPr>
            </w:pPr>
            <w:r>
              <w:t>You are encouraged to closely review your Participant Guide as you will use it as a workbook that you will be taking with you. Review any handouts you are given as well.</w:t>
            </w:r>
          </w:p>
        </w:tc>
        <w:tc>
          <w:tcPr>
            <w:tcW w:w="2515" w:type="dxa"/>
          </w:tcPr>
          <w:p w14:paraId="3C4DE4B9" w14:textId="77777777" w:rsidR="001839E0" w:rsidRDefault="001839E0" w:rsidP="001839E0">
            <w:pPr>
              <w:pStyle w:val="TableTextBold"/>
            </w:pPr>
          </w:p>
        </w:tc>
      </w:tr>
    </w:tbl>
    <w:p w14:paraId="5606907F" w14:textId="77777777" w:rsidR="00EA3536" w:rsidRDefault="00EA3536"/>
    <w:p w14:paraId="6B3D686A" w14:textId="5054DD26" w:rsidR="00EA3536" w:rsidRPr="003F74B1" w:rsidRDefault="00BD766A" w:rsidP="001F30D0">
      <w:pPr>
        <w:pStyle w:val="Heading3"/>
      </w:pPr>
      <w:bookmarkStart w:id="14" w:name="_Toc174386679"/>
      <w:r>
        <w:t>Outbreak Investigations</w:t>
      </w:r>
      <w:bookmarkEnd w:id="14"/>
    </w:p>
    <w:p w14:paraId="7B9C2A21" w14:textId="77777777" w:rsidR="00345897" w:rsidRDefault="00345897" w:rsidP="00F936A2">
      <w:pPr>
        <w:pStyle w:val="BodyText"/>
      </w:pPr>
    </w:p>
    <w:tbl>
      <w:tblPr>
        <w:tblStyle w:val="TableGrid"/>
        <w:tblW w:w="0" w:type="auto"/>
        <w:tblLook w:val="04A0" w:firstRow="1" w:lastRow="0" w:firstColumn="1" w:lastColumn="0" w:noHBand="0" w:noVBand="1"/>
      </w:tblPr>
      <w:tblGrid>
        <w:gridCol w:w="1099"/>
        <w:gridCol w:w="5749"/>
        <w:gridCol w:w="2502"/>
      </w:tblGrid>
      <w:tr w:rsidR="005E403E" w:rsidRPr="00D57074" w14:paraId="119DE1D7" w14:textId="77777777" w:rsidTr="00D932E1">
        <w:tc>
          <w:tcPr>
            <w:tcW w:w="1099" w:type="dxa"/>
            <w:shd w:val="clear" w:color="auto" w:fill="DEEAF6" w:themeFill="accent1" w:themeFillTint="33"/>
          </w:tcPr>
          <w:p w14:paraId="61B0C7B1" w14:textId="77777777" w:rsidR="005E403E" w:rsidRPr="003C7C9B" w:rsidRDefault="005E403E" w:rsidP="00D932E1">
            <w:pPr>
              <w:pStyle w:val="TableText"/>
              <w:spacing w:before="120" w:after="240" w:line="240" w:lineRule="auto"/>
              <w:ind w:left="0"/>
              <w:jc w:val="center"/>
              <w:rPr>
                <w:rFonts w:cs="Arial"/>
                <w:b/>
                <w:bCs/>
                <w:noProof/>
              </w:rPr>
            </w:pPr>
            <w:r w:rsidRPr="007E6555">
              <w:rPr>
                <w:rFonts w:cs="Arial"/>
                <w:b/>
                <w:bCs/>
                <w:noProof/>
              </w:rPr>
              <w:t>Cue</w:t>
            </w:r>
          </w:p>
        </w:tc>
        <w:tc>
          <w:tcPr>
            <w:tcW w:w="5749" w:type="dxa"/>
            <w:shd w:val="clear" w:color="auto" w:fill="DEEAF6" w:themeFill="accent1" w:themeFillTint="33"/>
          </w:tcPr>
          <w:p w14:paraId="55E9BA6D" w14:textId="77777777" w:rsidR="005E403E" w:rsidRPr="003C7C9B" w:rsidRDefault="005E403E" w:rsidP="00D932E1">
            <w:pPr>
              <w:pStyle w:val="NumberList"/>
              <w:numPr>
                <w:ilvl w:val="0"/>
                <w:numId w:val="0"/>
              </w:numPr>
              <w:spacing w:before="120" w:after="240" w:line="240" w:lineRule="auto"/>
              <w:rPr>
                <w:rFonts w:eastAsia="Times New Roman" w:cs="Arial"/>
                <w:b/>
                <w:bCs/>
                <w:noProof/>
                <w:sz w:val="20"/>
              </w:rPr>
            </w:pPr>
            <w:r w:rsidRPr="00B41221">
              <w:rPr>
                <w:rStyle w:val="TableTextChar"/>
                <w:rFonts w:eastAsia="Calibri" w:cs="Arial"/>
                <w:b/>
                <w:bCs/>
                <w:noProof/>
              </w:rPr>
              <w:t xml:space="preserve">What is </w:t>
            </w:r>
            <w:r>
              <w:rPr>
                <w:rStyle w:val="TableTextChar"/>
                <w:rFonts w:eastAsia="Calibri" w:cs="Arial"/>
                <w:b/>
                <w:bCs/>
                <w:noProof/>
              </w:rPr>
              <w:t>Shown, Said, and Done</w:t>
            </w:r>
          </w:p>
        </w:tc>
        <w:tc>
          <w:tcPr>
            <w:tcW w:w="2502" w:type="dxa"/>
            <w:shd w:val="clear" w:color="auto" w:fill="DEEAF6" w:themeFill="accent1" w:themeFillTint="33"/>
          </w:tcPr>
          <w:p w14:paraId="02A1BB5F" w14:textId="77777777" w:rsidR="005E403E" w:rsidRPr="003C7C9B" w:rsidRDefault="005E403E" w:rsidP="00D932E1">
            <w:pPr>
              <w:pStyle w:val="TableText"/>
              <w:spacing w:before="120" w:after="240" w:line="240" w:lineRule="auto"/>
              <w:ind w:left="0"/>
              <w:jc w:val="center"/>
              <w:rPr>
                <w:rFonts w:cs="Arial"/>
                <w:b/>
                <w:bCs/>
                <w:noProof/>
              </w:rPr>
            </w:pPr>
            <w:r>
              <w:rPr>
                <w:rFonts w:cs="Arial"/>
                <w:b/>
                <w:bCs/>
                <w:noProof/>
              </w:rPr>
              <w:t>Tech Moderator</w:t>
            </w:r>
          </w:p>
        </w:tc>
      </w:tr>
      <w:tr w:rsidR="00F94CB6" w:rsidRPr="00D57074" w14:paraId="4A362664" w14:textId="79AA3613" w:rsidTr="00544D28">
        <w:tc>
          <w:tcPr>
            <w:tcW w:w="1099" w:type="dxa"/>
          </w:tcPr>
          <w:p w14:paraId="3BE1D232" w14:textId="77777777" w:rsidR="00F94CB6" w:rsidRDefault="00F94CB6" w:rsidP="00440F1D">
            <w:pPr>
              <w:pStyle w:val="TableText"/>
              <w:ind w:left="0"/>
              <w:rPr>
                <w:noProof/>
              </w:rPr>
            </w:pPr>
            <w:r>
              <w:rPr>
                <w:noProof/>
              </w:rPr>
              <w:drawing>
                <wp:inline distT="0" distB="0" distL="0" distR="0" wp14:anchorId="3BA9026C" wp14:editId="5DCEC937">
                  <wp:extent cx="502920" cy="476097"/>
                  <wp:effectExtent l="19050" t="19050" r="11430" b="19685"/>
                  <wp:docPr id="37" name="Picture 37"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5C7E6E1" w14:textId="2820E2C2" w:rsidR="000901C9" w:rsidRDefault="000901C9" w:rsidP="000901C9">
            <w:pPr>
              <w:pStyle w:val="TableText"/>
              <w:ind w:left="0"/>
              <w:jc w:val="center"/>
              <w:rPr>
                <w:noProof/>
              </w:rPr>
            </w:pPr>
            <w:r w:rsidRPr="002241D4">
              <w:rPr>
                <w:rStyle w:val="TableTextChar"/>
                <w:rFonts w:eastAsia="Calibri"/>
              </w:rPr>
              <w:t xml:space="preserve">Slide </w:t>
            </w:r>
            <w:r w:rsidR="00B55366">
              <w:rPr>
                <w:rStyle w:val="TableTextChar"/>
                <w:rFonts w:eastAsia="Calibri"/>
              </w:rPr>
              <w:t>5</w:t>
            </w:r>
          </w:p>
        </w:tc>
        <w:tc>
          <w:tcPr>
            <w:tcW w:w="5749" w:type="dxa"/>
          </w:tcPr>
          <w:p w14:paraId="50F10ABF" w14:textId="5BE9FA54" w:rsidR="00F94CB6" w:rsidRPr="0095074A" w:rsidRDefault="00F94CB6" w:rsidP="00294435">
            <w:pPr>
              <w:pStyle w:val="Figure"/>
            </w:pPr>
            <w:r>
              <w:rPr>
                <w:noProof/>
              </w:rPr>
              <w:drawing>
                <wp:inline distT="0" distB="0" distL="0" distR="0" wp14:anchorId="610A36F8" wp14:editId="44AA2F97">
                  <wp:extent cx="3446272" cy="1938528"/>
                  <wp:effectExtent l="19050" t="19050" r="20955" b="2413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502" w:type="dxa"/>
          </w:tcPr>
          <w:p w14:paraId="11E97F33" w14:textId="77777777" w:rsidR="00F94CB6" w:rsidRDefault="00F94CB6" w:rsidP="004D2705">
            <w:pPr>
              <w:pStyle w:val="NumberList"/>
              <w:numPr>
                <w:ilvl w:val="0"/>
                <w:numId w:val="0"/>
              </w:numPr>
              <w:spacing w:before="120" w:after="240" w:line="240" w:lineRule="auto"/>
              <w:rPr>
                <w:noProof/>
              </w:rPr>
            </w:pPr>
          </w:p>
        </w:tc>
      </w:tr>
      <w:tr w:rsidR="00F94CB6" w:rsidRPr="00D57074" w14:paraId="2C62B2C3" w14:textId="45C18A97" w:rsidTr="00544D28">
        <w:tc>
          <w:tcPr>
            <w:tcW w:w="1099" w:type="dxa"/>
          </w:tcPr>
          <w:p w14:paraId="1A6B9E7A" w14:textId="77777777" w:rsidR="00F94CB6" w:rsidRDefault="00F94CB6" w:rsidP="00440F1D">
            <w:pPr>
              <w:pStyle w:val="TableText"/>
              <w:ind w:left="0"/>
              <w:rPr>
                <w:noProof/>
              </w:rPr>
            </w:pPr>
            <w:r>
              <w:rPr>
                <w:noProof/>
              </w:rPr>
              <w:lastRenderedPageBreak/>
              <w:drawing>
                <wp:inline distT="0" distB="0" distL="0" distR="0" wp14:anchorId="6EB89398" wp14:editId="45973A04">
                  <wp:extent cx="504825" cy="504825"/>
                  <wp:effectExtent l="19050" t="19050" r="28575" b="28575"/>
                  <wp:docPr id="42" name="Picture 4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9" w:type="dxa"/>
          </w:tcPr>
          <w:p w14:paraId="6341F829" w14:textId="223C7184" w:rsidR="00D0393F" w:rsidRPr="00D0393F" w:rsidRDefault="00D0393F" w:rsidP="00D0393F">
            <w:pPr>
              <w:pStyle w:val="TableText"/>
              <w:spacing w:after="120"/>
            </w:pPr>
            <w:r>
              <w:t>O</w:t>
            </w:r>
            <w:r w:rsidRPr="00D0393F">
              <w:t>f course</w:t>
            </w:r>
            <w:r>
              <w:t>,</w:t>
            </w:r>
            <w:r w:rsidRPr="00D0393F">
              <w:t xml:space="preserve"> as you know, outbreaks involve an agent, the environment, and a host. ​</w:t>
            </w:r>
          </w:p>
          <w:p w14:paraId="74DA329B" w14:textId="77777777" w:rsidR="00D0393F" w:rsidRPr="00D0393F" w:rsidRDefault="00D0393F" w:rsidP="00D0393F">
            <w:pPr>
              <w:pStyle w:val="TableText"/>
              <w:spacing w:after="120"/>
            </w:pPr>
            <w:r w:rsidRPr="00D0393F">
              <w:t>And their investigations require collaboration from epidemiology, laboratory, and environmental health. ​</w:t>
            </w:r>
          </w:p>
          <w:p w14:paraId="4B523908" w14:textId="0767A589" w:rsidR="00F94CB6" w:rsidRDefault="00D0393F" w:rsidP="00D0393F">
            <w:pPr>
              <w:pStyle w:val="TableText"/>
              <w:spacing w:after="120"/>
            </w:pPr>
            <w:r w:rsidRPr="00D0393F">
              <w:t>Today we’re focusing on guidance for the environmental health specialist to gather data on the environment which allowed the agent to infect the host. When we understand why this happened, we can work on prevention for the future.</w:t>
            </w:r>
          </w:p>
        </w:tc>
        <w:tc>
          <w:tcPr>
            <w:tcW w:w="2502" w:type="dxa"/>
          </w:tcPr>
          <w:p w14:paraId="2CEE8C23" w14:textId="77777777" w:rsidR="00F94CB6" w:rsidRPr="00053F32" w:rsidRDefault="00F94CB6" w:rsidP="00053F32">
            <w:pPr>
              <w:pStyle w:val="TableText"/>
            </w:pPr>
          </w:p>
        </w:tc>
      </w:tr>
      <w:tr w:rsidR="00A91F5F" w:rsidRPr="00D57074" w14:paraId="19FF519E" w14:textId="395DA986" w:rsidTr="00544D28">
        <w:tc>
          <w:tcPr>
            <w:tcW w:w="1099" w:type="dxa"/>
          </w:tcPr>
          <w:p w14:paraId="39E6F4B5" w14:textId="77777777" w:rsidR="00A91F5F" w:rsidRDefault="00A91F5F" w:rsidP="00440F1D">
            <w:pPr>
              <w:pStyle w:val="TableText"/>
              <w:ind w:left="0"/>
              <w:rPr>
                <w:noProof/>
              </w:rPr>
            </w:pPr>
            <w:r w:rsidRPr="00D47B06">
              <w:rPr>
                <w:noProof/>
              </w:rPr>
              <w:drawing>
                <wp:inline distT="0" distB="0" distL="0" distR="0" wp14:anchorId="27B3F000" wp14:editId="2AD196E9">
                  <wp:extent cx="502920" cy="502920"/>
                  <wp:effectExtent l="19050" t="19050" r="11430" b="11430"/>
                  <wp:docPr id="450" name="Picture 450" descr="reading eyeglas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5749" w:type="dxa"/>
          </w:tcPr>
          <w:p w14:paraId="6AA012D4" w14:textId="39B983A3" w:rsidR="00A91F5F" w:rsidRPr="0070618C" w:rsidRDefault="00A91F5F" w:rsidP="00710F84">
            <w:pPr>
              <w:pStyle w:val="TableText"/>
              <w:spacing w:after="240"/>
              <w:rPr>
                <w:noProof/>
              </w:rPr>
            </w:pPr>
          </w:p>
        </w:tc>
        <w:tc>
          <w:tcPr>
            <w:tcW w:w="2502" w:type="dxa"/>
          </w:tcPr>
          <w:p w14:paraId="593D48F4" w14:textId="77777777" w:rsidR="00A91F5F" w:rsidRPr="004C47D1" w:rsidRDefault="00A91F5F" w:rsidP="00440F1D">
            <w:pPr>
              <w:pStyle w:val="TableTextBold"/>
              <w:rPr>
                <w:noProof/>
                <w:color w:val="C00000"/>
              </w:rPr>
            </w:pPr>
          </w:p>
        </w:tc>
      </w:tr>
    </w:tbl>
    <w:p w14:paraId="2B40C8E4" w14:textId="79986A4C" w:rsidR="005E403E" w:rsidRDefault="005E403E"/>
    <w:p w14:paraId="2225AFF0" w14:textId="77777777" w:rsidR="005E403E" w:rsidRPr="003F74B1" w:rsidRDefault="005E403E" w:rsidP="005E403E">
      <w:pPr>
        <w:pStyle w:val="Heading3"/>
      </w:pPr>
      <w:bookmarkStart w:id="15" w:name="_Toc174386680"/>
      <w:r>
        <w:t>Investigative Process</w:t>
      </w:r>
      <w:bookmarkEnd w:id="15"/>
    </w:p>
    <w:p w14:paraId="6732CC69" w14:textId="77777777" w:rsidR="005E403E" w:rsidRDefault="005E403E"/>
    <w:tbl>
      <w:tblPr>
        <w:tblStyle w:val="TableGrid"/>
        <w:tblW w:w="0" w:type="auto"/>
        <w:tblLook w:val="04A0" w:firstRow="1" w:lastRow="0" w:firstColumn="1" w:lastColumn="0" w:noHBand="0" w:noVBand="1"/>
      </w:tblPr>
      <w:tblGrid>
        <w:gridCol w:w="1086"/>
        <w:gridCol w:w="13"/>
        <w:gridCol w:w="5749"/>
        <w:gridCol w:w="2502"/>
      </w:tblGrid>
      <w:tr w:rsidR="005E403E" w:rsidRPr="00D57074" w14:paraId="31A7F7F8" w14:textId="77777777" w:rsidTr="00D932E1">
        <w:tc>
          <w:tcPr>
            <w:tcW w:w="1099" w:type="dxa"/>
            <w:gridSpan w:val="2"/>
            <w:shd w:val="clear" w:color="auto" w:fill="DEEAF6" w:themeFill="accent1" w:themeFillTint="33"/>
          </w:tcPr>
          <w:p w14:paraId="2B12F4E0" w14:textId="77777777" w:rsidR="005E403E" w:rsidRPr="003C7C9B" w:rsidRDefault="005E403E" w:rsidP="00D932E1">
            <w:pPr>
              <w:pStyle w:val="TableText"/>
              <w:spacing w:before="120" w:after="240" w:line="240" w:lineRule="auto"/>
              <w:ind w:left="0"/>
              <w:jc w:val="center"/>
              <w:rPr>
                <w:rFonts w:cs="Arial"/>
                <w:b/>
                <w:bCs/>
                <w:noProof/>
              </w:rPr>
            </w:pPr>
            <w:r w:rsidRPr="007E6555">
              <w:rPr>
                <w:rFonts w:cs="Arial"/>
                <w:b/>
                <w:bCs/>
                <w:noProof/>
              </w:rPr>
              <w:t>Cue</w:t>
            </w:r>
          </w:p>
        </w:tc>
        <w:tc>
          <w:tcPr>
            <w:tcW w:w="5749" w:type="dxa"/>
            <w:shd w:val="clear" w:color="auto" w:fill="DEEAF6" w:themeFill="accent1" w:themeFillTint="33"/>
          </w:tcPr>
          <w:p w14:paraId="114909E6" w14:textId="77777777" w:rsidR="005E403E" w:rsidRPr="003C7C9B" w:rsidRDefault="005E403E" w:rsidP="00D932E1">
            <w:pPr>
              <w:pStyle w:val="NumberList"/>
              <w:numPr>
                <w:ilvl w:val="0"/>
                <w:numId w:val="0"/>
              </w:numPr>
              <w:spacing w:before="120" w:after="240" w:line="240" w:lineRule="auto"/>
              <w:rPr>
                <w:rFonts w:eastAsia="Times New Roman" w:cs="Arial"/>
                <w:b/>
                <w:bCs/>
                <w:noProof/>
                <w:sz w:val="20"/>
              </w:rPr>
            </w:pPr>
            <w:r w:rsidRPr="00B41221">
              <w:rPr>
                <w:rStyle w:val="TableTextChar"/>
                <w:rFonts w:eastAsia="Calibri" w:cs="Arial"/>
                <w:b/>
                <w:bCs/>
                <w:noProof/>
              </w:rPr>
              <w:t xml:space="preserve">What is </w:t>
            </w:r>
            <w:r>
              <w:rPr>
                <w:rStyle w:val="TableTextChar"/>
                <w:rFonts w:eastAsia="Calibri" w:cs="Arial"/>
                <w:b/>
                <w:bCs/>
                <w:noProof/>
              </w:rPr>
              <w:t>Shown, Said, and Done</w:t>
            </w:r>
          </w:p>
        </w:tc>
        <w:tc>
          <w:tcPr>
            <w:tcW w:w="2502" w:type="dxa"/>
            <w:shd w:val="clear" w:color="auto" w:fill="DEEAF6" w:themeFill="accent1" w:themeFillTint="33"/>
          </w:tcPr>
          <w:p w14:paraId="3A0D7756" w14:textId="77777777" w:rsidR="005E403E" w:rsidRPr="003C7C9B" w:rsidRDefault="005E403E" w:rsidP="00D932E1">
            <w:pPr>
              <w:pStyle w:val="TableText"/>
              <w:spacing w:before="120" w:after="240" w:line="240" w:lineRule="auto"/>
              <w:ind w:left="0"/>
              <w:jc w:val="center"/>
              <w:rPr>
                <w:rFonts w:cs="Arial"/>
                <w:b/>
                <w:bCs/>
                <w:noProof/>
              </w:rPr>
            </w:pPr>
            <w:r>
              <w:rPr>
                <w:rFonts w:cs="Arial"/>
                <w:b/>
                <w:bCs/>
                <w:noProof/>
              </w:rPr>
              <w:t>Tech Moderator</w:t>
            </w:r>
          </w:p>
        </w:tc>
      </w:tr>
      <w:tr w:rsidR="00A91F5F" w:rsidRPr="00D57074" w14:paraId="22BF8E42" w14:textId="1F24993A" w:rsidTr="00544D28">
        <w:tc>
          <w:tcPr>
            <w:tcW w:w="1099" w:type="dxa"/>
            <w:gridSpan w:val="2"/>
          </w:tcPr>
          <w:p w14:paraId="5E1FDD63" w14:textId="77777777" w:rsidR="00A91F5F" w:rsidRDefault="00A91F5F" w:rsidP="00440F1D">
            <w:pPr>
              <w:pStyle w:val="TableText"/>
              <w:ind w:left="0"/>
              <w:rPr>
                <w:noProof/>
              </w:rPr>
            </w:pPr>
            <w:r>
              <w:rPr>
                <w:noProof/>
              </w:rPr>
              <w:drawing>
                <wp:inline distT="0" distB="0" distL="0" distR="0" wp14:anchorId="67E4D88C" wp14:editId="515466FF">
                  <wp:extent cx="502920" cy="476097"/>
                  <wp:effectExtent l="19050" t="19050" r="11430" b="19685"/>
                  <wp:docPr id="49" name="Picture 49"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2EAE4E0" w14:textId="3A5969A6" w:rsidR="000901C9" w:rsidRDefault="000901C9" w:rsidP="000901C9">
            <w:pPr>
              <w:pStyle w:val="TableText"/>
              <w:ind w:left="0"/>
              <w:jc w:val="center"/>
              <w:rPr>
                <w:noProof/>
              </w:rPr>
            </w:pPr>
            <w:r>
              <w:t xml:space="preserve">Slide </w:t>
            </w:r>
            <w:r w:rsidR="00B55366">
              <w:t>6</w:t>
            </w:r>
          </w:p>
        </w:tc>
        <w:tc>
          <w:tcPr>
            <w:tcW w:w="5749" w:type="dxa"/>
          </w:tcPr>
          <w:p w14:paraId="385B5458" w14:textId="62BEE57F" w:rsidR="00A91F5F" w:rsidRDefault="00A91F5F" w:rsidP="00294435">
            <w:pPr>
              <w:pStyle w:val="Figure"/>
            </w:pPr>
            <w:r>
              <w:rPr>
                <w:noProof/>
              </w:rPr>
              <w:drawing>
                <wp:inline distT="0" distB="0" distL="0" distR="0" wp14:anchorId="2E00334F" wp14:editId="699CEEAA">
                  <wp:extent cx="3446272" cy="1938528"/>
                  <wp:effectExtent l="19050" t="19050" r="20955" b="2413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502" w:type="dxa"/>
          </w:tcPr>
          <w:p w14:paraId="5A16FEB7" w14:textId="77777777" w:rsidR="00A91F5F" w:rsidRDefault="00A91F5F" w:rsidP="004D2705">
            <w:pPr>
              <w:pStyle w:val="NumberList"/>
              <w:numPr>
                <w:ilvl w:val="0"/>
                <w:numId w:val="0"/>
              </w:numPr>
              <w:spacing w:before="120" w:after="240" w:line="240" w:lineRule="auto"/>
              <w:rPr>
                <w:noProof/>
              </w:rPr>
            </w:pPr>
          </w:p>
        </w:tc>
      </w:tr>
      <w:tr w:rsidR="00A91F5F" w:rsidRPr="00D57074" w14:paraId="541B99DC" w14:textId="3F36989C" w:rsidTr="00544D28">
        <w:tc>
          <w:tcPr>
            <w:tcW w:w="1099" w:type="dxa"/>
            <w:gridSpan w:val="2"/>
          </w:tcPr>
          <w:p w14:paraId="29C14F19" w14:textId="77777777" w:rsidR="00A91F5F" w:rsidRDefault="00A91F5F" w:rsidP="00440F1D">
            <w:pPr>
              <w:pStyle w:val="TableText"/>
              <w:ind w:left="0"/>
              <w:rPr>
                <w:noProof/>
              </w:rPr>
            </w:pPr>
            <w:r>
              <w:rPr>
                <w:noProof/>
              </w:rPr>
              <w:drawing>
                <wp:inline distT="0" distB="0" distL="0" distR="0" wp14:anchorId="69E98A44" wp14:editId="64ABB87E">
                  <wp:extent cx="504825" cy="504825"/>
                  <wp:effectExtent l="19050" t="19050" r="28575" b="28575"/>
                  <wp:docPr id="51" name="Picture 5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9" w:type="dxa"/>
          </w:tcPr>
          <w:p w14:paraId="40CB0BB5" w14:textId="77777777" w:rsidR="00544D28" w:rsidRDefault="0058170B" w:rsidP="009D5DB1">
            <w:pPr>
              <w:pStyle w:val="TableText"/>
              <w:spacing w:before="0" w:after="120"/>
              <w:ind w:left="0"/>
            </w:pPr>
            <w:r>
              <w:t>T</w:t>
            </w:r>
            <w:r w:rsidRPr="0058170B">
              <w:t xml:space="preserve">his is a great visual of how we work through several layers to get to the root cause of the outbreak and ultimately work to prevent it from happening again. </w:t>
            </w:r>
          </w:p>
          <w:p w14:paraId="11901973" w14:textId="4B34B9DC" w:rsidR="0058170B" w:rsidRDefault="0058170B" w:rsidP="009D5DB1">
            <w:pPr>
              <w:pStyle w:val="TableText"/>
              <w:spacing w:before="0" w:after="120"/>
              <w:ind w:left="0"/>
            </w:pPr>
            <w:r w:rsidRPr="0058170B">
              <w:t xml:space="preserve">The </w:t>
            </w:r>
            <w:r w:rsidRPr="0058170B">
              <w:rPr>
                <w:b/>
                <w:bCs/>
              </w:rPr>
              <w:t>What</w:t>
            </w:r>
            <w:r w:rsidRPr="0058170B">
              <w:t xml:space="preserve"> is typically the agent, which comes from the Lab or Epi. Then, the environmental health specialist works to understand how it happened, and what underlying scenarios were in place allowing it to happen. </w:t>
            </w:r>
          </w:p>
          <w:p w14:paraId="780432BE" w14:textId="1DDBBA8B" w:rsidR="001C7EDC" w:rsidRPr="00BB20B2" w:rsidRDefault="0058170B" w:rsidP="009D5DB1">
            <w:pPr>
              <w:pStyle w:val="TableText"/>
              <w:spacing w:before="0" w:after="120"/>
              <w:ind w:left="0"/>
            </w:pPr>
            <w:r w:rsidRPr="0058170B">
              <w:t>Let’s pair this with an example.</w:t>
            </w:r>
          </w:p>
        </w:tc>
        <w:tc>
          <w:tcPr>
            <w:tcW w:w="2502" w:type="dxa"/>
          </w:tcPr>
          <w:p w14:paraId="2C896241" w14:textId="77777777" w:rsidR="00A91F5F" w:rsidRPr="00BB20B2" w:rsidRDefault="00A91F5F" w:rsidP="00BB20B2"/>
        </w:tc>
      </w:tr>
      <w:tr w:rsidR="00544D28" w:rsidRPr="00D57074" w14:paraId="79F1ED84" w14:textId="77777777" w:rsidTr="00544D28">
        <w:tc>
          <w:tcPr>
            <w:tcW w:w="1086" w:type="dxa"/>
          </w:tcPr>
          <w:p w14:paraId="3D1AE483" w14:textId="008BE35E" w:rsidR="00544D28" w:rsidRDefault="00544D28" w:rsidP="00935EFA">
            <w:pPr>
              <w:pStyle w:val="TableText"/>
              <w:spacing w:before="120" w:after="240" w:line="240" w:lineRule="auto"/>
              <w:ind w:left="0"/>
              <w:jc w:val="center"/>
              <w:rPr>
                <w:noProof/>
              </w:rPr>
            </w:pPr>
            <w:r w:rsidRPr="007E17AC">
              <w:rPr>
                <w:rFonts w:cs="Arial"/>
                <w:b/>
                <w:bCs/>
                <w:noProof/>
              </w:rPr>
              <w:lastRenderedPageBreak/>
              <w:drawing>
                <wp:inline distT="0" distB="0" distL="0" distR="0" wp14:anchorId="7CB4D280" wp14:editId="3FFC654C">
                  <wp:extent cx="502920" cy="476097"/>
                  <wp:effectExtent l="19050" t="19050" r="11430" b="19685"/>
                  <wp:docPr id="824064991" name="Picture 82406499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r>
              <w:t xml:space="preserve">Slide </w:t>
            </w:r>
            <w:r w:rsidR="00B55366">
              <w:t>7</w:t>
            </w:r>
          </w:p>
        </w:tc>
        <w:tc>
          <w:tcPr>
            <w:tcW w:w="5762" w:type="dxa"/>
            <w:gridSpan w:val="2"/>
          </w:tcPr>
          <w:p w14:paraId="4BBD452A" w14:textId="77777777" w:rsidR="00544D28" w:rsidRPr="0095074A" w:rsidRDefault="00544D28" w:rsidP="00935EFA">
            <w:pPr>
              <w:pStyle w:val="Figure"/>
            </w:pPr>
            <w:r>
              <w:rPr>
                <w:noProof/>
              </w:rPr>
              <w:drawing>
                <wp:inline distT="0" distB="0" distL="0" distR="0" wp14:anchorId="50C6E48F" wp14:editId="2138DC58">
                  <wp:extent cx="3446272" cy="1938528"/>
                  <wp:effectExtent l="19050" t="19050" r="20955" b="24130"/>
                  <wp:docPr id="1979566025" name="Picture 1979566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9566025" name="Picture 1979566025"/>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502" w:type="dxa"/>
          </w:tcPr>
          <w:p w14:paraId="3713495B" w14:textId="77777777" w:rsidR="00544D28" w:rsidRDefault="00544D28" w:rsidP="00935EFA">
            <w:pPr>
              <w:pStyle w:val="NumberList"/>
              <w:numPr>
                <w:ilvl w:val="0"/>
                <w:numId w:val="0"/>
              </w:numPr>
              <w:spacing w:before="120" w:after="240" w:line="240" w:lineRule="auto"/>
              <w:rPr>
                <w:noProof/>
              </w:rPr>
            </w:pPr>
          </w:p>
        </w:tc>
      </w:tr>
      <w:tr w:rsidR="00544D28" w:rsidRPr="00D57074" w14:paraId="084290AC" w14:textId="77777777" w:rsidTr="00544D28">
        <w:tc>
          <w:tcPr>
            <w:tcW w:w="1086" w:type="dxa"/>
          </w:tcPr>
          <w:p w14:paraId="5131C967" w14:textId="77777777" w:rsidR="00544D28" w:rsidRDefault="00544D28" w:rsidP="00935EFA">
            <w:pPr>
              <w:pStyle w:val="TableText"/>
              <w:ind w:left="0"/>
              <w:rPr>
                <w:noProof/>
              </w:rPr>
            </w:pPr>
            <w:r>
              <w:rPr>
                <w:noProof/>
              </w:rPr>
              <w:drawing>
                <wp:inline distT="0" distB="0" distL="0" distR="0" wp14:anchorId="6A8F1299" wp14:editId="75193FA6">
                  <wp:extent cx="504825" cy="504825"/>
                  <wp:effectExtent l="19050" t="19050" r="28575" b="28575"/>
                  <wp:docPr id="230296001" name="Picture 23029600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62" w:type="dxa"/>
            <w:gridSpan w:val="2"/>
          </w:tcPr>
          <w:p w14:paraId="7E085632" w14:textId="77777777" w:rsidR="00544D28" w:rsidRPr="00AF150B" w:rsidRDefault="00544D28" w:rsidP="00935EFA">
            <w:pPr>
              <w:spacing w:after="120" w:line="276" w:lineRule="auto"/>
              <w:rPr>
                <w:sz w:val="20"/>
                <w:szCs w:val="20"/>
              </w:rPr>
            </w:pPr>
            <w:r w:rsidRPr="00AF150B">
              <w:rPr>
                <w:sz w:val="20"/>
                <w:szCs w:val="20"/>
              </w:rPr>
              <w:t xml:space="preserve">Let’s go through a classic outbreak scenario. </w:t>
            </w:r>
          </w:p>
          <w:p w14:paraId="20DFBDF1" w14:textId="13F08568" w:rsidR="00544D28" w:rsidRPr="00AF150B" w:rsidRDefault="00544D28" w:rsidP="00935EFA">
            <w:pPr>
              <w:spacing w:after="120" w:line="276" w:lineRule="auto"/>
              <w:rPr>
                <w:sz w:val="20"/>
                <w:szCs w:val="20"/>
              </w:rPr>
            </w:pPr>
            <w:r w:rsidRPr="00AF150B">
              <w:rPr>
                <w:sz w:val="20"/>
                <w:szCs w:val="20"/>
              </w:rPr>
              <w:t xml:space="preserve">Maybe the </w:t>
            </w:r>
            <w:r w:rsidRPr="00AF150B">
              <w:rPr>
                <w:b/>
                <w:bCs/>
                <w:sz w:val="20"/>
                <w:szCs w:val="20"/>
              </w:rPr>
              <w:t>WHAT</w:t>
            </w:r>
            <w:r w:rsidRPr="00AF150B">
              <w:rPr>
                <w:sz w:val="20"/>
                <w:szCs w:val="20"/>
              </w:rPr>
              <w:t xml:space="preserve"> is </w:t>
            </w:r>
            <w:r w:rsidR="00974248" w:rsidRPr="00974248">
              <w:rPr>
                <w:i/>
                <w:iCs/>
                <w:sz w:val="20"/>
                <w:szCs w:val="20"/>
              </w:rPr>
              <w:t>Salmonella</w:t>
            </w:r>
            <w:r w:rsidRPr="00AF150B">
              <w:rPr>
                <w:sz w:val="20"/>
                <w:szCs w:val="20"/>
              </w:rPr>
              <w:t xml:space="preserve"> in the salad. I think the general public thinks this is where the investigation stops-great, you found it, the end. But we really want to dive in deeper. So, with further investigation we find that maybe the bowl used to marinate the raw chicken wasn’t cleaned and sanitized properly before being used again to dress the salad. That’s our contributing factor. </w:t>
            </w:r>
          </w:p>
          <w:p w14:paraId="4286911B" w14:textId="77777777" w:rsidR="00544D28" w:rsidRPr="00AF150B" w:rsidRDefault="00544D28" w:rsidP="00935EFA">
            <w:pPr>
              <w:spacing w:after="120" w:line="276" w:lineRule="auto"/>
              <w:rPr>
                <w:sz w:val="20"/>
                <w:szCs w:val="20"/>
              </w:rPr>
            </w:pPr>
            <w:r w:rsidRPr="00AF150B">
              <w:rPr>
                <w:sz w:val="20"/>
                <w:szCs w:val="20"/>
              </w:rPr>
              <w:t xml:space="preserve">Again, some people might think that this would be the end of the investigation. But we want to dive deeper again. </w:t>
            </w:r>
          </w:p>
          <w:p w14:paraId="3F798862" w14:textId="77777777" w:rsidR="00544D28" w:rsidRPr="00AF150B" w:rsidRDefault="00544D28" w:rsidP="00935EFA">
            <w:pPr>
              <w:spacing w:after="120" w:line="276" w:lineRule="auto"/>
              <w:rPr>
                <w:sz w:val="20"/>
                <w:szCs w:val="20"/>
              </w:rPr>
            </w:pPr>
            <w:r w:rsidRPr="00AF150B">
              <w:rPr>
                <w:b/>
                <w:bCs/>
                <w:sz w:val="20"/>
                <w:szCs w:val="20"/>
              </w:rPr>
              <w:t>WHY</w:t>
            </w:r>
            <w:r w:rsidRPr="00AF150B">
              <w:rPr>
                <w:sz w:val="20"/>
                <w:szCs w:val="20"/>
              </w:rPr>
              <w:t xml:space="preserve"> was this even possible when we know that’s dangerous? Maybe they have new staff coming in all the time without proper training. </w:t>
            </w:r>
          </w:p>
          <w:p w14:paraId="3471EDB2" w14:textId="77777777" w:rsidR="00544D28" w:rsidRPr="00AF150B" w:rsidRDefault="00544D28" w:rsidP="00935EFA">
            <w:pPr>
              <w:spacing w:after="120" w:line="276" w:lineRule="auto"/>
              <w:rPr>
                <w:sz w:val="20"/>
                <w:szCs w:val="20"/>
              </w:rPr>
            </w:pPr>
            <w:r w:rsidRPr="00AF150B">
              <w:rPr>
                <w:sz w:val="20"/>
                <w:szCs w:val="20"/>
              </w:rPr>
              <w:t xml:space="preserve">Those are our environmental antecedents. </w:t>
            </w:r>
          </w:p>
          <w:p w14:paraId="11B89431" w14:textId="77777777" w:rsidR="00544D28" w:rsidRPr="00AF150B" w:rsidRDefault="00544D28" w:rsidP="00935EFA">
            <w:pPr>
              <w:spacing w:after="120" w:line="276" w:lineRule="auto"/>
              <w:rPr>
                <w:sz w:val="20"/>
                <w:szCs w:val="20"/>
              </w:rPr>
            </w:pPr>
            <w:r w:rsidRPr="00AF150B">
              <w:rPr>
                <w:sz w:val="20"/>
                <w:szCs w:val="20"/>
              </w:rPr>
              <w:t>Now we have a clearer idea of what’s going on in this kitchen and what control measures to push for to prevent it from happening again.</w:t>
            </w:r>
          </w:p>
        </w:tc>
        <w:tc>
          <w:tcPr>
            <w:tcW w:w="2502" w:type="dxa"/>
          </w:tcPr>
          <w:p w14:paraId="7119DD10" w14:textId="77777777" w:rsidR="00544D28" w:rsidRPr="00C412BA" w:rsidRDefault="00544D28" w:rsidP="00935EFA">
            <w:pPr>
              <w:pStyle w:val="NumberList"/>
              <w:numPr>
                <w:ilvl w:val="0"/>
                <w:numId w:val="0"/>
              </w:numPr>
              <w:spacing w:before="240"/>
            </w:pPr>
          </w:p>
        </w:tc>
      </w:tr>
    </w:tbl>
    <w:p w14:paraId="37A3D5B3" w14:textId="0E384B3D" w:rsidR="00886010" w:rsidRDefault="00886010"/>
    <w:p w14:paraId="40B893B9" w14:textId="45CAF03C" w:rsidR="00886010" w:rsidRDefault="00A407BF" w:rsidP="001F30D0">
      <w:pPr>
        <w:pStyle w:val="Heading3"/>
      </w:pPr>
      <w:bookmarkStart w:id="16" w:name="_Toc174386681"/>
      <w:r>
        <w:lastRenderedPageBreak/>
        <w:t>Environmental Assessments</w:t>
      </w:r>
      <w:bookmarkEnd w:id="16"/>
    </w:p>
    <w:tbl>
      <w:tblPr>
        <w:tblStyle w:val="TableGrid"/>
        <w:tblW w:w="0" w:type="auto"/>
        <w:tblLayout w:type="fixed"/>
        <w:tblLook w:val="04A0" w:firstRow="1" w:lastRow="0" w:firstColumn="1" w:lastColumn="0" w:noHBand="0" w:noVBand="1"/>
      </w:tblPr>
      <w:tblGrid>
        <w:gridCol w:w="1074"/>
        <w:gridCol w:w="12"/>
        <w:gridCol w:w="5706"/>
        <w:gridCol w:w="43"/>
        <w:gridCol w:w="2515"/>
      </w:tblGrid>
      <w:tr w:rsidR="00D536B8" w:rsidRPr="00D57074" w14:paraId="0CAA0FF6" w14:textId="77777777" w:rsidTr="00EB4A6F">
        <w:trPr>
          <w:tblHeader/>
        </w:trPr>
        <w:tc>
          <w:tcPr>
            <w:tcW w:w="1074" w:type="dxa"/>
            <w:shd w:val="clear" w:color="auto" w:fill="DEEAF6" w:themeFill="accent1" w:themeFillTint="33"/>
          </w:tcPr>
          <w:p w14:paraId="13EA6590" w14:textId="1926A7C2" w:rsidR="00D536B8" w:rsidRPr="007E17AC" w:rsidRDefault="00D536B8" w:rsidP="00D536B8">
            <w:pPr>
              <w:pStyle w:val="TableText"/>
              <w:spacing w:before="120" w:after="240" w:line="240" w:lineRule="auto"/>
              <w:ind w:left="0"/>
              <w:jc w:val="center"/>
              <w:rPr>
                <w:rFonts w:cs="Arial"/>
                <w:b/>
                <w:bCs/>
                <w:noProof/>
              </w:rPr>
            </w:pPr>
            <w:r w:rsidRPr="007E6555">
              <w:rPr>
                <w:rFonts w:cs="Arial"/>
                <w:b/>
                <w:bCs/>
                <w:noProof/>
              </w:rPr>
              <w:t>Cue</w:t>
            </w:r>
          </w:p>
        </w:tc>
        <w:tc>
          <w:tcPr>
            <w:tcW w:w="5761" w:type="dxa"/>
            <w:gridSpan w:val="3"/>
            <w:shd w:val="clear" w:color="auto" w:fill="DEEAF6" w:themeFill="accent1" w:themeFillTint="33"/>
          </w:tcPr>
          <w:p w14:paraId="2246F5B8" w14:textId="0979D2F9" w:rsidR="00D536B8" w:rsidRDefault="00FF17C7" w:rsidP="00D536B8">
            <w:pPr>
              <w:pStyle w:val="NumberList"/>
              <w:numPr>
                <w:ilvl w:val="0"/>
                <w:numId w:val="0"/>
              </w:numPr>
              <w:spacing w:before="120" w:after="240" w:line="240" w:lineRule="auto"/>
              <w:rPr>
                <w:noProof/>
              </w:rPr>
            </w:pPr>
            <w:r w:rsidRPr="00B41221">
              <w:rPr>
                <w:rStyle w:val="TableTextChar"/>
                <w:rFonts w:eastAsia="Calibri" w:cs="Arial"/>
                <w:b/>
                <w:bCs/>
                <w:noProof/>
              </w:rPr>
              <w:t xml:space="preserve">What is </w:t>
            </w:r>
            <w:r>
              <w:rPr>
                <w:rStyle w:val="TableTextChar"/>
                <w:rFonts w:eastAsia="Calibri" w:cs="Arial"/>
                <w:b/>
                <w:bCs/>
                <w:noProof/>
              </w:rPr>
              <w:t>Shown, Said, and Done</w:t>
            </w:r>
          </w:p>
        </w:tc>
        <w:tc>
          <w:tcPr>
            <w:tcW w:w="2515" w:type="dxa"/>
            <w:shd w:val="clear" w:color="auto" w:fill="DEEAF6" w:themeFill="accent1" w:themeFillTint="33"/>
          </w:tcPr>
          <w:p w14:paraId="174D545C" w14:textId="1195CBE8" w:rsidR="00D536B8" w:rsidRPr="00D536B8" w:rsidRDefault="00D536B8" w:rsidP="00D536B8">
            <w:pPr>
              <w:pStyle w:val="TableText"/>
              <w:spacing w:before="120" w:after="240" w:line="240" w:lineRule="auto"/>
              <w:ind w:left="0"/>
              <w:jc w:val="center"/>
              <w:rPr>
                <w:rFonts w:cs="Arial"/>
                <w:b/>
                <w:bCs/>
                <w:noProof/>
              </w:rPr>
            </w:pPr>
            <w:r>
              <w:rPr>
                <w:rFonts w:cs="Arial"/>
                <w:b/>
                <w:bCs/>
                <w:noProof/>
              </w:rPr>
              <w:t>Tech Moderator</w:t>
            </w:r>
          </w:p>
        </w:tc>
      </w:tr>
      <w:tr w:rsidR="00A91F5F" w:rsidRPr="00D57074" w14:paraId="1BFE6ED0" w14:textId="420E7596" w:rsidTr="00EB4A6F">
        <w:tc>
          <w:tcPr>
            <w:tcW w:w="1074" w:type="dxa"/>
          </w:tcPr>
          <w:p w14:paraId="7423F818" w14:textId="77777777" w:rsidR="00A91F5F" w:rsidRDefault="00A91F5F" w:rsidP="00440F1D">
            <w:pPr>
              <w:pStyle w:val="TableText"/>
              <w:ind w:left="0"/>
              <w:rPr>
                <w:noProof/>
              </w:rPr>
            </w:pPr>
            <w:r>
              <w:rPr>
                <w:noProof/>
              </w:rPr>
              <w:drawing>
                <wp:inline distT="0" distB="0" distL="0" distR="0" wp14:anchorId="145FF43D" wp14:editId="402981A1">
                  <wp:extent cx="502920" cy="476097"/>
                  <wp:effectExtent l="19050" t="19050" r="11430" b="19685"/>
                  <wp:docPr id="452" name="Picture 45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1B128105" w14:textId="6593EFD7" w:rsidR="000901C9" w:rsidRDefault="000901C9" w:rsidP="000901C9">
            <w:pPr>
              <w:pStyle w:val="TableText"/>
              <w:ind w:left="0"/>
              <w:jc w:val="center"/>
              <w:rPr>
                <w:noProof/>
              </w:rPr>
            </w:pPr>
            <w:r>
              <w:t xml:space="preserve">Slide </w:t>
            </w:r>
            <w:r w:rsidR="00B55366">
              <w:t>8</w:t>
            </w:r>
          </w:p>
        </w:tc>
        <w:tc>
          <w:tcPr>
            <w:tcW w:w="5761" w:type="dxa"/>
            <w:gridSpan w:val="3"/>
          </w:tcPr>
          <w:p w14:paraId="2FEC6C2B" w14:textId="59E4E452" w:rsidR="00A91F5F" w:rsidRPr="001C1A2E" w:rsidRDefault="00A91F5F" w:rsidP="00294435">
            <w:pPr>
              <w:pStyle w:val="Figure"/>
            </w:pPr>
            <w:r>
              <w:rPr>
                <w:noProof/>
              </w:rPr>
              <w:drawing>
                <wp:inline distT="0" distB="0" distL="0" distR="0" wp14:anchorId="135EE38B" wp14:editId="7611D85C">
                  <wp:extent cx="3446272" cy="1938528"/>
                  <wp:effectExtent l="19050" t="19050" r="20955" b="2413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Picture 45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515" w:type="dxa"/>
          </w:tcPr>
          <w:p w14:paraId="3FC1C586" w14:textId="77777777" w:rsidR="00A91F5F" w:rsidRDefault="00A91F5F" w:rsidP="004D2705">
            <w:pPr>
              <w:pStyle w:val="TableText"/>
              <w:spacing w:before="120" w:after="240" w:line="240" w:lineRule="auto"/>
              <w:rPr>
                <w:noProof/>
              </w:rPr>
            </w:pPr>
          </w:p>
        </w:tc>
      </w:tr>
      <w:tr w:rsidR="00A91F5F" w:rsidRPr="00D57074" w14:paraId="2D28FE32" w14:textId="07C36AD8" w:rsidTr="00EB4A6F">
        <w:tc>
          <w:tcPr>
            <w:tcW w:w="1074" w:type="dxa"/>
          </w:tcPr>
          <w:p w14:paraId="0AEDD617" w14:textId="77777777" w:rsidR="00A91F5F" w:rsidRDefault="00A91F5F" w:rsidP="00440F1D">
            <w:pPr>
              <w:pStyle w:val="TableText"/>
              <w:ind w:left="0"/>
              <w:rPr>
                <w:noProof/>
              </w:rPr>
            </w:pPr>
            <w:r>
              <w:rPr>
                <w:noProof/>
              </w:rPr>
              <w:drawing>
                <wp:inline distT="0" distB="0" distL="0" distR="0" wp14:anchorId="12C60E02" wp14:editId="15583C98">
                  <wp:extent cx="504825" cy="504825"/>
                  <wp:effectExtent l="19050" t="19050" r="28575" b="28575"/>
                  <wp:docPr id="461" name="Picture 46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61" w:type="dxa"/>
            <w:gridSpan w:val="3"/>
          </w:tcPr>
          <w:p w14:paraId="42B20F82" w14:textId="77777777" w:rsidR="0058170B" w:rsidRPr="0058170B" w:rsidRDefault="0058170B" w:rsidP="0058170B">
            <w:pPr>
              <w:pStyle w:val="TableText"/>
              <w:spacing w:before="0" w:after="120"/>
            </w:pPr>
            <w:r w:rsidRPr="0058170B">
              <w:t xml:space="preserve">The environmental health specialists’ main tool for figuring out </w:t>
            </w:r>
            <w:r w:rsidRPr="0058170B">
              <w:rPr>
                <w:b/>
                <w:bCs/>
              </w:rPr>
              <w:t>HOW</w:t>
            </w:r>
            <w:r w:rsidRPr="0058170B">
              <w:t xml:space="preserve"> and </w:t>
            </w:r>
            <w:r w:rsidRPr="0058170B">
              <w:rPr>
                <w:b/>
                <w:bCs/>
              </w:rPr>
              <w:t>WHY</w:t>
            </w:r>
            <w:r w:rsidRPr="0058170B">
              <w:t xml:space="preserve"> (the contributing factor and environmental antecedent) is the environmental assessment. An environmental assessment is a structured investigation the environmental health specialist performs.</w:t>
            </w:r>
          </w:p>
          <w:p w14:paraId="4409CE5C" w14:textId="10F098AB" w:rsidR="0058170B" w:rsidRPr="0058170B" w:rsidRDefault="0058170B" w:rsidP="0058170B">
            <w:pPr>
              <w:pStyle w:val="TableText"/>
              <w:spacing w:before="0" w:after="120"/>
            </w:pPr>
            <w:r w:rsidRPr="0058170B">
              <w:t>Env</w:t>
            </w:r>
            <w:r>
              <w:t xml:space="preserve">ironmental </w:t>
            </w:r>
            <w:r w:rsidRPr="0058170B">
              <w:t>Assessments</w:t>
            </w:r>
            <w:r>
              <w:t xml:space="preserve"> (EAs)</w:t>
            </w:r>
            <w:r w:rsidRPr="0058170B">
              <w:t xml:space="preserve"> are different from routine inspections because they are targeted; go in with a specific idea as to what may have caused the outbreak and are looking for information to confirm or disprove that hypothesis. </w:t>
            </w:r>
          </w:p>
          <w:p w14:paraId="473E7AFC" w14:textId="77777777" w:rsidR="0058170B" w:rsidRPr="0058170B" w:rsidRDefault="0058170B" w:rsidP="0058170B">
            <w:pPr>
              <w:pStyle w:val="TableText"/>
              <w:spacing w:before="0" w:after="120"/>
            </w:pPr>
            <w:r w:rsidRPr="0058170B">
              <w:t>EAs can include but are not limited to:</w:t>
            </w:r>
          </w:p>
          <w:p w14:paraId="4300EE0A" w14:textId="77777777" w:rsidR="0058170B" w:rsidRPr="0058170B" w:rsidRDefault="0058170B" w:rsidP="009369BF">
            <w:pPr>
              <w:pStyle w:val="TableText"/>
              <w:numPr>
                <w:ilvl w:val="0"/>
                <w:numId w:val="79"/>
              </w:numPr>
              <w:spacing w:before="0" w:after="0"/>
            </w:pPr>
            <w:r w:rsidRPr="0058170B">
              <w:t>Staff interviews</w:t>
            </w:r>
          </w:p>
          <w:p w14:paraId="15B8BCF8" w14:textId="77777777" w:rsidR="0058170B" w:rsidRPr="0058170B" w:rsidRDefault="0058170B" w:rsidP="009369BF">
            <w:pPr>
              <w:pStyle w:val="TableText"/>
              <w:numPr>
                <w:ilvl w:val="0"/>
                <w:numId w:val="79"/>
              </w:numPr>
              <w:spacing w:before="0" w:after="0"/>
            </w:pPr>
            <w:r w:rsidRPr="0058170B">
              <w:t>Observing food prep and cooking</w:t>
            </w:r>
          </w:p>
          <w:p w14:paraId="6B362692" w14:textId="77777777" w:rsidR="0058170B" w:rsidRPr="0058170B" w:rsidRDefault="0058170B" w:rsidP="009369BF">
            <w:pPr>
              <w:pStyle w:val="TableText"/>
              <w:numPr>
                <w:ilvl w:val="0"/>
                <w:numId w:val="79"/>
              </w:numPr>
              <w:spacing w:before="0" w:after="0"/>
            </w:pPr>
            <w:r w:rsidRPr="0058170B">
              <w:t>Reviewing relevant records, such as cooling logs, inventory receipts, etc.</w:t>
            </w:r>
          </w:p>
          <w:p w14:paraId="17729CE3" w14:textId="77777777" w:rsidR="0058170B" w:rsidRPr="0058170B" w:rsidRDefault="0058170B" w:rsidP="009369BF">
            <w:pPr>
              <w:pStyle w:val="TableText"/>
              <w:numPr>
                <w:ilvl w:val="0"/>
                <w:numId w:val="79"/>
              </w:numPr>
              <w:spacing w:before="0" w:after="0"/>
            </w:pPr>
            <w:r w:rsidRPr="0058170B">
              <w:t>Taking food samples or swabbing surfaces in the kitchen</w:t>
            </w:r>
          </w:p>
          <w:p w14:paraId="613AF07E" w14:textId="261409CE" w:rsidR="00543D9A" w:rsidRPr="00EF5929" w:rsidRDefault="0058170B" w:rsidP="0058170B">
            <w:pPr>
              <w:pStyle w:val="TableText"/>
              <w:spacing w:before="0" w:after="120"/>
            </w:pPr>
            <w:r w:rsidRPr="0058170B">
              <w:t>For more information on environmental assessments and what they entail, check out NEARS.</w:t>
            </w:r>
          </w:p>
        </w:tc>
        <w:tc>
          <w:tcPr>
            <w:tcW w:w="2515" w:type="dxa"/>
          </w:tcPr>
          <w:p w14:paraId="6EE686AE" w14:textId="77777777" w:rsidR="00A91F5F" w:rsidRPr="004C47D1" w:rsidRDefault="00A91F5F" w:rsidP="00440F1D">
            <w:pPr>
              <w:pStyle w:val="TableText"/>
              <w:ind w:left="0"/>
              <w:rPr>
                <w:b/>
                <w:bCs/>
                <w:noProof/>
                <w:color w:val="C00000"/>
              </w:rPr>
            </w:pPr>
          </w:p>
        </w:tc>
      </w:tr>
      <w:tr w:rsidR="00A91F5F" w:rsidRPr="00D57074" w14:paraId="1F0B1971" w14:textId="574B9FED" w:rsidTr="00EB4A6F">
        <w:tc>
          <w:tcPr>
            <w:tcW w:w="1074" w:type="dxa"/>
          </w:tcPr>
          <w:p w14:paraId="5D2BA9D6" w14:textId="77777777" w:rsidR="00A91F5F" w:rsidRDefault="00A91F5F" w:rsidP="004311D8">
            <w:pPr>
              <w:pStyle w:val="TableText"/>
              <w:ind w:left="0"/>
              <w:rPr>
                <w:noProof/>
              </w:rPr>
            </w:pPr>
            <w:r>
              <w:rPr>
                <w:noProof/>
              </w:rPr>
              <w:lastRenderedPageBreak/>
              <w:drawing>
                <wp:inline distT="0" distB="0" distL="0" distR="0" wp14:anchorId="60A5EF04" wp14:editId="58CF56A0">
                  <wp:extent cx="502920" cy="476097"/>
                  <wp:effectExtent l="19050" t="19050" r="11430" b="19685"/>
                  <wp:docPr id="763251945" name="Picture 76325194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AFD1FBE" w14:textId="270D5E1B" w:rsidR="000901C9" w:rsidRDefault="000901C9" w:rsidP="000901C9">
            <w:pPr>
              <w:pStyle w:val="TableText"/>
              <w:ind w:left="0"/>
              <w:jc w:val="center"/>
              <w:rPr>
                <w:noProof/>
              </w:rPr>
            </w:pPr>
            <w:r>
              <w:t xml:space="preserve">Slide </w:t>
            </w:r>
            <w:r w:rsidR="00B55366">
              <w:t>9</w:t>
            </w:r>
          </w:p>
        </w:tc>
        <w:tc>
          <w:tcPr>
            <w:tcW w:w="5761" w:type="dxa"/>
            <w:gridSpan w:val="3"/>
          </w:tcPr>
          <w:p w14:paraId="0BB7A394" w14:textId="29B8AA39" w:rsidR="00A91F5F" w:rsidRDefault="00A91F5F" w:rsidP="00294435">
            <w:pPr>
              <w:pStyle w:val="Figure"/>
              <w:rPr>
                <w:noProof/>
              </w:rPr>
            </w:pPr>
            <w:r>
              <w:rPr>
                <w:noProof/>
              </w:rPr>
              <w:drawing>
                <wp:inline distT="0" distB="0" distL="0" distR="0" wp14:anchorId="686348EC" wp14:editId="228701C5">
                  <wp:extent cx="3446266" cy="1938525"/>
                  <wp:effectExtent l="19050" t="19050" r="20955" b="24130"/>
                  <wp:docPr id="1913743664" name="Picture 1913743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3743664" name="Picture 1913743664"/>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446266" cy="1938525"/>
                          </a:xfrm>
                          <a:prstGeom prst="rect">
                            <a:avLst/>
                          </a:prstGeom>
                          <a:ln>
                            <a:solidFill>
                              <a:schemeClr val="tx1"/>
                            </a:solidFill>
                          </a:ln>
                        </pic:spPr>
                      </pic:pic>
                    </a:graphicData>
                  </a:graphic>
                </wp:inline>
              </w:drawing>
            </w:r>
            <w:r>
              <w:t xml:space="preserve"> </w:t>
            </w:r>
          </w:p>
        </w:tc>
        <w:tc>
          <w:tcPr>
            <w:tcW w:w="2515" w:type="dxa"/>
          </w:tcPr>
          <w:p w14:paraId="0B4329A2" w14:textId="77777777" w:rsidR="00A91F5F" w:rsidRDefault="00A91F5F" w:rsidP="004311D8">
            <w:pPr>
              <w:pStyle w:val="TableText"/>
              <w:ind w:left="0"/>
              <w:rPr>
                <w:noProof/>
              </w:rPr>
            </w:pPr>
          </w:p>
        </w:tc>
      </w:tr>
      <w:tr w:rsidR="00A91F5F" w:rsidRPr="00D57074" w14:paraId="3AE0754C" w14:textId="2AA0D9DC" w:rsidTr="00EB4A6F">
        <w:tc>
          <w:tcPr>
            <w:tcW w:w="1074" w:type="dxa"/>
          </w:tcPr>
          <w:p w14:paraId="21A35CEA" w14:textId="478D3CA4" w:rsidR="00A91F5F" w:rsidRDefault="00A91F5F" w:rsidP="004311D8">
            <w:pPr>
              <w:pStyle w:val="TableText"/>
              <w:ind w:left="0"/>
              <w:rPr>
                <w:noProof/>
              </w:rPr>
            </w:pPr>
            <w:r>
              <w:rPr>
                <w:noProof/>
              </w:rPr>
              <w:drawing>
                <wp:inline distT="0" distB="0" distL="0" distR="0" wp14:anchorId="105C3D2B" wp14:editId="389A5FC1">
                  <wp:extent cx="504825" cy="504825"/>
                  <wp:effectExtent l="19050" t="19050" r="28575" b="28575"/>
                  <wp:docPr id="155547008" name="Picture 155547008"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61" w:type="dxa"/>
            <w:gridSpan w:val="3"/>
          </w:tcPr>
          <w:p w14:paraId="3107EEE9" w14:textId="77777777" w:rsidR="00EB39A5" w:rsidRDefault="00EB39A5" w:rsidP="00EB39A5">
            <w:pPr>
              <w:pStyle w:val="TableText"/>
              <w:spacing w:before="0" w:after="120"/>
            </w:pPr>
            <w:r w:rsidRPr="00EB39A5">
              <w:t xml:space="preserve">The focus of the observation will vary depending on what information is known when you go in. </w:t>
            </w:r>
          </w:p>
          <w:p w14:paraId="504DC5F7" w14:textId="77777777" w:rsidR="00EB39A5" w:rsidRDefault="00EB39A5" w:rsidP="00EB39A5">
            <w:pPr>
              <w:pStyle w:val="TableText"/>
              <w:spacing w:before="0" w:after="120"/>
            </w:pPr>
            <w:r w:rsidRPr="00EB39A5">
              <w:t xml:space="preserve">For example, if you have an agent or pathogen identified but no known food, then you’ll focus on the risk factors for that pathogen. </w:t>
            </w:r>
          </w:p>
          <w:p w14:paraId="3B5F6637" w14:textId="517C98C1" w:rsidR="00EB39A5" w:rsidRPr="00EB39A5" w:rsidRDefault="00EB39A5" w:rsidP="00EB39A5">
            <w:pPr>
              <w:pStyle w:val="TableText"/>
              <w:spacing w:before="0" w:after="120"/>
            </w:pPr>
            <w:r>
              <w:t>Expanding on this</w:t>
            </w:r>
            <w:r w:rsidRPr="00EB39A5">
              <w:t xml:space="preserve"> example, if you know it’s </w:t>
            </w:r>
            <w:r w:rsidR="00B13E28" w:rsidRPr="00B13E28">
              <w:rPr>
                <w:i/>
                <w:iCs/>
              </w:rPr>
              <w:t>Listeria</w:t>
            </w:r>
            <w:r w:rsidRPr="00EB39A5">
              <w:t xml:space="preserve">, you’ll look at long term refrigeration practices and expiration dates. But if it’s clostridium, you’ll look at cooling practices. </w:t>
            </w:r>
          </w:p>
          <w:p w14:paraId="13303150" w14:textId="3D9DFFEE" w:rsidR="00543D9A" w:rsidRPr="0071254E" w:rsidRDefault="00EB39A5" w:rsidP="00EB39A5">
            <w:pPr>
              <w:pStyle w:val="TableText"/>
              <w:spacing w:before="0" w:after="120"/>
            </w:pPr>
            <w:r w:rsidRPr="00EB39A5">
              <w:t>Other times, you may know the food item but not the agent, in which case you’ll work through a food flow of that item, starting from when it enters the facility to when it is served to the customer.</w:t>
            </w:r>
          </w:p>
        </w:tc>
        <w:tc>
          <w:tcPr>
            <w:tcW w:w="2515" w:type="dxa"/>
          </w:tcPr>
          <w:p w14:paraId="77D294A0" w14:textId="77777777" w:rsidR="00A91F5F" w:rsidRDefault="00A91F5F" w:rsidP="004311D8">
            <w:pPr>
              <w:pStyle w:val="NumberList"/>
              <w:numPr>
                <w:ilvl w:val="0"/>
                <w:numId w:val="0"/>
              </w:numPr>
              <w:spacing w:before="240"/>
            </w:pPr>
          </w:p>
        </w:tc>
      </w:tr>
      <w:tr w:rsidR="005637FC" w:rsidRPr="00D57074" w14:paraId="27CE74A0" w14:textId="77777777" w:rsidTr="006C34AF">
        <w:tc>
          <w:tcPr>
            <w:tcW w:w="1074" w:type="dxa"/>
          </w:tcPr>
          <w:p w14:paraId="77B3C1E3" w14:textId="77777777" w:rsidR="005637FC" w:rsidRDefault="005637FC" w:rsidP="006C34AF">
            <w:pPr>
              <w:pStyle w:val="TableText"/>
              <w:ind w:left="0"/>
              <w:rPr>
                <w:noProof/>
              </w:rPr>
            </w:pPr>
            <w:r>
              <w:rPr>
                <w:noProof/>
              </w:rPr>
              <w:drawing>
                <wp:inline distT="0" distB="0" distL="0" distR="0" wp14:anchorId="6B4A96FC" wp14:editId="278F2A99">
                  <wp:extent cx="502920" cy="476097"/>
                  <wp:effectExtent l="19050" t="19050" r="11430" b="19685"/>
                  <wp:docPr id="6" name="Picture 6"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4622190D" w14:textId="3261AD30" w:rsidR="005637FC" w:rsidRDefault="005637FC" w:rsidP="006C34AF">
            <w:pPr>
              <w:pStyle w:val="TableText"/>
              <w:ind w:left="0"/>
              <w:jc w:val="center"/>
              <w:rPr>
                <w:noProof/>
              </w:rPr>
            </w:pPr>
            <w:r>
              <w:t xml:space="preserve">Slide </w:t>
            </w:r>
            <w:r w:rsidR="00B55366">
              <w:t>10</w:t>
            </w:r>
          </w:p>
        </w:tc>
        <w:tc>
          <w:tcPr>
            <w:tcW w:w="5761" w:type="dxa"/>
            <w:gridSpan w:val="3"/>
          </w:tcPr>
          <w:p w14:paraId="2527DDAB" w14:textId="77777777" w:rsidR="005637FC" w:rsidRPr="004C47D1" w:rsidRDefault="005637FC" w:rsidP="006C34AF">
            <w:pPr>
              <w:pStyle w:val="Figure"/>
              <w:rPr>
                <w:b/>
                <w:bCs/>
                <w:noProof/>
                <w:color w:val="C00000"/>
              </w:rPr>
            </w:pPr>
            <w:r>
              <w:rPr>
                <w:noProof/>
              </w:rPr>
              <w:drawing>
                <wp:inline distT="0" distB="0" distL="0" distR="0" wp14:anchorId="3A61FC89" wp14:editId="323FBAC7">
                  <wp:extent cx="3446266" cy="1938525"/>
                  <wp:effectExtent l="19050" t="19050" r="20955" b="2413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446266" cy="1938525"/>
                          </a:xfrm>
                          <a:prstGeom prst="rect">
                            <a:avLst/>
                          </a:prstGeom>
                          <a:ln>
                            <a:solidFill>
                              <a:schemeClr val="tx1"/>
                            </a:solidFill>
                          </a:ln>
                        </pic:spPr>
                      </pic:pic>
                    </a:graphicData>
                  </a:graphic>
                </wp:inline>
              </w:drawing>
            </w:r>
            <w:r>
              <w:t xml:space="preserve"> </w:t>
            </w:r>
          </w:p>
        </w:tc>
        <w:tc>
          <w:tcPr>
            <w:tcW w:w="2515" w:type="dxa"/>
          </w:tcPr>
          <w:p w14:paraId="056FA9B7" w14:textId="77777777" w:rsidR="005637FC" w:rsidRDefault="005637FC" w:rsidP="006C34AF">
            <w:pPr>
              <w:pStyle w:val="TableText"/>
              <w:ind w:left="0"/>
              <w:rPr>
                <w:noProof/>
              </w:rPr>
            </w:pPr>
          </w:p>
        </w:tc>
      </w:tr>
      <w:tr w:rsidR="005637FC" w:rsidRPr="00D57074" w14:paraId="2F0198AB" w14:textId="77777777" w:rsidTr="006C34AF">
        <w:tc>
          <w:tcPr>
            <w:tcW w:w="1074" w:type="dxa"/>
          </w:tcPr>
          <w:p w14:paraId="365CD8DF" w14:textId="77777777" w:rsidR="005637FC" w:rsidRDefault="005637FC" w:rsidP="006C34AF">
            <w:pPr>
              <w:pStyle w:val="TableText"/>
              <w:ind w:left="0"/>
              <w:rPr>
                <w:noProof/>
              </w:rPr>
            </w:pPr>
            <w:r>
              <w:rPr>
                <w:noProof/>
              </w:rPr>
              <w:drawing>
                <wp:inline distT="0" distB="0" distL="0" distR="0" wp14:anchorId="1A07897B" wp14:editId="548976AB">
                  <wp:extent cx="504825" cy="504825"/>
                  <wp:effectExtent l="19050" t="19050" r="28575" b="28575"/>
                  <wp:docPr id="8" name="Picture 8"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61" w:type="dxa"/>
            <w:gridSpan w:val="3"/>
          </w:tcPr>
          <w:p w14:paraId="22F8A613" w14:textId="77777777" w:rsidR="005637FC" w:rsidRPr="00EB39A5" w:rsidRDefault="005637FC" w:rsidP="006C34AF">
            <w:pPr>
              <w:spacing w:after="120" w:line="276" w:lineRule="auto"/>
            </w:pPr>
            <w:r w:rsidRPr="00EB39A5">
              <w:t>When interviewing, things to keep in mind</w:t>
            </w:r>
          </w:p>
          <w:p w14:paraId="3807F02F" w14:textId="77777777" w:rsidR="005637FC" w:rsidRPr="00EB39A5" w:rsidRDefault="005637FC" w:rsidP="009369BF">
            <w:pPr>
              <w:numPr>
                <w:ilvl w:val="0"/>
                <w:numId w:val="80"/>
              </w:numPr>
              <w:spacing w:after="120" w:line="276" w:lineRule="auto"/>
            </w:pPr>
            <w:r w:rsidRPr="00EB39A5">
              <w:t>What was going on during the time of exposure when the individuals got sick? Were there any major events? Who was working? Were there any menu or process changes?</w:t>
            </w:r>
          </w:p>
          <w:p w14:paraId="23960747" w14:textId="77777777" w:rsidR="005637FC" w:rsidRPr="00EB39A5" w:rsidRDefault="005637FC" w:rsidP="009369BF">
            <w:pPr>
              <w:numPr>
                <w:ilvl w:val="0"/>
                <w:numId w:val="80"/>
              </w:numPr>
              <w:spacing w:after="120" w:line="276" w:lineRule="auto"/>
            </w:pPr>
            <w:r w:rsidRPr="00EB39A5">
              <w:lastRenderedPageBreak/>
              <w:t>Keep the hypothesis in mind – if the question isn’t going to give us information we need; skip it!</w:t>
            </w:r>
          </w:p>
          <w:p w14:paraId="4DA1FE37" w14:textId="77777777" w:rsidR="005637FC" w:rsidRPr="00EB39A5" w:rsidRDefault="005637FC" w:rsidP="009369BF">
            <w:pPr>
              <w:numPr>
                <w:ilvl w:val="0"/>
                <w:numId w:val="80"/>
              </w:numPr>
              <w:spacing w:after="120" w:line="276" w:lineRule="auto"/>
            </w:pPr>
            <w:r w:rsidRPr="00EB39A5">
              <w:t>Discuss employee health – were any employees out sick around that time? How about in the days before or after? Was anyone sick at work?</w:t>
            </w:r>
          </w:p>
          <w:p w14:paraId="5AA27280" w14:textId="77777777" w:rsidR="005637FC" w:rsidRPr="00EB39A5" w:rsidRDefault="005637FC" w:rsidP="009369BF">
            <w:pPr>
              <w:numPr>
                <w:ilvl w:val="0"/>
                <w:numId w:val="80"/>
              </w:numPr>
              <w:spacing w:after="120" w:line="276" w:lineRule="auto"/>
            </w:pPr>
            <w:r w:rsidRPr="00EB39A5">
              <w:t xml:space="preserve">Empower the managers – they know their restaurant the best. Ask them what they think might have happened. </w:t>
            </w:r>
          </w:p>
          <w:p w14:paraId="250F6F45" w14:textId="77777777" w:rsidR="005637FC" w:rsidRPr="008B338D" w:rsidRDefault="005637FC" w:rsidP="006C34AF"/>
        </w:tc>
        <w:tc>
          <w:tcPr>
            <w:tcW w:w="2515" w:type="dxa"/>
          </w:tcPr>
          <w:p w14:paraId="5C2C6A94" w14:textId="77777777" w:rsidR="005637FC" w:rsidRDefault="005637FC" w:rsidP="006C34AF">
            <w:pPr>
              <w:pStyle w:val="NumberList"/>
              <w:numPr>
                <w:ilvl w:val="0"/>
                <w:numId w:val="0"/>
              </w:numPr>
              <w:spacing w:before="240"/>
            </w:pPr>
          </w:p>
        </w:tc>
      </w:tr>
      <w:tr w:rsidR="00D726CD" w:rsidRPr="00D57074" w14:paraId="68493AC2" w14:textId="77777777" w:rsidTr="00E674D9">
        <w:tc>
          <w:tcPr>
            <w:tcW w:w="1074" w:type="dxa"/>
          </w:tcPr>
          <w:p w14:paraId="3FC90446" w14:textId="77777777" w:rsidR="00D726CD" w:rsidRDefault="00D726CD" w:rsidP="00D726CD">
            <w:pPr>
              <w:pStyle w:val="TableText"/>
              <w:ind w:left="0"/>
              <w:rPr>
                <w:noProof/>
              </w:rPr>
            </w:pPr>
            <w:r>
              <w:rPr>
                <w:noProof/>
              </w:rPr>
              <w:drawing>
                <wp:inline distT="0" distB="0" distL="0" distR="0" wp14:anchorId="4248BCE3" wp14:editId="7B832056">
                  <wp:extent cx="502920" cy="476097"/>
                  <wp:effectExtent l="19050" t="19050" r="11430" b="19685"/>
                  <wp:docPr id="839132025" name="Picture 83913202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1749C531" w14:textId="2FF2358E" w:rsidR="000901C9" w:rsidRDefault="000901C9" w:rsidP="000901C9">
            <w:pPr>
              <w:pStyle w:val="TableText"/>
              <w:ind w:left="0"/>
              <w:jc w:val="center"/>
              <w:rPr>
                <w:noProof/>
              </w:rPr>
            </w:pPr>
            <w:r>
              <w:t>Slide 1</w:t>
            </w:r>
            <w:r w:rsidR="00B55366">
              <w:t>1</w:t>
            </w:r>
          </w:p>
        </w:tc>
        <w:tc>
          <w:tcPr>
            <w:tcW w:w="5761" w:type="dxa"/>
            <w:gridSpan w:val="3"/>
          </w:tcPr>
          <w:p w14:paraId="041E98C2" w14:textId="26003398" w:rsidR="00D726CD" w:rsidRPr="00512B8C" w:rsidRDefault="00D726CD" w:rsidP="00DE5315">
            <w:pPr>
              <w:pStyle w:val="Figure"/>
              <w:rPr>
                <w:noProof/>
              </w:rPr>
            </w:pPr>
            <w:r>
              <w:rPr>
                <w:noProof/>
              </w:rPr>
              <w:drawing>
                <wp:inline distT="0" distB="0" distL="0" distR="0" wp14:anchorId="71A956BB" wp14:editId="2B3EBB06">
                  <wp:extent cx="3446266" cy="1938524"/>
                  <wp:effectExtent l="19050" t="19050" r="20955" b="24130"/>
                  <wp:docPr id="931161172" name="Picture 931161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161172" name="Picture 931161172"/>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446266" cy="1938524"/>
                          </a:xfrm>
                          <a:prstGeom prst="rect">
                            <a:avLst/>
                          </a:prstGeom>
                          <a:ln>
                            <a:solidFill>
                              <a:schemeClr val="tx1"/>
                            </a:solidFill>
                          </a:ln>
                        </pic:spPr>
                      </pic:pic>
                    </a:graphicData>
                  </a:graphic>
                </wp:inline>
              </w:drawing>
            </w:r>
            <w:r>
              <w:t xml:space="preserve"> </w:t>
            </w:r>
          </w:p>
        </w:tc>
        <w:tc>
          <w:tcPr>
            <w:tcW w:w="2515" w:type="dxa"/>
            <w:shd w:val="clear" w:color="auto" w:fill="auto"/>
          </w:tcPr>
          <w:p w14:paraId="24D7078C" w14:textId="7A3AA8DE" w:rsidR="00194799" w:rsidRPr="00EB39A5" w:rsidRDefault="00194799" w:rsidP="008B338D">
            <w:pPr>
              <w:rPr>
                <w:b/>
                <w:bCs/>
                <w:color w:val="FF0000"/>
              </w:rPr>
            </w:pPr>
          </w:p>
        </w:tc>
      </w:tr>
      <w:tr w:rsidR="00D726CD" w:rsidRPr="00D57074" w14:paraId="79CDC9E6" w14:textId="77777777" w:rsidTr="00EB4A6F">
        <w:tc>
          <w:tcPr>
            <w:tcW w:w="1074" w:type="dxa"/>
          </w:tcPr>
          <w:p w14:paraId="1C28253E" w14:textId="79E8A022" w:rsidR="00D726CD" w:rsidRDefault="00D726CD" w:rsidP="00D726CD">
            <w:pPr>
              <w:pStyle w:val="TableText"/>
              <w:ind w:left="0"/>
              <w:rPr>
                <w:noProof/>
              </w:rPr>
            </w:pPr>
            <w:r>
              <w:rPr>
                <w:noProof/>
              </w:rPr>
              <w:drawing>
                <wp:inline distT="0" distB="0" distL="0" distR="0" wp14:anchorId="6C543E9F" wp14:editId="6BDE91BA">
                  <wp:extent cx="504825" cy="504825"/>
                  <wp:effectExtent l="19050" t="19050" r="28575" b="28575"/>
                  <wp:docPr id="1518040619" name="Picture 151804061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61" w:type="dxa"/>
            <w:gridSpan w:val="3"/>
          </w:tcPr>
          <w:p w14:paraId="030C2A4B" w14:textId="77777777" w:rsidR="00EB39A5" w:rsidRDefault="00EB39A5" w:rsidP="00EB39A5">
            <w:pPr>
              <w:pStyle w:val="TableText"/>
              <w:spacing w:before="0" w:after="120"/>
            </w:pPr>
            <w:r w:rsidRPr="00EB39A5">
              <w:t>A major resource for getting your investigation program running is the Guidelines for Foodborne Disease Outbreak Response</w:t>
            </w:r>
            <w:r>
              <w:t xml:space="preserve"> (</w:t>
            </w:r>
            <w:r w:rsidRPr="00EB39A5">
              <w:t>CIFOR</w:t>
            </w:r>
            <w:r>
              <w:t>)</w:t>
            </w:r>
            <w:r w:rsidRPr="00EB39A5">
              <w:t xml:space="preserve">. </w:t>
            </w:r>
          </w:p>
          <w:p w14:paraId="4B2987A6" w14:textId="58DEE53E" w:rsidR="00D726CD" w:rsidRPr="00512B8C" w:rsidRDefault="00EB39A5" w:rsidP="00EB39A5">
            <w:pPr>
              <w:pStyle w:val="TableText"/>
              <w:spacing w:before="0" w:after="120"/>
            </w:pPr>
            <w:r w:rsidRPr="00EB39A5">
              <w:t xml:space="preserve">CIFOR also created the Outbreaks of Undetermined Etiology </w:t>
            </w:r>
            <w:r>
              <w:t xml:space="preserve">(OUE) </w:t>
            </w:r>
            <w:r w:rsidRPr="00EB39A5">
              <w:t>Agent List which organizes outlines pathogens symptoms, incubation periods, and the notable exposures to focus on. This is great for helping you develop your hypothesis and focus before you go into the restaurant on your environmental assessment.</w:t>
            </w:r>
          </w:p>
        </w:tc>
        <w:tc>
          <w:tcPr>
            <w:tcW w:w="2515" w:type="dxa"/>
          </w:tcPr>
          <w:p w14:paraId="1345DA20" w14:textId="77777777" w:rsidR="00D726CD" w:rsidRDefault="00D726CD" w:rsidP="00D726CD">
            <w:pPr>
              <w:pStyle w:val="NumberList"/>
              <w:numPr>
                <w:ilvl w:val="0"/>
                <w:numId w:val="0"/>
              </w:numPr>
              <w:spacing w:before="240"/>
            </w:pPr>
          </w:p>
        </w:tc>
      </w:tr>
      <w:tr w:rsidR="004C4FF2" w:rsidRPr="00D57074" w14:paraId="15B065AB" w14:textId="77777777" w:rsidTr="00E674D9">
        <w:tc>
          <w:tcPr>
            <w:tcW w:w="1074" w:type="dxa"/>
            <w:shd w:val="clear" w:color="auto" w:fill="auto"/>
          </w:tcPr>
          <w:p w14:paraId="43E79538" w14:textId="7C0BBC46" w:rsidR="004C4FF2" w:rsidRDefault="00790114" w:rsidP="004C4FF2">
            <w:pPr>
              <w:pStyle w:val="TableText"/>
              <w:ind w:left="0"/>
              <w:rPr>
                <w:noProof/>
              </w:rPr>
            </w:pPr>
            <w:r>
              <w:rPr>
                <w:noProof/>
              </w:rPr>
              <w:drawing>
                <wp:inline distT="0" distB="0" distL="0" distR="0" wp14:anchorId="6942D5FE" wp14:editId="4418682F">
                  <wp:extent cx="502920" cy="502920"/>
                  <wp:effectExtent l="19050" t="19050" r="11430" b="11430"/>
                  <wp:docPr id="1536434771" name="Picture 1536434771"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5761" w:type="dxa"/>
            <w:gridSpan w:val="3"/>
            <w:shd w:val="clear" w:color="auto" w:fill="auto"/>
          </w:tcPr>
          <w:p w14:paraId="12702FC6" w14:textId="77777777" w:rsidR="00790114" w:rsidRPr="00790114" w:rsidRDefault="00790114" w:rsidP="00790114">
            <w:pPr>
              <w:pStyle w:val="TableText"/>
              <w:spacing w:before="0" w:after="120"/>
              <w:rPr>
                <w:u w:val="single"/>
              </w:rPr>
            </w:pPr>
            <w:r w:rsidRPr="00790114">
              <w:rPr>
                <w:b/>
                <w:bCs/>
              </w:rPr>
              <w:t>Resource:</w:t>
            </w:r>
            <w:r w:rsidRPr="00790114">
              <w:rPr>
                <w:u w:val="single"/>
              </w:rPr>
              <w:t xml:space="preserve"> </w:t>
            </w:r>
          </w:p>
          <w:p w14:paraId="26545F42" w14:textId="663255C0" w:rsidR="00790114" w:rsidRPr="00F96DDE" w:rsidRDefault="00790114" w:rsidP="00790114">
            <w:pPr>
              <w:pStyle w:val="TableText"/>
              <w:spacing w:after="240"/>
            </w:pPr>
            <w:r w:rsidRPr="00790114">
              <w:rPr>
                <w:u w:val="single"/>
              </w:rPr>
              <w:t>CIFOR agent list</w:t>
            </w:r>
            <w:r w:rsidRPr="00790114">
              <w:t xml:space="preserve">: </w:t>
            </w:r>
            <w:hyperlink r:id="rId43" w:history="1">
              <w:r w:rsidRPr="00790114">
                <w:rPr>
                  <w:rStyle w:val="Hyperlink"/>
                  <w:sz w:val="20"/>
                </w:rPr>
                <w:t>http://cifor.us/uploads/resources/CIFOR-OUE-Agent-List_FINAL.pdf</w:t>
              </w:r>
            </w:hyperlink>
          </w:p>
        </w:tc>
        <w:tc>
          <w:tcPr>
            <w:tcW w:w="2515" w:type="dxa"/>
            <w:shd w:val="clear" w:color="auto" w:fill="E2EFD9" w:themeFill="accent6" w:themeFillTint="33"/>
          </w:tcPr>
          <w:p w14:paraId="0DD73F9F" w14:textId="77777777" w:rsidR="004C4FF2" w:rsidRDefault="004C4FF2" w:rsidP="004C4FF2">
            <w:pPr>
              <w:pStyle w:val="NumberList"/>
              <w:numPr>
                <w:ilvl w:val="0"/>
                <w:numId w:val="0"/>
              </w:numPr>
              <w:spacing w:before="240"/>
            </w:pPr>
          </w:p>
        </w:tc>
      </w:tr>
      <w:tr w:rsidR="00E21334" w:rsidRPr="00D57074" w14:paraId="67EE0507" w14:textId="77777777" w:rsidTr="00EB4A6F">
        <w:tc>
          <w:tcPr>
            <w:tcW w:w="1074" w:type="dxa"/>
            <w:shd w:val="clear" w:color="auto" w:fill="E2EFD9" w:themeFill="accent6" w:themeFillTint="33"/>
          </w:tcPr>
          <w:p w14:paraId="5A95F9AD" w14:textId="74085306" w:rsidR="00E21334" w:rsidRDefault="00E21334" w:rsidP="00E21334">
            <w:pPr>
              <w:pStyle w:val="TableText"/>
              <w:ind w:left="0"/>
              <w:rPr>
                <w:noProof/>
              </w:rPr>
            </w:pPr>
            <w:r w:rsidRPr="00D47B06">
              <w:rPr>
                <w:b/>
                <w:noProof/>
              </w:rPr>
              <w:drawing>
                <wp:inline distT="0" distB="0" distL="0" distR="0" wp14:anchorId="7E6608E2" wp14:editId="38111E0E">
                  <wp:extent cx="502920" cy="502920"/>
                  <wp:effectExtent l="19050" t="19050" r="11430" b="11430"/>
                  <wp:docPr id="1219944446" name="Picture 1219944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5761" w:type="dxa"/>
            <w:gridSpan w:val="3"/>
            <w:shd w:val="clear" w:color="auto" w:fill="E2EFD9" w:themeFill="accent6" w:themeFillTint="33"/>
          </w:tcPr>
          <w:p w14:paraId="46985670" w14:textId="7307DCBB" w:rsidR="00E21334" w:rsidRPr="007A71BF" w:rsidRDefault="00D969F6" w:rsidP="00E21334">
            <w:pPr>
              <w:pStyle w:val="TableText"/>
              <w:rPr>
                <w:b/>
                <w:bCs/>
                <w:u w:val="single"/>
              </w:rPr>
            </w:pPr>
            <w:r w:rsidRPr="007A71BF">
              <w:rPr>
                <w:b/>
                <w:bCs/>
                <w:u w:val="single"/>
              </w:rPr>
              <w:t>vILT</w:t>
            </w:r>
          </w:p>
        </w:tc>
        <w:tc>
          <w:tcPr>
            <w:tcW w:w="2515" w:type="dxa"/>
            <w:shd w:val="clear" w:color="auto" w:fill="E2EFD9" w:themeFill="accent6" w:themeFillTint="33"/>
          </w:tcPr>
          <w:p w14:paraId="5D38D270" w14:textId="166D3A7D" w:rsidR="009D5DB1" w:rsidRPr="009D5DB1" w:rsidRDefault="009D5DB1" w:rsidP="00E674D9">
            <w:pPr>
              <w:pStyle w:val="TableTextBulletedList"/>
            </w:pPr>
            <w:r w:rsidRPr="0005278B">
              <w:t>Drop the CIFOR Outbreaks of Undetermined Etiologies Agent List and/or the link into Chat.</w:t>
            </w:r>
          </w:p>
        </w:tc>
      </w:tr>
      <w:tr w:rsidR="00EB4A6F" w:rsidRPr="00D57074" w14:paraId="39E3964D" w14:textId="77777777" w:rsidTr="0005278B">
        <w:tc>
          <w:tcPr>
            <w:tcW w:w="1086" w:type="dxa"/>
            <w:gridSpan w:val="2"/>
          </w:tcPr>
          <w:p w14:paraId="3242A99B" w14:textId="77777777" w:rsidR="00EB4A6F" w:rsidRDefault="00EB4A6F" w:rsidP="00935EFA">
            <w:pPr>
              <w:pStyle w:val="TableText"/>
              <w:ind w:left="0"/>
              <w:rPr>
                <w:noProof/>
              </w:rPr>
            </w:pPr>
            <w:r>
              <w:rPr>
                <w:noProof/>
              </w:rPr>
              <w:lastRenderedPageBreak/>
              <w:drawing>
                <wp:inline distT="0" distB="0" distL="0" distR="0" wp14:anchorId="6B09E242" wp14:editId="7539F975">
                  <wp:extent cx="502920" cy="476097"/>
                  <wp:effectExtent l="19050" t="19050" r="11430" b="19685"/>
                  <wp:docPr id="434121795" name="Picture 43412179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42717806" w14:textId="6D7EF7AF" w:rsidR="00EB4A6F" w:rsidRDefault="00EB4A6F" w:rsidP="00935EFA">
            <w:pPr>
              <w:pStyle w:val="TableText"/>
              <w:ind w:left="0"/>
              <w:jc w:val="center"/>
              <w:rPr>
                <w:noProof/>
              </w:rPr>
            </w:pPr>
            <w:r w:rsidRPr="00DD4598">
              <w:t>Slide 1</w:t>
            </w:r>
            <w:r w:rsidR="00B55366">
              <w:t>2</w:t>
            </w:r>
          </w:p>
        </w:tc>
        <w:tc>
          <w:tcPr>
            <w:tcW w:w="5706" w:type="dxa"/>
          </w:tcPr>
          <w:p w14:paraId="16165A6B" w14:textId="77777777" w:rsidR="00EB4A6F" w:rsidRDefault="00EB4A6F" w:rsidP="00935EFA">
            <w:pPr>
              <w:pStyle w:val="Figure"/>
              <w:rPr>
                <w:noProof/>
              </w:rPr>
            </w:pPr>
            <w:r>
              <w:rPr>
                <w:noProof/>
              </w:rPr>
              <w:drawing>
                <wp:inline distT="0" distB="0" distL="0" distR="0" wp14:anchorId="4C23E488" wp14:editId="307413DF">
                  <wp:extent cx="3446268" cy="1938525"/>
                  <wp:effectExtent l="19050" t="19050" r="20955" b="24130"/>
                  <wp:docPr id="1915160495" name="Picture 1915160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5160495" name="Picture 1915160495"/>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446268" cy="1938525"/>
                          </a:xfrm>
                          <a:prstGeom prst="rect">
                            <a:avLst/>
                          </a:prstGeom>
                          <a:ln>
                            <a:solidFill>
                              <a:schemeClr val="tx1"/>
                            </a:solidFill>
                          </a:ln>
                        </pic:spPr>
                      </pic:pic>
                    </a:graphicData>
                  </a:graphic>
                </wp:inline>
              </w:drawing>
            </w:r>
            <w:r>
              <w:t xml:space="preserve"> </w:t>
            </w:r>
          </w:p>
        </w:tc>
        <w:tc>
          <w:tcPr>
            <w:tcW w:w="2558" w:type="dxa"/>
            <w:gridSpan w:val="2"/>
            <w:shd w:val="clear" w:color="auto" w:fill="E2EFD9" w:themeFill="accent6" w:themeFillTint="33"/>
          </w:tcPr>
          <w:p w14:paraId="7788588D" w14:textId="77777777" w:rsidR="0005278B" w:rsidRDefault="0005278B" w:rsidP="00E674D9">
            <w:pPr>
              <w:pStyle w:val="TableTextBulletedList"/>
            </w:pPr>
            <w:r w:rsidRPr="00CA4874">
              <w:t>Continue monitoring the chat area for potential questions or technical issues.</w:t>
            </w:r>
          </w:p>
          <w:p w14:paraId="72978559" w14:textId="44BA0EEF" w:rsidR="00EB4A6F" w:rsidRDefault="0005278B" w:rsidP="00E674D9">
            <w:pPr>
              <w:pStyle w:val="TableTextBulletedList"/>
              <w:rPr>
                <w:noProof/>
              </w:rPr>
            </w:pPr>
            <w:r>
              <w:t>Zoom in on the details of the table if the trainer requests.</w:t>
            </w:r>
          </w:p>
        </w:tc>
      </w:tr>
      <w:tr w:rsidR="00EB4A6F" w:rsidRPr="00D57074" w14:paraId="1018C669" w14:textId="77777777" w:rsidTr="00EB4A6F">
        <w:tc>
          <w:tcPr>
            <w:tcW w:w="1086" w:type="dxa"/>
            <w:gridSpan w:val="2"/>
          </w:tcPr>
          <w:p w14:paraId="5B8B129A" w14:textId="77777777" w:rsidR="00EB4A6F" w:rsidRDefault="00EB4A6F" w:rsidP="00935EFA">
            <w:pPr>
              <w:pStyle w:val="TableText"/>
              <w:ind w:left="0"/>
              <w:rPr>
                <w:noProof/>
              </w:rPr>
            </w:pPr>
            <w:r>
              <w:rPr>
                <w:noProof/>
              </w:rPr>
              <w:drawing>
                <wp:inline distT="0" distB="0" distL="0" distR="0" wp14:anchorId="21807620" wp14:editId="635FC392">
                  <wp:extent cx="504825" cy="504825"/>
                  <wp:effectExtent l="19050" t="19050" r="28575" b="28575"/>
                  <wp:docPr id="1838235149" name="Picture 183823514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06" w:type="dxa"/>
          </w:tcPr>
          <w:p w14:paraId="01557DDC" w14:textId="77777777" w:rsidR="00EB4A6F" w:rsidRPr="00A86FE1" w:rsidRDefault="00EB4A6F" w:rsidP="00935EFA">
            <w:pPr>
              <w:pStyle w:val="TableText"/>
              <w:spacing w:before="0" w:after="120"/>
            </w:pPr>
            <w:r w:rsidRPr="00A86FE1">
              <w:t xml:space="preserve">Here’s another free resource available to you for determining your focus when you conduct your environmental assessment. </w:t>
            </w:r>
            <w:r>
              <w:t xml:space="preserve">It’s the Identifying Contributing Factors (IAFP). </w:t>
            </w:r>
            <w:r w:rsidRPr="00A86FE1">
              <w:t>Your epi or lab team may identify the agent or pathogen. Then you can look it up on the IAFP Key D to understand the key risk factors</w:t>
            </w:r>
          </w:p>
          <w:p w14:paraId="47CA0137" w14:textId="77777777" w:rsidR="00EB4A6F" w:rsidRPr="00A86FE1" w:rsidRDefault="00EB4A6F" w:rsidP="00935EFA">
            <w:pPr>
              <w:pStyle w:val="TableText"/>
              <w:spacing w:before="0" w:after="120"/>
            </w:pPr>
            <w:r w:rsidRPr="00A86FE1">
              <w:t xml:space="preserve">We’re focusing on the retail environment {press button}, but it could be used for earlier stages in the food process. </w:t>
            </w:r>
          </w:p>
          <w:p w14:paraId="2B9D7FD6" w14:textId="77777777" w:rsidR="00EB4A6F" w:rsidRPr="00A86FE1" w:rsidRDefault="00EB4A6F" w:rsidP="00935EFA">
            <w:pPr>
              <w:pStyle w:val="TableText"/>
              <w:spacing w:before="0" w:after="120"/>
            </w:pPr>
            <w:r w:rsidRPr="00A86FE1">
              <w:t xml:space="preserve">{press button} </w:t>
            </w:r>
            <w:r>
              <w:t>The t</w:t>
            </w:r>
            <w:r w:rsidRPr="00A86FE1">
              <w:t>op left has the key {press button} for a food category {press button} and a specific food item</w:t>
            </w:r>
            <w:r>
              <w:t>.</w:t>
            </w:r>
          </w:p>
          <w:p w14:paraId="543E066A" w14:textId="1CB84217" w:rsidR="00EB4A6F" w:rsidRPr="00A86FE1" w:rsidRDefault="00EB4A6F" w:rsidP="00935EFA">
            <w:pPr>
              <w:pStyle w:val="TableText"/>
              <w:spacing w:before="0" w:after="120"/>
            </w:pPr>
            <w:r w:rsidRPr="00A86FE1">
              <w:t xml:space="preserve">Example of </w:t>
            </w:r>
            <w:r w:rsidR="00974248" w:rsidRPr="00974248">
              <w:rPr>
                <w:i/>
                <w:iCs/>
              </w:rPr>
              <w:t>Salmonella</w:t>
            </w:r>
            <w:r w:rsidRPr="00A86FE1">
              <w:t xml:space="preserve"> in salad – we can see that we should be focusing on inadequate refrigeration, cross-contamination, improper cleaning of equipment, and holding temperatures</w:t>
            </w:r>
            <w:r>
              <w:t>.</w:t>
            </w:r>
          </w:p>
          <w:p w14:paraId="6A88E9E5" w14:textId="77777777" w:rsidR="00EB4A6F" w:rsidRDefault="00EB4A6F" w:rsidP="00935EFA">
            <w:pPr>
              <w:pStyle w:val="TableText"/>
              <w:spacing w:after="240"/>
            </w:pPr>
          </w:p>
        </w:tc>
        <w:tc>
          <w:tcPr>
            <w:tcW w:w="2558" w:type="dxa"/>
            <w:gridSpan w:val="2"/>
          </w:tcPr>
          <w:p w14:paraId="2181EAC8" w14:textId="77777777" w:rsidR="00EB4A6F" w:rsidRDefault="00EB4A6F" w:rsidP="00935EFA">
            <w:pPr>
              <w:pStyle w:val="NumberList"/>
              <w:numPr>
                <w:ilvl w:val="0"/>
                <w:numId w:val="0"/>
              </w:numPr>
              <w:spacing w:before="240"/>
            </w:pPr>
          </w:p>
        </w:tc>
      </w:tr>
      <w:tr w:rsidR="00232EB9" w:rsidRPr="00D57074" w14:paraId="56A13441" w14:textId="77777777" w:rsidTr="00935EFA">
        <w:tc>
          <w:tcPr>
            <w:tcW w:w="1086" w:type="dxa"/>
            <w:gridSpan w:val="2"/>
          </w:tcPr>
          <w:p w14:paraId="346E5E1A" w14:textId="77777777" w:rsidR="00232EB9" w:rsidRDefault="00232EB9" w:rsidP="00935EFA">
            <w:pPr>
              <w:pStyle w:val="TableText"/>
              <w:ind w:left="0"/>
              <w:rPr>
                <w:noProof/>
              </w:rPr>
            </w:pPr>
            <w:r>
              <w:rPr>
                <w:noProof/>
              </w:rPr>
              <w:drawing>
                <wp:inline distT="0" distB="0" distL="0" distR="0" wp14:anchorId="015E9049" wp14:editId="23D1FEDD">
                  <wp:extent cx="502920" cy="502920"/>
                  <wp:effectExtent l="19050" t="19050" r="11430" b="11430"/>
                  <wp:docPr id="1573361186" name="Picture 1573361186"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5706" w:type="dxa"/>
          </w:tcPr>
          <w:p w14:paraId="091CD5DA" w14:textId="77777777" w:rsidR="00232EB9" w:rsidRPr="00790114" w:rsidRDefault="00232EB9" w:rsidP="00935EFA">
            <w:pPr>
              <w:pStyle w:val="Figure"/>
              <w:jc w:val="left"/>
              <w:rPr>
                <w:b/>
                <w:bCs/>
                <w:noProof/>
              </w:rPr>
            </w:pPr>
            <w:r w:rsidRPr="00790114">
              <w:rPr>
                <w:b/>
                <w:bCs/>
                <w:noProof/>
              </w:rPr>
              <w:t xml:space="preserve">Resource: </w:t>
            </w:r>
          </w:p>
          <w:p w14:paraId="3244CDD5" w14:textId="77777777" w:rsidR="00232EB9" w:rsidRPr="00790114" w:rsidRDefault="00232EB9" w:rsidP="00935EFA">
            <w:pPr>
              <w:pStyle w:val="Figure"/>
              <w:jc w:val="left"/>
              <w:rPr>
                <w:rFonts w:eastAsiaTheme="minorHAnsi" w:cstheme="minorBidi"/>
                <w:noProof/>
              </w:rPr>
            </w:pPr>
            <w:r w:rsidRPr="00790114">
              <w:rPr>
                <w:rFonts w:eastAsiaTheme="minorHAnsi" w:cstheme="minorBidi"/>
                <w:noProof/>
              </w:rPr>
              <w:t xml:space="preserve">IAFP Keys: </w:t>
            </w:r>
            <w:hyperlink r:id="rId45" w:history="1">
              <w:r w:rsidRPr="008A0673">
                <w:rPr>
                  <w:rStyle w:val="Hyperlink"/>
                  <w:rFonts w:eastAsiaTheme="minorHAnsi" w:cstheme="minorBidi"/>
                  <w:noProof/>
                </w:rPr>
                <w:t>https://www.foodprotection.org/upl/downloads/publications/other/free-procedures-keys.pdf</w:t>
              </w:r>
            </w:hyperlink>
          </w:p>
        </w:tc>
        <w:tc>
          <w:tcPr>
            <w:tcW w:w="2558" w:type="dxa"/>
            <w:gridSpan w:val="2"/>
            <w:shd w:val="clear" w:color="auto" w:fill="E2EFD9" w:themeFill="accent6" w:themeFillTint="33"/>
          </w:tcPr>
          <w:p w14:paraId="149942B7" w14:textId="378D1810" w:rsidR="00232EB9" w:rsidRDefault="0005278B" w:rsidP="00E674D9">
            <w:pPr>
              <w:pStyle w:val="TableTextBulletedList"/>
              <w:rPr>
                <w:noProof/>
              </w:rPr>
            </w:pPr>
            <w:r w:rsidRPr="009D5DB1">
              <w:t>Drop the CIFOR Outbreaks of Undetermined Etiologies Agent List and/or the link into Chat.</w:t>
            </w:r>
          </w:p>
        </w:tc>
      </w:tr>
    </w:tbl>
    <w:p w14:paraId="073BA897" w14:textId="77777777" w:rsidR="00832ABB" w:rsidRDefault="00832ABB"/>
    <w:p w14:paraId="345B31C5" w14:textId="71DBE91F" w:rsidR="00832ABB" w:rsidRPr="003F74B1" w:rsidRDefault="00832ABB" w:rsidP="001F30D0">
      <w:pPr>
        <w:pStyle w:val="Heading3"/>
      </w:pPr>
      <w:bookmarkStart w:id="17" w:name="_Toc174386682"/>
      <w:r>
        <w:lastRenderedPageBreak/>
        <w:t>Tabletop Exercise 1</w:t>
      </w:r>
      <w:bookmarkEnd w:id="17"/>
    </w:p>
    <w:tbl>
      <w:tblPr>
        <w:tblStyle w:val="TableGrid"/>
        <w:tblW w:w="5000" w:type="pct"/>
        <w:tblLook w:val="04A0" w:firstRow="1" w:lastRow="0" w:firstColumn="1" w:lastColumn="0" w:noHBand="0" w:noVBand="1"/>
      </w:tblPr>
      <w:tblGrid>
        <w:gridCol w:w="1087"/>
        <w:gridCol w:w="43"/>
        <w:gridCol w:w="5748"/>
        <w:gridCol w:w="13"/>
        <w:gridCol w:w="2459"/>
      </w:tblGrid>
      <w:tr w:rsidR="00335E82" w:rsidRPr="00D57074" w14:paraId="7620A386" w14:textId="77777777" w:rsidTr="007306D1">
        <w:trPr>
          <w:tblHeader/>
        </w:trPr>
        <w:tc>
          <w:tcPr>
            <w:tcW w:w="604" w:type="pct"/>
            <w:gridSpan w:val="2"/>
            <w:shd w:val="clear" w:color="auto" w:fill="DEEAF6" w:themeFill="accent1" w:themeFillTint="33"/>
          </w:tcPr>
          <w:p w14:paraId="3A9D1406" w14:textId="58A20488" w:rsidR="00335E82" w:rsidRPr="00335E82" w:rsidRDefault="00335E82" w:rsidP="00335E82">
            <w:pPr>
              <w:pStyle w:val="TableText"/>
              <w:spacing w:before="120" w:after="240" w:line="240" w:lineRule="auto"/>
              <w:ind w:left="0"/>
              <w:jc w:val="center"/>
              <w:rPr>
                <w:rFonts w:cs="Arial"/>
                <w:b/>
                <w:bCs/>
                <w:noProof/>
              </w:rPr>
            </w:pPr>
            <w:r w:rsidRPr="007E6555">
              <w:rPr>
                <w:rFonts w:cs="Arial"/>
                <w:b/>
                <w:bCs/>
                <w:noProof/>
              </w:rPr>
              <w:t>Cue</w:t>
            </w:r>
          </w:p>
        </w:tc>
        <w:tc>
          <w:tcPr>
            <w:tcW w:w="3081" w:type="pct"/>
            <w:gridSpan w:val="2"/>
            <w:shd w:val="clear" w:color="auto" w:fill="DEEAF6" w:themeFill="accent1" w:themeFillTint="33"/>
          </w:tcPr>
          <w:p w14:paraId="3715F3C3" w14:textId="41735001" w:rsidR="00335E82" w:rsidRDefault="00FF17C7" w:rsidP="00335E82">
            <w:pPr>
              <w:pStyle w:val="NumberList"/>
              <w:numPr>
                <w:ilvl w:val="0"/>
                <w:numId w:val="0"/>
              </w:numPr>
              <w:spacing w:before="120" w:after="240" w:line="240" w:lineRule="auto"/>
              <w:rPr>
                <w:noProof/>
              </w:rPr>
            </w:pPr>
            <w:r w:rsidRPr="00B41221">
              <w:rPr>
                <w:rStyle w:val="TableTextChar"/>
                <w:rFonts w:eastAsia="Calibri" w:cs="Arial"/>
                <w:b/>
                <w:bCs/>
                <w:noProof/>
              </w:rPr>
              <w:t xml:space="preserve">What is </w:t>
            </w:r>
            <w:r>
              <w:rPr>
                <w:rStyle w:val="TableTextChar"/>
                <w:rFonts w:eastAsia="Calibri" w:cs="Arial"/>
                <w:b/>
                <w:bCs/>
                <w:noProof/>
              </w:rPr>
              <w:t>Shown, Said, and Done</w:t>
            </w:r>
          </w:p>
        </w:tc>
        <w:tc>
          <w:tcPr>
            <w:tcW w:w="1315" w:type="pct"/>
            <w:shd w:val="clear" w:color="auto" w:fill="DEEAF6" w:themeFill="accent1" w:themeFillTint="33"/>
          </w:tcPr>
          <w:p w14:paraId="6035418D" w14:textId="14112133" w:rsidR="00335E82" w:rsidRDefault="00335E82" w:rsidP="00335E82">
            <w:pPr>
              <w:pStyle w:val="TableText"/>
              <w:spacing w:before="120" w:after="240" w:line="240" w:lineRule="auto"/>
              <w:ind w:left="0"/>
              <w:jc w:val="center"/>
              <w:rPr>
                <w:noProof/>
              </w:rPr>
            </w:pPr>
            <w:r>
              <w:rPr>
                <w:rFonts w:cs="Arial"/>
                <w:b/>
                <w:bCs/>
                <w:noProof/>
              </w:rPr>
              <w:t>Tech Moderator</w:t>
            </w:r>
          </w:p>
        </w:tc>
      </w:tr>
      <w:tr w:rsidR="00D726CD" w:rsidRPr="00D57074" w14:paraId="10FE9487" w14:textId="68BC0BEA" w:rsidTr="007306D1">
        <w:tc>
          <w:tcPr>
            <w:tcW w:w="604" w:type="pct"/>
            <w:gridSpan w:val="2"/>
          </w:tcPr>
          <w:p w14:paraId="1A7840FF" w14:textId="77777777" w:rsidR="00D726CD" w:rsidRDefault="00D726CD" w:rsidP="00D726CD">
            <w:pPr>
              <w:pStyle w:val="TableText"/>
              <w:ind w:left="0"/>
              <w:rPr>
                <w:noProof/>
              </w:rPr>
            </w:pPr>
            <w:r>
              <w:rPr>
                <w:noProof/>
              </w:rPr>
              <w:drawing>
                <wp:inline distT="0" distB="0" distL="0" distR="0" wp14:anchorId="18C45068" wp14:editId="3E4D713C">
                  <wp:extent cx="502920" cy="476097"/>
                  <wp:effectExtent l="19050" t="19050" r="11430" b="19685"/>
                  <wp:docPr id="629855762" name="Picture 62985576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6473AB1" w14:textId="15E3966A" w:rsidR="000901C9" w:rsidRDefault="000901C9" w:rsidP="000901C9">
            <w:pPr>
              <w:pStyle w:val="TableText"/>
              <w:ind w:left="0"/>
              <w:jc w:val="center"/>
              <w:rPr>
                <w:noProof/>
              </w:rPr>
            </w:pPr>
            <w:r>
              <w:t>Slide 1</w:t>
            </w:r>
            <w:r w:rsidR="00B55366">
              <w:t>3</w:t>
            </w:r>
          </w:p>
        </w:tc>
        <w:tc>
          <w:tcPr>
            <w:tcW w:w="3081" w:type="pct"/>
            <w:gridSpan w:val="2"/>
          </w:tcPr>
          <w:p w14:paraId="25A39E59" w14:textId="0DBD67AD" w:rsidR="00D726CD" w:rsidRDefault="00D726CD" w:rsidP="00DE5315">
            <w:pPr>
              <w:pStyle w:val="Figure"/>
              <w:rPr>
                <w:noProof/>
              </w:rPr>
            </w:pPr>
            <w:r>
              <w:rPr>
                <w:noProof/>
              </w:rPr>
              <w:drawing>
                <wp:inline distT="0" distB="0" distL="0" distR="0" wp14:anchorId="15B7B8B6" wp14:editId="10D835E9">
                  <wp:extent cx="3446268" cy="1938525"/>
                  <wp:effectExtent l="19050" t="19050" r="20955" b="24130"/>
                  <wp:docPr id="1553955709" name="Picture 1553955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955709" name="Picture 1553955709"/>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446268" cy="1938525"/>
                          </a:xfrm>
                          <a:prstGeom prst="rect">
                            <a:avLst/>
                          </a:prstGeom>
                          <a:ln>
                            <a:solidFill>
                              <a:schemeClr val="tx1"/>
                            </a:solidFill>
                          </a:ln>
                        </pic:spPr>
                      </pic:pic>
                    </a:graphicData>
                  </a:graphic>
                </wp:inline>
              </w:drawing>
            </w:r>
            <w:r>
              <w:t xml:space="preserve"> </w:t>
            </w:r>
          </w:p>
        </w:tc>
        <w:tc>
          <w:tcPr>
            <w:tcW w:w="1315" w:type="pct"/>
          </w:tcPr>
          <w:p w14:paraId="1121EFD8" w14:textId="77777777" w:rsidR="00D726CD" w:rsidRDefault="00D726CD" w:rsidP="00D726CD">
            <w:pPr>
              <w:pStyle w:val="TableText"/>
              <w:ind w:left="0"/>
              <w:rPr>
                <w:noProof/>
              </w:rPr>
            </w:pPr>
          </w:p>
        </w:tc>
      </w:tr>
      <w:tr w:rsidR="00D726CD" w:rsidRPr="00D57074" w14:paraId="17060CE9" w14:textId="5DFAF128" w:rsidTr="007306D1">
        <w:tc>
          <w:tcPr>
            <w:tcW w:w="604" w:type="pct"/>
            <w:gridSpan w:val="2"/>
          </w:tcPr>
          <w:p w14:paraId="5F2D79FC" w14:textId="50208B41" w:rsidR="00D726CD" w:rsidRDefault="00D726CD" w:rsidP="00D726CD">
            <w:pPr>
              <w:pStyle w:val="TableText"/>
              <w:ind w:left="0"/>
              <w:rPr>
                <w:noProof/>
              </w:rPr>
            </w:pPr>
            <w:r>
              <w:rPr>
                <w:noProof/>
              </w:rPr>
              <w:drawing>
                <wp:inline distT="0" distB="0" distL="0" distR="0" wp14:anchorId="0B8B1BB3" wp14:editId="0C02D2DB">
                  <wp:extent cx="504825" cy="504825"/>
                  <wp:effectExtent l="19050" t="19050" r="28575" b="28575"/>
                  <wp:docPr id="79410393" name="Picture 79410393"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81" w:type="pct"/>
            <w:gridSpan w:val="2"/>
          </w:tcPr>
          <w:p w14:paraId="650066E0" w14:textId="3BFD24DB" w:rsidR="00E674D9" w:rsidRPr="00E674D9" w:rsidRDefault="00E674D9" w:rsidP="00E674D9">
            <w:pPr>
              <w:pStyle w:val="TableText"/>
              <w:spacing w:after="0"/>
              <w:rPr>
                <w:b/>
                <w:bCs/>
              </w:rPr>
            </w:pPr>
            <w:r w:rsidRPr="00D81F80">
              <w:rPr>
                <w:b/>
                <w:bCs/>
              </w:rPr>
              <w:t>Introduce Tabletop Exercise 1 Activity</w:t>
            </w:r>
          </w:p>
          <w:p w14:paraId="7EEF49A3" w14:textId="1A2DAADC" w:rsidR="00E674D9" w:rsidRPr="00464F6E" w:rsidRDefault="00E674D9" w:rsidP="009369BF">
            <w:pPr>
              <w:pStyle w:val="TableText"/>
              <w:numPr>
                <w:ilvl w:val="0"/>
                <w:numId w:val="91"/>
              </w:numPr>
              <w:spacing w:after="0"/>
            </w:pPr>
            <w:r w:rsidRPr="00464F6E">
              <w:t xml:space="preserve">Find your workbook and open it up to the first page which should provide information on the outbreak. </w:t>
            </w:r>
          </w:p>
          <w:p w14:paraId="3CE8F69D" w14:textId="77777777" w:rsidR="00E674D9" w:rsidRPr="00464F6E" w:rsidRDefault="00E674D9" w:rsidP="009369BF">
            <w:pPr>
              <w:pStyle w:val="TableText"/>
              <w:numPr>
                <w:ilvl w:val="0"/>
                <w:numId w:val="91"/>
              </w:numPr>
              <w:spacing w:after="0"/>
            </w:pPr>
            <w:r w:rsidRPr="00464F6E">
              <w:t xml:space="preserve">This notebook is yours to take, so please write in it and take notes if you’d like. </w:t>
            </w:r>
          </w:p>
          <w:p w14:paraId="6EADA7AA" w14:textId="5049BD60" w:rsidR="00D726CD" w:rsidRDefault="00E674D9" w:rsidP="009369BF">
            <w:pPr>
              <w:pStyle w:val="TableText"/>
              <w:numPr>
                <w:ilvl w:val="0"/>
                <w:numId w:val="91"/>
              </w:numPr>
              <w:spacing w:before="0" w:after="120"/>
              <w:rPr>
                <w:noProof/>
              </w:rPr>
            </w:pPr>
            <w:r w:rsidRPr="00464F6E">
              <w:t>As we mentioned at the beginning, we’ll be walking through one outbreak scenario, and we’ll have three exercises to complete.</w:t>
            </w:r>
          </w:p>
        </w:tc>
        <w:tc>
          <w:tcPr>
            <w:tcW w:w="1315" w:type="pct"/>
          </w:tcPr>
          <w:p w14:paraId="7F027481" w14:textId="0B6422EF" w:rsidR="00D726CD" w:rsidRDefault="00D726CD" w:rsidP="00490D4A">
            <w:pPr>
              <w:pStyle w:val="TableText"/>
              <w:ind w:left="0"/>
            </w:pPr>
          </w:p>
        </w:tc>
      </w:tr>
      <w:tr w:rsidR="000C278F" w:rsidRPr="00D57074" w14:paraId="39D491B0" w14:textId="77777777" w:rsidTr="007306D1">
        <w:tc>
          <w:tcPr>
            <w:tcW w:w="604" w:type="pct"/>
            <w:gridSpan w:val="2"/>
          </w:tcPr>
          <w:p w14:paraId="0ECAA28C" w14:textId="3F673E7E" w:rsidR="000C278F" w:rsidRDefault="00873C32" w:rsidP="000C278F">
            <w:pPr>
              <w:pStyle w:val="TableText"/>
              <w:ind w:left="0"/>
              <w:rPr>
                <w:noProof/>
              </w:rPr>
            </w:pPr>
            <w:r w:rsidRPr="00D47B06">
              <w:rPr>
                <w:noProof/>
              </w:rPr>
              <w:drawing>
                <wp:inline distT="0" distB="0" distL="0" distR="0" wp14:anchorId="76D53433" wp14:editId="3CCC7DCC">
                  <wp:extent cx="502920" cy="502920"/>
                  <wp:effectExtent l="19050" t="19050" r="11430" b="11430"/>
                  <wp:docPr id="457944686" name="Picture 457944686" descr="reading eyeglas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81" w:type="pct"/>
            <w:gridSpan w:val="2"/>
          </w:tcPr>
          <w:p w14:paraId="139C69E3" w14:textId="77777777" w:rsidR="00E674D9" w:rsidRPr="00070848" w:rsidRDefault="00E674D9" w:rsidP="00E674D9">
            <w:pPr>
              <w:spacing w:line="360" w:lineRule="auto"/>
              <w:rPr>
                <w:b/>
                <w:bCs/>
                <w:sz w:val="20"/>
                <w:szCs w:val="20"/>
              </w:rPr>
            </w:pPr>
            <w:r w:rsidRPr="00070848">
              <w:rPr>
                <w:b/>
                <w:bCs/>
                <w:sz w:val="20"/>
                <w:szCs w:val="20"/>
              </w:rPr>
              <w:t>A Closer Look</w:t>
            </w:r>
          </w:p>
          <w:p w14:paraId="7296F1FE" w14:textId="77777777" w:rsidR="00E674D9" w:rsidRPr="00070848" w:rsidRDefault="00E674D9" w:rsidP="009369BF">
            <w:pPr>
              <w:pStyle w:val="ListParagraph"/>
              <w:numPr>
                <w:ilvl w:val="0"/>
                <w:numId w:val="92"/>
              </w:numPr>
              <w:spacing w:line="276" w:lineRule="auto"/>
              <w:rPr>
                <w:sz w:val="20"/>
                <w:szCs w:val="20"/>
              </w:rPr>
            </w:pPr>
            <w:r w:rsidRPr="00070848">
              <w:rPr>
                <w:sz w:val="20"/>
                <w:szCs w:val="20"/>
              </w:rPr>
              <w:t>Find your Workbook and open it to the first page which should provide information on the outbreak.</w:t>
            </w:r>
          </w:p>
          <w:p w14:paraId="23CE96E2" w14:textId="77777777" w:rsidR="00E674D9" w:rsidRPr="00070848" w:rsidRDefault="00E674D9" w:rsidP="009369BF">
            <w:pPr>
              <w:pStyle w:val="ListParagraph"/>
              <w:numPr>
                <w:ilvl w:val="0"/>
                <w:numId w:val="92"/>
              </w:numPr>
              <w:spacing w:line="276" w:lineRule="auto"/>
              <w:rPr>
                <w:sz w:val="20"/>
                <w:szCs w:val="20"/>
              </w:rPr>
            </w:pPr>
            <w:r w:rsidRPr="00070848">
              <w:rPr>
                <w:sz w:val="20"/>
                <w:szCs w:val="20"/>
              </w:rPr>
              <w:t>This Workbook is yours to take, so please write in it and take notes if you would like to.</w:t>
            </w:r>
          </w:p>
          <w:p w14:paraId="0ECA9946" w14:textId="5D4DC262" w:rsidR="00D260AA" w:rsidRPr="008B338D" w:rsidRDefault="00D260AA" w:rsidP="008B338D"/>
        </w:tc>
        <w:tc>
          <w:tcPr>
            <w:tcW w:w="1315" w:type="pct"/>
          </w:tcPr>
          <w:p w14:paraId="0D66BFB1" w14:textId="678C102F" w:rsidR="000C278F" w:rsidRDefault="000C278F" w:rsidP="000C278F">
            <w:pPr>
              <w:pStyle w:val="NumberList"/>
              <w:numPr>
                <w:ilvl w:val="0"/>
                <w:numId w:val="0"/>
              </w:numPr>
              <w:spacing w:before="240"/>
            </w:pPr>
          </w:p>
        </w:tc>
      </w:tr>
      <w:tr w:rsidR="00D726CD" w:rsidRPr="00D57074" w14:paraId="6EFD4F89" w14:textId="1C3C6510" w:rsidTr="007306D1">
        <w:tc>
          <w:tcPr>
            <w:tcW w:w="604" w:type="pct"/>
            <w:gridSpan w:val="2"/>
          </w:tcPr>
          <w:p w14:paraId="74439D35" w14:textId="77777777" w:rsidR="00D726CD" w:rsidRDefault="00D726CD" w:rsidP="00D726CD">
            <w:pPr>
              <w:pStyle w:val="TableText"/>
              <w:ind w:left="0"/>
              <w:rPr>
                <w:noProof/>
              </w:rPr>
            </w:pPr>
            <w:r>
              <w:rPr>
                <w:noProof/>
              </w:rPr>
              <w:drawing>
                <wp:inline distT="0" distB="0" distL="0" distR="0" wp14:anchorId="22B1A3BD" wp14:editId="13E35497">
                  <wp:extent cx="502920" cy="476097"/>
                  <wp:effectExtent l="19050" t="19050" r="11430" b="19685"/>
                  <wp:docPr id="1360716916" name="Picture 1360716916"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35FDA52" w14:textId="15AD2E86" w:rsidR="000901C9" w:rsidRDefault="000901C9" w:rsidP="000901C9">
            <w:pPr>
              <w:pStyle w:val="TableText"/>
              <w:ind w:left="0"/>
              <w:jc w:val="center"/>
              <w:rPr>
                <w:noProof/>
              </w:rPr>
            </w:pPr>
            <w:r>
              <w:t>Slide 1</w:t>
            </w:r>
            <w:r w:rsidR="00B55366">
              <w:t>4</w:t>
            </w:r>
          </w:p>
        </w:tc>
        <w:tc>
          <w:tcPr>
            <w:tcW w:w="3081" w:type="pct"/>
            <w:gridSpan w:val="2"/>
          </w:tcPr>
          <w:p w14:paraId="7F4757B9" w14:textId="2CDF143B" w:rsidR="00D726CD" w:rsidRDefault="00D726CD" w:rsidP="00DE5315">
            <w:pPr>
              <w:pStyle w:val="Figure"/>
              <w:rPr>
                <w:noProof/>
              </w:rPr>
            </w:pPr>
            <w:r>
              <w:rPr>
                <w:noProof/>
              </w:rPr>
              <w:drawing>
                <wp:inline distT="0" distB="0" distL="0" distR="0" wp14:anchorId="5796DC21" wp14:editId="30E5B47A">
                  <wp:extent cx="3446268" cy="1938525"/>
                  <wp:effectExtent l="19050" t="19050" r="20955" b="24130"/>
                  <wp:docPr id="1125486633" name="Picture 1125486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486633" name="Picture 1125486633"/>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446268" cy="1938525"/>
                          </a:xfrm>
                          <a:prstGeom prst="rect">
                            <a:avLst/>
                          </a:prstGeom>
                          <a:ln>
                            <a:solidFill>
                              <a:schemeClr val="tx1"/>
                            </a:solidFill>
                          </a:ln>
                        </pic:spPr>
                      </pic:pic>
                    </a:graphicData>
                  </a:graphic>
                </wp:inline>
              </w:drawing>
            </w:r>
            <w:r>
              <w:t xml:space="preserve"> </w:t>
            </w:r>
          </w:p>
        </w:tc>
        <w:tc>
          <w:tcPr>
            <w:tcW w:w="1315" w:type="pct"/>
            <w:shd w:val="clear" w:color="auto" w:fill="auto"/>
          </w:tcPr>
          <w:p w14:paraId="53FDD560" w14:textId="3CA493EE" w:rsidR="00EC7AC4" w:rsidRPr="00623761" w:rsidRDefault="00EC7AC4" w:rsidP="00623761">
            <w:pPr>
              <w:pStyle w:val="TableText"/>
            </w:pPr>
          </w:p>
        </w:tc>
      </w:tr>
      <w:tr w:rsidR="00345E01" w:rsidRPr="00D57074" w14:paraId="30C1CBC8" w14:textId="77777777" w:rsidTr="007306D1">
        <w:tc>
          <w:tcPr>
            <w:tcW w:w="604" w:type="pct"/>
            <w:gridSpan w:val="2"/>
            <w:shd w:val="clear" w:color="auto" w:fill="auto"/>
          </w:tcPr>
          <w:p w14:paraId="709C17E0" w14:textId="4CD58B99" w:rsidR="00345E01" w:rsidRPr="00D47B06" w:rsidRDefault="00EB7BB5" w:rsidP="00345E01">
            <w:pPr>
              <w:pStyle w:val="TableText"/>
              <w:ind w:left="0"/>
              <w:rPr>
                <w:b/>
                <w:noProof/>
              </w:rPr>
            </w:pPr>
            <w:r>
              <w:rPr>
                <w:noProof/>
              </w:rPr>
              <w:lastRenderedPageBreak/>
              <w:drawing>
                <wp:inline distT="0" distB="0" distL="0" distR="0" wp14:anchorId="227942F8" wp14:editId="3B40B780">
                  <wp:extent cx="504825" cy="504825"/>
                  <wp:effectExtent l="19050" t="19050" r="28575" b="28575"/>
                  <wp:docPr id="2013671765" name="Picture 2013671765"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81" w:type="pct"/>
            <w:gridSpan w:val="2"/>
            <w:shd w:val="clear" w:color="auto" w:fill="auto"/>
          </w:tcPr>
          <w:p w14:paraId="57EDCF2B" w14:textId="02A5000D" w:rsidR="0014770C" w:rsidRPr="0014770C" w:rsidRDefault="0014770C" w:rsidP="0014770C">
            <w:pPr>
              <w:pStyle w:val="TableText"/>
              <w:spacing w:before="0" w:after="120"/>
              <w:ind w:left="0"/>
              <w:rPr>
                <w:noProof/>
              </w:rPr>
            </w:pPr>
            <w:r w:rsidRPr="0014770C">
              <w:rPr>
                <w:noProof/>
              </w:rPr>
              <w:t>When we break, you’ll review the outbreak information on page 2</w:t>
            </w:r>
            <w:r>
              <w:rPr>
                <w:noProof/>
              </w:rPr>
              <w:t xml:space="preserve"> of your workbook.</w:t>
            </w:r>
          </w:p>
          <w:p w14:paraId="59318E0B" w14:textId="0869161E" w:rsidR="0014770C" w:rsidRPr="0014770C" w:rsidRDefault="0014770C" w:rsidP="0014770C">
            <w:pPr>
              <w:pStyle w:val="TableText"/>
              <w:spacing w:before="0" w:after="120"/>
              <w:ind w:left="0"/>
              <w:rPr>
                <w:noProof/>
              </w:rPr>
            </w:pPr>
            <w:r w:rsidRPr="0014770C">
              <w:rPr>
                <w:noProof/>
              </w:rPr>
              <w:t>You’ll then use the CIFOR and IAFP resources</w:t>
            </w:r>
            <w:r>
              <w:rPr>
                <w:noProof/>
              </w:rPr>
              <w:t>,</w:t>
            </w:r>
            <w:r w:rsidRPr="0014770C">
              <w:rPr>
                <w:noProof/>
              </w:rPr>
              <w:t xml:space="preserve"> which we just went over, to think about</w:t>
            </w:r>
            <w:r>
              <w:rPr>
                <w:noProof/>
              </w:rPr>
              <w:t xml:space="preserve"> how</w:t>
            </w:r>
            <w:r w:rsidRPr="0014770C">
              <w:rPr>
                <w:noProof/>
              </w:rPr>
              <w:t xml:space="preserve"> the outbreak may have happened. The keys are on page 3 of your workbook. </w:t>
            </w:r>
          </w:p>
          <w:p w14:paraId="5D232BA3" w14:textId="77777777" w:rsidR="0014770C" w:rsidRPr="0014770C" w:rsidRDefault="0014770C" w:rsidP="0014770C">
            <w:pPr>
              <w:pStyle w:val="TableText"/>
              <w:spacing w:before="0" w:after="120"/>
              <w:ind w:left="0"/>
              <w:rPr>
                <w:noProof/>
              </w:rPr>
            </w:pPr>
            <w:r w:rsidRPr="0014770C">
              <w:rPr>
                <w:noProof/>
              </w:rPr>
              <w:t xml:space="preserve">Then, you’ll answer the questions on page 4 about what information you still need to collect. </w:t>
            </w:r>
          </w:p>
          <w:p w14:paraId="2F4CD773" w14:textId="01CA53E9" w:rsidR="00345E01" w:rsidRPr="009814D7" w:rsidRDefault="0014770C" w:rsidP="0014770C">
            <w:pPr>
              <w:pStyle w:val="TableText"/>
              <w:spacing w:before="0" w:after="120"/>
              <w:ind w:left="0"/>
              <w:rPr>
                <w:noProof/>
              </w:rPr>
            </w:pPr>
            <w:r w:rsidRPr="0014770C">
              <w:rPr>
                <w:noProof/>
              </w:rPr>
              <w:t>Please work with your group for about 10 minutes then we’ll discuss as a group.</w:t>
            </w:r>
          </w:p>
        </w:tc>
        <w:tc>
          <w:tcPr>
            <w:tcW w:w="1315" w:type="pct"/>
            <w:shd w:val="clear" w:color="auto" w:fill="E2EFD9" w:themeFill="accent6" w:themeFillTint="33"/>
          </w:tcPr>
          <w:p w14:paraId="31F21FFC" w14:textId="68014F68" w:rsidR="00D32492" w:rsidRPr="00D32492" w:rsidRDefault="00D32492" w:rsidP="0014770C">
            <w:pPr>
              <w:rPr>
                <w:color w:val="FF0000"/>
              </w:rPr>
            </w:pPr>
          </w:p>
        </w:tc>
      </w:tr>
      <w:tr w:rsidR="00E674D9" w:rsidRPr="00D57074" w14:paraId="2999F49D" w14:textId="77777777" w:rsidTr="007306D1">
        <w:tc>
          <w:tcPr>
            <w:tcW w:w="581" w:type="pct"/>
          </w:tcPr>
          <w:p w14:paraId="099A83BB" w14:textId="77777777" w:rsidR="00E674D9" w:rsidRDefault="00E674D9" w:rsidP="00935EFA">
            <w:pPr>
              <w:pStyle w:val="TableText"/>
              <w:ind w:left="0"/>
              <w:rPr>
                <w:noProof/>
              </w:rPr>
            </w:pPr>
            <w:r w:rsidRPr="00D47B06">
              <w:rPr>
                <w:b/>
                <w:noProof/>
              </w:rPr>
              <w:drawing>
                <wp:inline distT="0" distB="0" distL="0" distR="0" wp14:anchorId="1249EA34" wp14:editId="38AA8516">
                  <wp:extent cx="502920" cy="437540"/>
                  <wp:effectExtent l="19050" t="19050" r="11430" b="19685"/>
                  <wp:docPr id="400323708" name="Picture 400323708"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6">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3104" w:type="pct"/>
            <w:gridSpan w:val="3"/>
          </w:tcPr>
          <w:p w14:paraId="07BC6000" w14:textId="77777777" w:rsidR="00E674D9" w:rsidRPr="00070848" w:rsidRDefault="00E674D9" w:rsidP="00935EFA">
            <w:pPr>
              <w:spacing w:after="120" w:line="276" w:lineRule="auto"/>
              <w:rPr>
                <w:b/>
                <w:bCs/>
                <w:sz w:val="20"/>
                <w:szCs w:val="20"/>
              </w:rPr>
            </w:pPr>
            <w:r w:rsidRPr="00070848">
              <w:rPr>
                <w:b/>
                <w:bCs/>
                <w:sz w:val="20"/>
                <w:szCs w:val="20"/>
              </w:rPr>
              <w:t>Key Point</w:t>
            </w:r>
          </w:p>
          <w:p w14:paraId="60BB82EA" w14:textId="77777777" w:rsidR="00E674D9" w:rsidRDefault="00E674D9" w:rsidP="00935EFA">
            <w:pPr>
              <w:spacing w:after="120" w:line="276" w:lineRule="auto"/>
              <w:rPr>
                <w:sz w:val="20"/>
                <w:szCs w:val="20"/>
              </w:rPr>
            </w:pPr>
            <w:r>
              <w:rPr>
                <w:sz w:val="20"/>
                <w:szCs w:val="20"/>
              </w:rPr>
              <w:t xml:space="preserve">Break participants into groups. </w:t>
            </w:r>
            <w:r w:rsidRPr="00070848">
              <w:rPr>
                <w:b/>
                <w:bCs/>
                <w:sz w:val="20"/>
                <w:szCs w:val="20"/>
              </w:rPr>
              <w:t>Remember</w:t>
            </w:r>
            <w:r>
              <w:rPr>
                <w:sz w:val="20"/>
                <w:szCs w:val="20"/>
              </w:rPr>
              <w:t xml:space="preserve"> – Try to limit the group size to no more than eight (8).</w:t>
            </w:r>
          </w:p>
          <w:p w14:paraId="149A3D93" w14:textId="77777777" w:rsidR="00E674D9" w:rsidRPr="00070848" w:rsidRDefault="00E674D9" w:rsidP="009369BF">
            <w:pPr>
              <w:pStyle w:val="ListParagraph"/>
              <w:numPr>
                <w:ilvl w:val="0"/>
                <w:numId w:val="93"/>
              </w:numPr>
              <w:spacing w:line="276" w:lineRule="auto"/>
              <w:rPr>
                <w:sz w:val="20"/>
                <w:szCs w:val="20"/>
              </w:rPr>
            </w:pPr>
            <w:r w:rsidRPr="00070848">
              <w:rPr>
                <w:sz w:val="20"/>
                <w:szCs w:val="20"/>
              </w:rPr>
              <w:t>It is highly recommended to use ONE scenario per learning lab.</w:t>
            </w:r>
          </w:p>
          <w:p w14:paraId="7C38FFD3" w14:textId="77777777" w:rsidR="00E674D9" w:rsidRPr="00070848" w:rsidRDefault="00E674D9" w:rsidP="009369BF">
            <w:pPr>
              <w:pStyle w:val="ListParagraph"/>
              <w:numPr>
                <w:ilvl w:val="0"/>
                <w:numId w:val="93"/>
              </w:numPr>
              <w:spacing w:line="276" w:lineRule="auto"/>
              <w:rPr>
                <w:sz w:val="20"/>
                <w:szCs w:val="20"/>
              </w:rPr>
            </w:pPr>
            <w:r w:rsidRPr="00070848">
              <w:rPr>
                <w:sz w:val="20"/>
                <w:szCs w:val="20"/>
              </w:rPr>
              <w:t>Ensure the questions remain displayed for each group to see.</w:t>
            </w:r>
          </w:p>
          <w:p w14:paraId="31BB302C" w14:textId="27A0F6C0" w:rsidR="00E674D9" w:rsidRPr="00070848" w:rsidRDefault="00E674D9" w:rsidP="009369BF">
            <w:pPr>
              <w:pStyle w:val="ListParagraph"/>
              <w:numPr>
                <w:ilvl w:val="0"/>
                <w:numId w:val="93"/>
              </w:numPr>
              <w:spacing w:line="276" w:lineRule="auto"/>
              <w:rPr>
                <w:sz w:val="20"/>
                <w:szCs w:val="20"/>
              </w:rPr>
            </w:pPr>
            <w:r w:rsidRPr="00070848">
              <w:rPr>
                <w:sz w:val="20"/>
                <w:szCs w:val="20"/>
              </w:rPr>
              <w:t>Invite group members to introduce themselves and begin reading the information in the Workbook.</w:t>
            </w:r>
          </w:p>
          <w:p w14:paraId="7533DED3" w14:textId="77777777" w:rsidR="00E674D9" w:rsidRPr="00070848" w:rsidRDefault="00E674D9" w:rsidP="009369BF">
            <w:pPr>
              <w:pStyle w:val="ListParagraph"/>
              <w:numPr>
                <w:ilvl w:val="0"/>
                <w:numId w:val="93"/>
              </w:numPr>
              <w:spacing w:line="276" w:lineRule="auto"/>
              <w:rPr>
                <w:sz w:val="20"/>
                <w:szCs w:val="20"/>
              </w:rPr>
            </w:pPr>
            <w:r w:rsidRPr="00070848">
              <w:rPr>
                <w:sz w:val="20"/>
                <w:szCs w:val="20"/>
              </w:rPr>
              <w:t>Groups should work together to answer questions in Exercise 1.</w:t>
            </w:r>
          </w:p>
          <w:p w14:paraId="61F8327F" w14:textId="77777777" w:rsidR="00E674D9" w:rsidRPr="00070848" w:rsidRDefault="00E674D9" w:rsidP="00935EFA">
            <w:pPr>
              <w:rPr>
                <w:sz w:val="20"/>
                <w:szCs w:val="20"/>
              </w:rPr>
            </w:pPr>
          </w:p>
        </w:tc>
        <w:tc>
          <w:tcPr>
            <w:tcW w:w="1315" w:type="pct"/>
          </w:tcPr>
          <w:p w14:paraId="09B616EB" w14:textId="77777777" w:rsidR="00E674D9" w:rsidRDefault="00E674D9" w:rsidP="00935EFA">
            <w:pPr>
              <w:pStyle w:val="TableText"/>
              <w:ind w:left="0"/>
            </w:pPr>
          </w:p>
        </w:tc>
      </w:tr>
      <w:tr w:rsidR="0005278B" w:rsidRPr="00D57074" w14:paraId="2DC56C4F" w14:textId="77777777" w:rsidTr="007306D1">
        <w:tc>
          <w:tcPr>
            <w:tcW w:w="604" w:type="pct"/>
            <w:gridSpan w:val="2"/>
            <w:shd w:val="clear" w:color="auto" w:fill="E2EFD9" w:themeFill="accent6" w:themeFillTint="33"/>
          </w:tcPr>
          <w:p w14:paraId="513A9EE7" w14:textId="77777777" w:rsidR="0005278B" w:rsidRPr="00D47B06" w:rsidRDefault="0005278B" w:rsidP="00935EFA">
            <w:pPr>
              <w:pStyle w:val="TableText"/>
              <w:ind w:left="0"/>
              <w:rPr>
                <w:b/>
                <w:noProof/>
              </w:rPr>
            </w:pPr>
            <w:r w:rsidRPr="00D47B06">
              <w:rPr>
                <w:b/>
                <w:noProof/>
              </w:rPr>
              <w:drawing>
                <wp:inline distT="0" distB="0" distL="0" distR="0" wp14:anchorId="09D8EA25" wp14:editId="722FE116">
                  <wp:extent cx="502920" cy="502920"/>
                  <wp:effectExtent l="19050" t="19050" r="11430" b="11430"/>
                  <wp:docPr id="1864656728" name="Picture 1864656728" descr="A computer mouse with a c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656728" name="Picture 1864656728" descr="A computer mouse with a cord&#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81" w:type="pct"/>
            <w:gridSpan w:val="2"/>
            <w:shd w:val="clear" w:color="auto" w:fill="E2EFD9" w:themeFill="accent6" w:themeFillTint="33"/>
          </w:tcPr>
          <w:p w14:paraId="50EEE746" w14:textId="77777777" w:rsidR="0005278B" w:rsidRPr="007C3EC0" w:rsidRDefault="0005278B" w:rsidP="00935EFA">
            <w:pPr>
              <w:pStyle w:val="TableText"/>
              <w:rPr>
                <w:b/>
                <w:bCs/>
              </w:rPr>
            </w:pPr>
            <w:r w:rsidRPr="00D969F6">
              <w:rPr>
                <w:b/>
                <w:bCs/>
              </w:rPr>
              <w:t>vILT</w:t>
            </w:r>
          </w:p>
        </w:tc>
        <w:tc>
          <w:tcPr>
            <w:tcW w:w="1315" w:type="pct"/>
            <w:shd w:val="clear" w:color="auto" w:fill="E2EFD9" w:themeFill="accent6" w:themeFillTint="33"/>
          </w:tcPr>
          <w:p w14:paraId="782B3CB9" w14:textId="77777777" w:rsidR="0005278B" w:rsidRDefault="0005278B" w:rsidP="009369BF">
            <w:pPr>
              <w:pStyle w:val="TableText"/>
              <w:numPr>
                <w:ilvl w:val="0"/>
                <w:numId w:val="94"/>
              </w:numPr>
            </w:pPr>
            <w:r>
              <w:t>Place participants into breakout rooms.</w:t>
            </w:r>
          </w:p>
        </w:tc>
      </w:tr>
      <w:tr w:rsidR="00D726CD" w:rsidRPr="00D57074" w14:paraId="033106EE" w14:textId="3E687776" w:rsidTr="007306D1">
        <w:tc>
          <w:tcPr>
            <w:tcW w:w="604" w:type="pct"/>
            <w:gridSpan w:val="2"/>
          </w:tcPr>
          <w:p w14:paraId="0349DD6C" w14:textId="77777777" w:rsidR="00D726CD" w:rsidRDefault="00D726CD" w:rsidP="00D726CD">
            <w:pPr>
              <w:pStyle w:val="TableText"/>
              <w:ind w:left="0"/>
              <w:rPr>
                <w:noProof/>
              </w:rPr>
            </w:pPr>
            <w:r>
              <w:rPr>
                <w:noProof/>
              </w:rPr>
              <w:drawing>
                <wp:inline distT="0" distB="0" distL="0" distR="0" wp14:anchorId="1791BEF1" wp14:editId="4D56DBD2">
                  <wp:extent cx="502920" cy="476097"/>
                  <wp:effectExtent l="19050" t="19050" r="11430" b="19685"/>
                  <wp:docPr id="572520212" name="Picture 57252021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B61FFA4" w14:textId="167B4608" w:rsidR="000901C9" w:rsidRDefault="000901C9" w:rsidP="000901C9">
            <w:pPr>
              <w:pStyle w:val="TableText"/>
              <w:ind w:left="0"/>
              <w:jc w:val="center"/>
              <w:rPr>
                <w:noProof/>
              </w:rPr>
            </w:pPr>
            <w:r>
              <w:t>Slide 1</w:t>
            </w:r>
            <w:r w:rsidR="00B55366">
              <w:t>5</w:t>
            </w:r>
          </w:p>
        </w:tc>
        <w:tc>
          <w:tcPr>
            <w:tcW w:w="3081" w:type="pct"/>
            <w:gridSpan w:val="2"/>
          </w:tcPr>
          <w:p w14:paraId="79992518" w14:textId="34278A82" w:rsidR="00D726CD" w:rsidRDefault="00D726CD" w:rsidP="00595DFE">
            <w:pPr>
              <w:pStyle w:val="Figure"/>
              <w:rPr>
                <w:noProof/>
              </w:rPr>
            </w:pPr>
            <w:r>
              <w:rPr>
                <w:noProof/>
              </w:rPr>
              <w:drawing>
                <wp:inline distT="0" distB="0" distL="0" distR="0" wp14:anchorId="4E97055F" wp14:editId="031FC05F">
                  <wp:extent cx="3446272" cy="1938528"/>
                  <wp:effectExtent l="19050" t="19050" r="20955" b="24130"/>
                  <wp:docPr id="1169281716" name="Picture 1169281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281716" name="Picture 1169281716"/>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15" w:type="pct"/>
            <w:shd w:val="clear" w:color="auto" w:fill="E2EFD9" w:themeFill="accent6" w:themeFillTint="33"/>
          </w:tcPr>
          <w:p w14:paraId="48BBC7AD" w14:textId="0047AEE5" w:rsidR="00D726CD" w:rsidRDefault="00851879" w:rsidP="007306D1">
            <w:pPr>
              <w:pStyle w:val="TableTextBulletedList"/>
              <w:rPr>
                <w:noProof/>
              </w:rPr>
            </w:pPr>
            <w:r>
              <w:rPr>
                <w:noProof/>
              </w:rPr>
              <w:t>Be prepared to unmute participants as they report their findings.</w:t>
            </w:r>
          </w:p>
        </w:tc>
      </w:tr>
      <w:tr w:rsidR="00D726CD" w:rsidRPr="00D57074" w14:paraId="7DD7F9A3" w14:textId="77777777" w:rsidTr="00D018D9">
        <w:tc>
          <w:tcPr>
            <w:tcW w:w="604" w:type="pct"/>
            <w:gridSpan w:val="2"/>
          </w:tcPr>
          <w:p w14:paraId="1EF7117F" w14:textId="6CBE1D72" w:rsidR="00D726CD" w:rsidRDefault="00D726CD" w:rsidP="00D726CD">
            <w:pPr>
              <w:pStyle w:val="TableText"/>
              <w:ind w:left="0"/>
              <w:rPr>
                <w:noProof/>
              </w:rPr>
            </w:pPr>
            <w:r>
              <w:rPr>
                <w:noProof/>
              </w:rPr>
              <w:drawing>
                <wp:inline distT="0" distB="0" distL="0" distR="0" wp14:anchorId="547CA0A3" wp14:editId="0342F86A">
                  <wp:extent cx="504825" cy="504825"/>
                  <wp:effectExtent l="19050" t="19050" r="28575" b="28575"/>
                  <wp:docPr id="452353581" name="Picture 45235358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81" w:type="pct"/>
            <w:gridSpan w:val="2"/>
          </w:tcPr>
          <w:p w14:paraId="07670251" w14:textId="7A0BB140" w:rsidR="00316B67" w:rsidRPr="0014770C" w:rsidRDefault="0014770C" w:rsidP="00F647E5">
            <w:pPr>
              <w:rPr>
                <w:sz w:val="20"/>
                <w:szCs w:val="20"/>
              </w:rPr>
            </w:pPr>
            <w:r w:rsidRPr="0014770C">
              <w:rPr>
                <w:sz w:val="20"/>
                <w:szCs w:val="20"/>
              </w:rPr>
              <w:t>As we re-group, let’s share what you discovered.</w:t>
            </w:r>
          </w:p>
        </w:tc>
        <w:tc>
          <w:tcPr>
            <w:tcW w:w="1315" w:type="pct"/>
            <w:shd w:val="clear" w:color="auto" w:fill="auto"/>
          </w:tcPr>
          <w:p w14:paraId="15D0945A" w14:textId="77777777" w:rsidR="00D726CD" w:rsidRDefault="00D726CD" w:rsidP="00D726CD">
            <w:pPr>
              <w:pStyle w:val="TableText"/>
              <w:ind w:left="0"/>
              <w:rPr>
                <w:noProof/>
              </w:rPr>
            </w:pPr>
          </w:p>
        </w:tc>
      </w:tr>
      <w:tr w:rsidR="00215A39" w:rsidRPr="00D57074" w14:paraId="77C3B28F" w14:textId="77777777" w:rsidTr="00D018D9">
        <w:tc>
          <w:tcPr>
            <w:tcW w:w="604" w:type="pct"/>
            <w:gridSpan w:val="2"/>
            <w:shd w:val="clear" w:color="auto" w:fill="auto"/>
          </w:tcPr>
          <w:p w14:paraId="47CA47CA" w14:textId="77777777" w:rsidR="00215A39" w:rsidRDefault="00215A39" w:rsidP="00935EFA">
            <w:pPr>
              <w:pStyle w:val="TableText"/>
              <w:rPr>
                <w:noProof/>
              </w:rPr>
            </w:pPr>
            <w:r w:rsidRPr="00D47B06">
              <w:rPr>
                <w:b/>
                <w:noProof/>
              </w:rPr>
              <w:lastRenderedPageBreak/>
              <w:drawing>
                <wp:inline distT="0" distB="0" distL="0" distR="0" wp14:anchorId="29A603B3" wp14:editId="60E8BC12">
                  <wp:extent cx="502920" cy="502920"/>
                  <wp:effectExtent l="19050" t="19050" r="11430" b="11430"/>
                  <wp:docPr id="490275409" name="Picture 490275409"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81" w:type="pct"/>
            <w:gridSpan w:val="2"/>
            <w:shd w:val="clear" w:color="auto" w:fill="auto"/>
          </w:tcPr>
          <w:p w14:paraId="3630E7AD" w14:textId="77777777" w:rsidR="00215A39" w:rsidRPr="000D2299" w:rsidRDefault="00215A39" w:rsidP="00935EFA">
            <w:pPr>
              <w:pStyle w:val="TableText"/>
              <w:spacing w:before="0" w:after="120"/>
              <w:rPr>
                <w:b/>
                <w:bCs/>
              </w:rPr>
            </w:pPr>
            <w:r w:rsidRPr="000D2299">
              <w:rPr>
                <w:b/>
                <w:bCs/>
              </w:rPr>
              <w:t>DEBRIEF</w:t>
            </w:r>
          </w:p>
          <w:p w14:paraId="0D34A2C8" w14:textId="0DF69BB0" w:rsidR="00215A39" w:rsidRDefault="00215A39" w:rsidP="00935EFA">
            <w:pPr>
              <w:pStyle w:val="TableText"/>
              <w:spacing w:before="0" w:after="120"/>
            </w:pPr>
            <w:r>
              <w:t>Before showing the Exercise 1 Answer Key:</w:t>
            </w:r>
          </w:p>
          <w:p w14:paraId="37557859" w14:textId="77777777" w:rsidR="00215A39" w:rsidRDefault="00215A39" w:rsidP="009369BF">
            <w:pPr>
              <w:pStyle w:val="TableText"/>
              <w:numPr>
                <w:ilvl w:val="0"/>
                <w:numId w:val="100"/>
              </w:numPr>
              <w:spacing w:before="0" w:after="120"/>
            </w:pPr>
            <w:r>
              <w:t>Invite group to briefly share their results with the entire class.</w:t>
            </w:r>
          </w:p>
          <w:p w14:paraId="64F6AFD1" w14:textId="77777777" w:rsidR="00215A39" w:rsidRDefault="00215A39" w:rsidP="009369BF">
            <w:pPr>
              <w:pStyle w:val="TableText"/>
              <w:numPr>
                <w:ilvl w:val="0"/>
                <w:numId w:val="100"/>
              </w:numPr>
              <w:spacing w:before="0" w:after="120"/>
            </w:pPr>
            <w:r>
              <w:t>Facilitate a brief discussion after all groups have shared.</w:t>
            </w:r>
          </w:p>
          <w:p w14:paraId="66C3DBAF" w14:textId="77777777" w:rsidR="00215A39" w:rsidRDefault="00215A39" w:rsidP="00935EFA">
            <w:pPr>
              <w:pStyle w:val="TableText"/>
              <w:spacing w:before="0" w:after="120"/>
            </w:pPr>
            <w:r>
              <w:t>Be prepared to provide clarity if necessary.</w:t>
            </w:r>
          </w:p>
        </w:tc>
        <w:tc>
          <w:tcPr>
            <w:tcW w:w="1315" w:type="pct"/>
            <w:shd w:val="clear" w:color="auto" w:fill="E2EFD9" w:themeFill="accent6" w:themeFillTint="33"/>
          </w:tcPr>
          <w:p w14:paraId="02CFC4F6" w14:textId="77777777" w:rsidR="00215A39" w:rsidRPr="00F647E5" w:rsidRDefault="00215A39" w:rsidP="009369BF">
            <w:pPr>
              <w:pStyle w:val="ListParagraph"/>
              <w:numPr>
                <w:ilvl w:val="0"/>
                <w:numId w:val="101"/>
              </w:numPr>
              <w:spacing w:after="120" w:line="276" w:lineRule="auto"/>
            </w:pPr>
            <w:r>
              <w:t>Continue to monitor the Chat and be prepared to unmute participants if they have input.</w:t>
            </w:r>
          </w:p>
        </w:tc>
      </w:tr>
      <w:tr w:rsidR="00B55366" w:rsidRPr="00D57074" w14:paraId="773BA749" w14:textId="77777777" w:rsidTr="00D932E1">
        <w:tc>
          <w:tcPr>
            <w:tcW w:w="604" w:type="pct"/>
            <w:gridSpan w:val="2"/>
          </w:tcPr>
          <w:p w14:paraId="14CAC9C1" w14:textId="77777777" w:rsidR="00B55366" w:rsidRDefault="00B55366" w:rsidP="00D932E1">
            <w:pPr>
              <w:pStyle w:val="TableText"/>
              <w:ind w:left="0"/>
              <w:rPr>
                <w:noProof/>
              </w:rPr>
            </w:pPr>
            <w:r>
              <w:rPr>
                <w:noProof/>
              </w:rPr>
              <w:drawing>
                <wp:inline distT="0" distB="0" distL="0" distR="0" wp14:anchorId="3E567434" wp14:editId="15B4C356">
                  <wp:extent cx="502920" cy="476097"/>
                  <wp:effectExtent l="19050" t="19050" r="11430" b="19685"/>
                  <wp:docPr id="1656737971" name="Picture 165673797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42AA9D79" w14:textId="4C932A7D" w:rsidR="00B55366" w:rsidRDefault="00B55366" w:rsidP="00D932E1">
            <w:pPr>
              <w:pStyle w:val="TableText"/>
              <w:ind w:left="0"/>
              <w:jc w:val="center"/>
              <w:rPr>
                <w:noProof/>
              </w:rPr>
            </w:pPr>
            <w:r>
              <w:t>Slide 16</w:t>
            </w:r>
          </w:p>
        </w:tc>
        <w:tc>
          <w:tcPr>
            <w:tcW w:w="3081" w:type="pct"/>
            <w:gridSpan w:val="2"/>
          </w:tcPr>
          <w:p w14:paraId="2667F2D1" w14:textId="77777777" w:rsidR="00B55366" w:rsidRDefault="00B55366" w:rsidP="00D932E1">
            <w:pPr>
              <w:pStyle w:val="Figure"/>
              <w:rPr>
                <w:noProof/>
              </w:rPr>
            </w:pPr>
            <w:r>
              <w:rPr>
                <w:noProof/>
              </w:rPr>
              <w:drawing>
                <wp:inline distT="0" distB="0" distL="0" distR="0" wp14:anchorId="52B688EB" wp14:editId="6841E24F">
                  <wp:extent cx="3446266" cy="1938525"/>
                  <wp:effectExtent l="19050" t="19050" r="20955" b="24130"/>
                  <wp:docPr id="741819890" name="Picture 741819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819890" name="Picture 741819890"/>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446266" cy="1938525"/>
                          </a:xfrm>
                          <a:prstGeom prst="rect">
                            <a:avLst/>
                          </a:prstGeom>
                          <a:ln>
                            <a:solidFill>
                              <a:schemeClr val="tx1"/>
                            </a:solidFill>
                          </a:ln>
                        </pic:spPr>
                      </pic:pic>
                    </a:graphicData>
                  </a:graphic>
                </wp:inline>
              </w:drawing>
            </w:r>
            <w:r>
              <w:t xml:space="preserve"> </w:t>
            </w:r>
          </w:p>
        </w:tc>
        <w:tc>
          <w:tcPr>
            <w:tcW w:w="1315" w:type="pct"/>
          </w:tcPr>
          <w:p w14:paraId="7CDAF6D1" w14:textId="77777777" w:rsidR="00B55366" w:rsidRDefault="00B55366" w:rsidP="00D932E1">
            <w:pPr>
              <w:pStyle w:val="TableText"/>
              <w:ind w:left="0"/>
              <w:rPr>
                <w:noProof/>
              </w:rPr>
            </w:pPr>
          </w:p>
        </w:tc>
      </w:tr>
      <w:tr w:rsidR="00B55366" w:rsidRPr="00D57074" w14:paraId="377FD68B" w14:textId="77777777" w:rsidTr="00D932E1">
        <w:tc>
          <w:tcPr>
            <w:tcW w:w="604" w:type="pct"/>
            <w:gridSpan w:val="2"/>
          </w:tcPr>
          <w:p w14:paraId="468D82FF" w14:textId="77777777" w:rsidR="00B55366" w:rsidRDefault="00B55366" w:rsidP="00D932E1">
            <w:pPr>
              <w:pStyle w:val="TableText"/>
              <w:ind w:left="0"/>
              <w:rPr>
                <w:noProof/>
              </w:rPr>
            </w:pPr>
            <w:r>
              <w:rPr>
                <w:noProof/>
              </w:rPr>
              <w:drawing>
                <wp:inline distT="0" distB="0" distL="0" distR="0" wp14:anchorId="4831B0A7" wp14:editId="132B680A">
                  <wp:extent cx="504825" cy="504825"/>
                  <wp:effectExtent l="19050" t="19050" r="28575" b="28575"/>
                  <wp:docPr id="1934573096" name="Picture 1934573096"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81" w:type="pct"/>
            <w:gridSpan w:val="2"/>
          </w:tcPr>
          <w:p w14:paraId="3DE744A2" w14:textId="77777777" w:rsidR="00B55366" w:rsidRPr="007306D1" w:rsidRDefault="00B55366" w:rsidP="00D932E1">
            <w:pPr>
              <w:pStyle w:val="Figure"/>
              <w:spacing w:before="0" w:line="276" w:lineRule="auto"/>
              <w:jc w:val="left"/>
              <w:rPr>
                <w:noProof/>
                <w:sz w:val="20"/>
                <w:szCs w:val="20"/>
              </w:rPr>
            </w:pPr>
            <w:r w:rsidRPr="00A656C6">
              <w:rPr>
                <w:noProof/>
                <w:sz w:val="20"/>
                <w:szCs w:val="20"/>
              </w:rPr>
              <w:t xml:space="preserve">First, let’s review the information we have: </w:t>
            </w:r>
          </w:p>
          <w:p w14:paraId="6C40C614" w14:textId="77777777" w:rsidR="00B55366" w:rsidRPr="00D32492" w:rsidRDefault="00B55366" w:rsidP="00D932E1">
            <w:pPr>
              <w:spacing w:after="120" w:line="276" w:lineRule="auto"/>
            </w:pPr>
            <w:r w:rsidRPr="00D32492">
              <w:rPr>
                <w:b/>
                <w:bCs/>
              </w:rPr>
              <w:t>Outbreak Identification:</w:t>
            </w:r>
            <w:r w:rsidRPr="00D32492">
              <w:t xml:space="preserve"> Health department hotline received a complaint of illness in a group of three who had eaten at a restaurant. The three cases lived in two separate households and shared no other meals or events in common in the week prior to illness. All three cases experienced diarrhea, and two experienced vomiting. Upon receiving this complaint, environmental health was contacted, and an investigation was initiated. </w:t>
            </w:r>
          </w:p>
          <w:p w14:paraId="0BFBD532" w14:textId="67DAA770" w:rsidR="00B55366" w:rsidRPr="00D32492" w:rsidRDefault="00B55366" w:rsidP="00D932E1">
            <w:pPr>
              <w:spacing w:after="120" w:line="276" w:lineRule="auto"/>
            </w:pPr>
            <w:r w:rsidRPr="00D32492">
              <w:rPr>
                <w:b/>
                <w:bCs/>
              </w:rPr>
              <w:t xml:space="preserve">Epi Findings: </w:t>
            </w:r>
            <w:r w:rsidRPr="00D32492">
              <w:t xml:space="preserve">Cases were identified through interviews with restaurant patrons identified through credit card receipts. A case-control study was conducted. Cases were defined as a patron who developed vomiting and/or diarrhea (&gt;3 loose stools in a 24-hour period) after eating food from the restaurant. Interviews were conducted with 48 patrons. Five cases (including the three from the initial complaint group) were identified. All five cases reported diarrhea and abdominal cramps, three (60%) reported vomiting, and one (20%) reported fever. The median incubation period was 27 hours </w:t>
            </w:r>
            <w:r w:rsidRPr="00D32492">
              <w:lastRenderedPageBreak/>
              <w:t xml:space="preserve">(range, 21 to 83 hours). The median duration of illness was 15 hours (range, 4 to 84 hours). One of the cases submitted a stool specimen which was positive for </w:t>
            </w:r>
            <w:r w:rsidR="00974248">
              <w:t>Norovirus</w:t>
            </w:r>
            <w:r w:rsidRPr="00D32492">
              <w:t xml:space="preserve"> GII. </w:t>
            </w:r>
          </w:p>
          <w:p w14:paraId="572E903E" w14:textId="77777777" w:rsidR="00B55366" w:rsidRPr="00F647E5" w:rsidRDefault="00B55366" w:rsidP="00D932E1">
            <w:pPr>
              <w:spacing w:after="120" w:line="276" w:lineRule="auto"/>
            </w:pPr>
            <w:r w:rsidRPr="00D32492">
              <w:t xml:space="preserve">Consumption of pretzels, wontons, and sweet potato tots were associated with illness. </w:t>
            </w:r>
          </w:p>
        </w:tc>
        <w:tc>
          <w:tcPr>
            <w:tcW w:w="1315" w:type="pct"/>
            <w:shd w:val="clear" w:color="auto" w:fill="E2EFD9" w:themeFill="accent6" w:themeFillTint="33"/>
          </w:tcPr>
          <w:p w14:paraId="30607364" w14:textId="77777777" w:rsidR="00B55366" w:rsidRDefault="00B55366" w:rsidP="00D932E1">
            <w:pPr>
              <w:pStyle w:val="TableText"/>
              <w:rPr>
                <w:noProof/>
              </w:rPr>
            </w:pPr>
            <w:r>
              <w:rPr>
                <w:noProof/>
              </w:rPr>
              <w:lastRenderedPageBreak/>
              <w:t>Trainer(s) / Tech Moderator should:</w:t>
            </w:r>
          </w:p>
          <w:p w14:paraId="7F378722" w14:textId="77777777" w:rsidR="00B55366" w:rsidRDefault="00B55366" w:rsidP="00D932E1">
            <w:pPr>
              <w:pStyle w:val="TableTextBulletedList"/>
            </w:pPr>
            <w:r>
              <w:t>Bounce from breakout room to breakout room.</w:t>
            </w:r>
          </w:p>
          <w:p w14:paraId="10483251" w14:textId="77777777" w:rsidR="00B55366" w:rsidRDefault="00B55366" w:rsidP="00D932E1">
            <w:pPr>
              <w:pStyle w:val="TableTextBulletedList"/>
            </w:pPr>
            <w:r>
              <w:t>Cover any housekeeping or instructions for breakout rooms.</w:t>
            </w:r>
          </w:p>
          <w:p w14:paraId="3CBF16C8" w14:textId="77777777" w:rsidR="00B55366" w:rsidRDefault="00B55366" w:rsidP="00D932E1">
            <w:pPr>
              <w:pStyle w:val="TableTextBulletedList"/>
            </w:pPr>
            <w:r>
              <w:t>Unmute groups so they can discuss</w:t>
            </w:r>
          </w:p>
          <w:p w14:paraId="09D9C9D5" w14:textId="77777777" w:rsidR="00B55366" w:rsidRDefault="00B55366" w:rsidP="00D932E1">
            <w:pPr>
              <w:pStyle w:val="TableTextBulletedList"/>
            </w:pPr>
            <w:r>
              <w:t>Announce a two-minute warning.</w:t>
            </w:r>
          </w:p>
          <w:p w14:paraId="03209553" w14:textId="77777777" w:rsidR="00B55366" w:rsidRDefault="00B55366" w:rsidP="00D932E1">
            <w:pPr>
              <w:pStyle w:val="TableTextBulletedList"/>
            </w:pPr>
            <w:r>
              <w:t>At the end of the breakout session:</w:t>
            </w:r>
          </w:p>
          <w:p w14:paraId="140D3353" w14:textId="77777777" w:rsidR="00B55366" w:rsidRDefault="00B55366" w:rsidP="00D932E1">
            <w:pPr>
              <w:pStyle w:val="TableTextBulletedList"/>
            </w:pPr>
            <w:r>
              <w:t>Return participants to the main room.</w:t>
            </w:r>
          </w:p>
          <w:p w14:paraId="5976A409" w14:textId="77777777" w:rsidR="00B55366" w:rsidRDefault="00B55366" w:rsidP="00D932E1">
            <w:pPr>
              <w:pStyle w:val="TableTextBulletedList"/>
            </w:pPr>
            <w:r w:rsidRPr="0005278B">
              <w:t>Pass the lead back to the Trainer.</w:t>
            </w:r>
          </w:p>
        </w:tc>
      </w:tr>
      <w:tr w:rsidR="00B55366" w:rsidRPr="00D57074" w14:paraId="1506CBDF" w14:textId="77777777" w:rsidTr="00D932E1">
        <w:tc>
          <w:tcPr>
            <w:tcW w:w="604" w:type="pct"/>
            <w:gridSpan w:val="2"/>
          </w:tcPr>
          <w:p w14:paraId="7E4BEB5E" w14:textId="77777777" w:rsidR="00B55366" w:rsidRDefault="00B55366" w:rsidP="00D932E1">
            <w:pPr>
              <w:pStyle w:val="TableText"/>
              <w:ind w:left="0"/>
              <w:rPr>
                <w:noProof/>
              </w:rPr>
            </w:pPr>
            <w:r>
              <w:rPr>
                <w:noProof/>
              </w:rPr>
              <w:drawing>
                <wp:inline distT="0" distB="0" distL="0" distR="0" wp14:anchorId="32F592A0" wp14:editId="1206D593">
                  <wp:extent cx="502920" cy="476097"/>
                  <wp:effectExtent l="19050" t="19050" r="11430" b="19685"/>
                  <wp:docPr id="1052032451" name="Picture 105203245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41918336" w14:textId="2AF439DB" w:rsidR="00B55366" w:rsidRDefault="00B55366" w:rsidP="00D932E1">
            <w:pPr>
              <w:pStyle w:val="TableText"/>
              <w:ind w:left="0"/>
              <w:jc w:val="center"/>
              <w:rPr>
                <w:noProof/>
              </w:rPr>
            </w:pPr>
            <w:r>
              <w:t>Slide 17</w:t>
            </w:r>
          </w:p>
        </w:tc>
        <w:tc>
          <w:tcPr>
            <w:tcW w:w="3081" w:type="pct"/>
            <w:gridSpan w:val="2"/>
          </w:tcPr>
          <w:p w14:paraId="06639772" w14:textId="77777777" w:rsidR="00B55366" w:rsidRDefault="00B55366" w:rsidP="00D932E1">
            <w:pPr>
              <w:pStyle w:val="Figure"/>
              <w:rPr>
                <w:noProof/>
              </w:rPr>
            </w:pPr>
            <w:r>
              <w:rPr>
                <w:noProof/>
              </w:rPr>
              <w:drawing>
                <wp:inline distT="0" distB="0" distL="0" distR="0" wp14:anchorId="2B3C2CE3" wp14:editId="67D9B157">
                  <wp:extent cx="3446266" cy="1938525"/>
                  <wp:effectExtent l="19050" t="19050" r="20955" b="24130"/>
                  <wp:docPr id="2109008763" name="Picture 2109008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9008763" name="Picture 2109008763"/>
                          <pic:cNvPicPr/>
                        </pic:nvPicPr>
                        <pic:blipFill>
                          <a:blip r:embed="rId50" cstate="print">
                            <a:extLst>
                              <a:ext uri="{28A0092B-C50C-407E-A947-70E740481C1C}">
                                <a14:useLocalDpi xmlns:a14="http://schemas.microsoft.com/office/drawing/2010/main" val="0"/>
                              </a:ext>
                            </a:extLst>
                          </a:blip>
                          <a:stretch>
                            <a:fillRect/>
                          </a:stretch>
                        </pic:blipFill>
                        <pic:spPr>
                          <a:xfrm>
                            <a:off x="0" y="0"/>
                            <a:ext cx="3446266" cy="1938525"/>
                          </a:xfrm>
                          <a:prstGeom prst="rect">
                            <a:avLst/>
                          </a:prstGeom>
                          <a:ln>
                            <a:solidFill>
                              <a:schemeClr val="tx1"/>
                            </a:solidFill>
                          </a:ln>
                        </pic:spPr>
                      </pic:pic>
                    </a:graphicData>
                  </a:graphic>
                </wp:inline>
              </w:drawing>
            </w:r>
            <w:r>
              <w:t xml:space="preserve"> </w:t>
            </w:r>
          </w:p>
        </w:tc>
        <w:tc>
          <w:tcPr>
            <w:tcW w:w="1315" w:type="pct"/>
            <w:shd w:val="clear" w:color="auto" w:fill="E2EFD9" w:themeFill="accent6" w:themeFillTint="33"/>
          </w:tcPr>
          <w:p w14:paraId="35B5A850" w14:textId="77777777" w:rsidR="00B55366" w:rsidRDefault="00B55366" w:rsidP="00D932E1">
            <w:pPr>
              <w:pStyle w:val="TableText"/>
              <w:ind w:left="0"/>
              <w:rPr>
                <w:noProof/>
              </w:rPr>
            </w:pPr>
            <w:r w:rsidRPr="00AA6E9D">
              <w:rPr>
                <w:b/>
                <w:bCs/>
              </w:rPr>
              <w:t>Optional:</w:t>
            </w:r>
            <w:r w:rsidRPr="00AA6E9D">
              <w:t xml:space="preserve"> Re-drop the link to the IAFP Keys into Chat.</w:t>
            </w:r>
          </w:p>
        </w:tc>
      </w:tr>
      <w:tr w:rsidR="00B55366" w:rsidRPr="00D57074" w14:paraId="73698A8F" w14:textId="77777777" w:rsidTr="00D932E1">
        <w:tc>
          <w:tcPr>
            <w:tcW w:w="604" w:type="pct"/>
            <w:gridSpan w:val="2"/>
          </w:tcPr>
          <w:p w14:paraId="40C7F670" w14:textId="77777777" w:rsidR="00B55366" w:rsidRDefault="00B55366" w:rsidP="00D932E1">
            <w:pPr>
              <w:pStyle w:val="TableText"/>
              <w:ind w:left="0"/>
              <w:rPr>
                <w:noProof/>
              </w:rPr>
            </w:pPr>
            <w:r>
              <w:rPr>
                <w:noProof/>
              </w:rPr>
              <w:drawing>
                <wp:inline distT="0" distB="0" distL="0" distR="0" wp14:anchorId="22EA72B7" wp14:editId="0CE6F400">
                  <wp:extent cx="504825" cy="504825"/>
                  <wp:effectExtent l="19050" t="19050" r="28575" b="28575"/>
                  <wp:docPr id="620305646" name="Picture 620305646"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81" w:type="pct"/>
            <w:gridSpan w:val="2"/>
          </w:tcPr>
          <w:p w14:paraId="52460B04" w14:textId="77777777" w:rsidR="00B55366" w:rsidRPr="00F647E5" w:rsidRDefault="00B55366" w:rsidP="00D932E1"/>
        </w:tc>
        <w:tc>
          <w:tcPr>
            <w:tcW w:w="1315" w:type="pct"/>
            <w:shd w:val="clear" w:color="auto" w:fill="E2EFD9"/>
          </w:tcPr>
          <w:p w14:paraId="64217A9B" w14:textId="77777777" w:rsidR="00B55366" w:rsidRDefault="00B55366" w:rsidP="00D932E1">
            <w:pPr>
              <w:pStyle w:val="TableText"/>
            </w:pPr>
          </w:p>
        </w:tc>
      </w:tr>
      <w:tr w:rsidR="00D32492" w:rsidRPr="00D57074" w14:paraId="7DB0C6B5" w14:textId="77777777" w:rsidTr="007306D1">
        <w:tc>
          <w:tcPr>
            <w:tcW w:w="604" w:type="pct"/>
            <w:gridSpan w:val="2"/>
            <w:shd w:val="clear" w:color="auto" w:fill="auto"/>
          </w:tcPr>
          <w:p w14:paraId="558E6D85" w14:textId="77777777" w:rsidR="00D32492" w:rsidRDefault="00D32492" w:rsidP="00935EFA">
            <w:pPr>
              <w:pStyle w:val="TableText"/>
              <w:ind w:left="0"/>
              <w:rPr>
                <w:noProof/>
              </w:rPr>
            </w:pPr>
            <w:r>
              <w:rPr>
                <w:noProof/>
              </w:rPr>
              <w:drawing>
                <wp:inline distT="0" distB="0" distL="0" distR="0" wp14:anchorId="01C3FA67" wp14:editId="566A036E">
                  <wp:extent cx="502920" cy="476097"/>
                  <wp:effectExtent l="19050" t="19050" r="11430" b="19685"/>
                  <wp:docPr id="1190676994" name="Picture 1190676994"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540C74DC" w14:textId="374C58AC" w:rsidR="00D32492" w:rsidRPr="00D47B06" w:rsidRDefault="00D32492" w:rsidP="00935EFA">
            <w:pPr>
              <w:pStyle w:val="TableText"/>
              <w:rPr>
                <w:noProof/>
              </w:rPr>
            </w:pPr>
            <w:r>
              <w:t>Slide 1</w:t>
            </w:r>
            <w:r w:rsidR="00B55366">
              <w:t>8</w:t>
            </w:r>
          </w:p>
        </w:tc>
        <w:tc>
          <w:tcPr>
            <w:tcW w:w="3074" w:type="pct"/>
            <w:shd w:val="clear" w:color="auto" w:fill="auto"/>
          </w:tcPr>
          <w:p w14:paraId="7CEC0B30" w14:textId="77777777" w:rsidR="00D32492" w:rsidRPr="0032531C" w:rsidRDefault="00D32492" w:rsidP="00935EFA">
            <w:pPr>
              <w:pStyle w:val="Figure"/>
              <w:rPr>
                <w:bCs/>
              </w:rPr>
            </w:pPr>
            <w:r>
              <w:rPr>
                <w:noProof/>
              </w:rPr>
              <w:drawing>
                <wp:inline distT="0" distB="0" distL="0" distR="0" wp14:anchorId="3C126DC7" wp14:editId="63981EFC">
                  <wp:extent cx="3446272" cy="1938528"/>
                  <wp:effectExtent l="19050" t="19050" r="20955" b="24130"/>
                  <wp:docPr id="52070492" name="Picture 52070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70492" name="Picture 52070492"/>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2" w:type="pct"/>
            <w:gridSpan w:val="2"/>
            <w:shd w:val="clear" w:color="auto" w:fill="auto"/>
          </w:tcPr>
          <w:p w14:paraId="06762687" w14:textId="77777777" w:rsidR="00D32492" w:rsidRDefault="00D32492" w:rsidP="00935EFA">
            <w:pPr>
              <w:pStyle w:val="TableText"/>
              <w:rPr>
                <w:noProof/>
              </w:rPr>
            </w:pPr>
          </w:p>
        </w:tc>
      </w:tr>
      <w:tr w:rsidR="00D32492" w:rsidRPr="00D57074" w14:paraId="3AD5DD23" w14:textId="77777777" w:rsidTr="007306D1">
        <w:tc>
          <w:tcPr>
            <w:tcW w:w="604" w:type="pct"/>
            <w:gridSpan w:val="2"/>
            <w:shd w:val="clear" w:color="auto" w:fill="auto"/>
          </w:tcPr>
          <w:p w14:paraId="0D46A99B" w14:textId="77777777" w:rsidR="00D32492" w:rsidRPr="00D47B06" w:rsidRDefault="00D32492" w:rsidP="00935EFA">
            <w:pPr>
              <w:pStyle w:val="TableText"/>
              <w:rPr>
                <w:noProof/>
              </w:rPr>
            </w:pPr>
            <w:r>
              <w:rPr>
                <w:noProof/>
              </w:rPr>
              <w:drawing>
                <wp:inline distT="0" distB="0" distL="0" distR="0" wp14:anchorId="39915FC2" wp14:editId="07882458">
                  <wp:extent cx="504825" cy="504825"/>
                  <wp:effectExtent l="19050" t="19050" r="28575" b="28575"/>
                  <wp:docPr id="1106429421" name="Picture 110642942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4" w:type="pct"/>
            <w:shd w:val="clear" w:color="auto" w:fill="auto"/>
          </w:tcPr>
          <w:p w14:paraId="3EF456D6" w14:textId="5A9DE4F5" w:rsidR="0014770C" w:rsidRPr="0014770C" w:rsidRDefault="0014770C" w:rsidP="00935EFA">
            <w:pPr>
              <w:pStyle w:val="TableText"/>
              <w:spacing w:after="240"/>
            </w:pPr>
            <w:r w:rsidRPr="0014770C">
              <w:t>Let’s discuss exercise 1.</w:t>
            </w:r>
          </w:p>
          <w:p w14:paraId="6AE5448C" w14:textId="32CEB4A1" w:rsidR="00D32492" w:rsidRPr="00DD7603" w:rsidRDefault="00D32492" w:rsidP="00935EFA">
            <w:pPr>
              <w:pStyle w:val="TableText"/>
              <w:spacing w:after="240"/>
            </w:pPr>
            <w:r w:rsidRPr="00DD7603">
              <w:rPr>
                <w:b/>
                <w:bCs/>
                <w:u w:val="single"/>
              </w:rPr>
              <w:t>Workbook 2: Noro</w:t>
            </w:r>
          </w:p>
          <w:p w14:paraId="78839343" w14:textId="77777777" w:rsidR="00D32492" w:rsidRPr="00DD7603" w:rsidRDefault="00D32492" w:rsidP="00784B57">
            <w:pPr>
              <w:pStyle w:val="TableText"/>
              <w:spacing w:before="0" w:after="0"/>
              <w:ind w:left="0"/>
            </w:pPr>
            <w:r w:rsidRPr="00DD7603">
              <w:rPr>
                <w:b/>
                <w:bCs/>
              </w:rPr>
              <w:t>Observations</w:t>
            </w:r>
          </w:p>
          <w:p w14:paraId="6AB55A76" w14:textId="77777777" w:rsidR="00D32492" w:rsidRPr="00DD7603" w:rsidRDefault="00D32492" w:rsidP="009369BF">
            <w:pPr>
              <w:pStyle w:val="TableText"/>
              <w:numPr>
                <w:ilvl w:val="0"/>
                <w:numId w:val="78"/>
              </w:numPr>
              <w:spacing w:before="0" w:after="0"/>
            </w:pPr>
            <w:r w:rsidRPr="00DD7603">
              <w:t>Preparation of implicated foods: Look for evidence of bare hand contact with ready-to-eat foods.</w:t>
            </w:r>
          </w:p>
          <w:p w14:paraId="4A5C5B13" w14:textId="77777777" w:rsidR="00D32492" w:rsidRPr="00DD7603" w:rsidRDefault="00D32492" w:rsidP="009369BF">
            <w:pPr>
              <w:pStyle w:val="TableText"/>
              <w:numPr>
                <w:ilvl w:val="0"/>
                <w:numId w:val="78"/>
              </w:numPr>
              <w:spacing w:before="0" w:after="0"/>
            </w:pPr>
            <w:r w:rsidRPr="00DD7603">
              <w:lastRenderedPageBreak/>
              <w:t>Hand hygiene behaviors: Observe if food workers wash hands at proper times and if behavior could lead to contamination of food or food contact surfaces.</w:t>
            </w:r>
          </w:p>
          <w:p w14:paraId="541ECB8E" w14:textId="77777777" w:rsidR="00D32492" w:rsidRPr="00DD7603" w:rsidRDefault="00D32492" w:rsidP="009369BF">
            <w:pPr>
              <w:pStyle w:val="TableText"/>
              <w:numPr>
                <w:ilvl w:val="0"/>
                <w:numId w:val="78"/>
              </w:numPr>
              <w:spacing w:before="0" w:after="120"/>
            </w:pPr>
            <w:r w:rsidRPr="00DD7603">
              <w:t>Other poor food safety practices</w:t>
            </w:r>
          </w:p>
          <w:p w14:paraId="3C73F6C1" w14:textId="77777777" w:rsidR="00D32492" w:rsidRPr="00DD7603" w:rsidRDefault="00D32492" w:rsidP="00784B57">
            <w:pPr>
              <w:pStyle w:val="TableText"/>
              <w:spacing w:before="0" w:after="0"/>
              <w:ind w:left="0"/>
            </w:pPr>
            <w:r w:rsidRPr="00DD7603">
              <w:rPr>
                <w:b/>
                <w:bCs/>
              </w:rPr>
              <w:t>Record Review</w:t>
            </w:r>
          </w:p>
          <w:p w14:paraId="47CE20BB" w14:textId="77777777" w:rsidR="00D32492" w:rsidRPr="00DD7603" w:rsidRDefault="00D32492" w:rsidP="009369BF">
            <w:pPr>
              <w:pStyle w:val="TableText"/>
              <w:numPr>
                <w:ilvl w:val="0"/>
                <w:numId w:val="90"/>
              </w:numPr>
              <w:spacing w:before="0" w:after="0"/>
            </w:pPr>
            <w:r w:rsidRPr="00DD7603">
              <w:t>Employee illness logs</w:t>
            </w:r>
          </w:p>
          <w:p w14:paraId="49CA7EE0" w14:textId="77777777" w:rsidR="00D32492" w:rsidRPr="00DD7603" w:rsidRDefault="00D32492" w:rsidP="009369BF">
            <w:pPr>
              <w:pStyle w:val="TableText"/>
              <w:numPr>
                <w:ilvl w:val="0"/>
                <w:numId w:val="90"/>
              </w:numPr>
              <w:spacing w:before="0" w:after="0"/>
            </w:pPr>
            <w:r w:rsidRPr="00DD7603">
              <w:t>Employee health policy</w:t>
            </w:r>
          </w:p>
          <w:p w14:paraId="78722226" w14:textId="77777777" w:rsidR="00D32492" w:rsidRPr="00DD7603" w:rsidRDefault="00D32492" w:rsidP="009369BF">
            <w:pPr>
              <w:pStyle w:val="TableText"/>
              <w:numPr>
                <w:ilvl w:val="0"/>
                <w:numId w:val="90"/>
              </w:numPr>
              <w:spacing w:before="0" w:after="0"/>
            </w:pPr>
            <w:r w:rsidRPr="00DD7603">
              <w:t xml:space="preserve">Training around employee health policies </w:t>
            </w:r>
          </w:p>
          <w:p w14:paraId="4D9516A5" w14:textId="77777777" w:rsidR="00D32492" w:rsidRPr="00DD7603" w:rsidRDefault="00D32492" w:rsidP="009369BF">
            <w:pPr>
              <w:pStyle w:val="TableText"/>
              <w:numPr>
                <w:ilvl w:val="0"/>
                <w:numId w:val="90"/>
              </w:numPr>
              <w:spacing w:before="0" w:after="120"/>
            </w:pPr>
            <w:r w:rsidRPr="00DD7603">
              <w:t>Credit card receipts (case finding): from patrons who dined at the restaurant on June 19th</w:t>
            </w:r>
          </w:p>
          <w:p w14:paraId="6B92A81B" w14:textId="77777777" w:rsidR="00D32492" w:rsidRPr="00DD7603" w:rsidRDefault="00D32492" w:rsidP="00784B57">
            <w:pPr>
              <w:pStyle w:val="TableText"/>
              <w:spacing w:before="0" w:after="0"/>
              <w:ind w:left="0"/>
            </w:pPr>
            <w:r w:rsidRPr="00DD7603">
              <w:rPr>
                <w:b/>
                <w:bCs/>
              </w:rPr>
              <w:t>Interview</w:t>
            </w:r>
          </w:p>
          <w:p w14:paraId="744810C9" w14:textId="005F448B" w:rsidR="00D32492" w:rsidRPr="00DD7603" w:rsidRDefault="00D32492" w:rsidP="009369BF">
            <w:pPr>
              <w:pStyle w:val="TableText"/>
              <w:numPr>
                <w:ilvl w:val="0"/>
                <w:numId w:val="78"/>
              </w:numPr>
              <w:spacing w:before="0" w:after="0"/>
            </w:pPr>
            <w:r w:rsidRPr="00DD7603">
              <w:t>Illness history. Ask food workers if they experienced vomiting and/or diarrhea and worked while symptomatic/infectious.</w:t>
            </w:r>
          </w:p>
          <w:p w14:paraId="0BB8EE54" w14:textId="22FB219F" w:rsidR="00D32492" w:rsidRPr="00DD7603" w:rsidRDefault="00D32492" w:rsidP="009369BF">
            <w:pPr>
              <w:pStyle w:val="TableText"/>
              <w:numPr>
                <w:ilvl w:val="0"/>
                <w:numId w:val="78"/>
              </w:numPr>
              <w:spacing w:before="0" w:after="0"/>
            </w:pPr>
            <w:r w:rsidRPr="00DD7603">
              <w:t>Barriers to staying home while sick. Ask food workers why they might decide to work while sick.</w:t>
            </w:r>
          </w:p>
          <w:p w14:paraId="2A5C172C" w14:textId="3A5111A1" w:rsidR="00D32492" w:rsidRPr="009B3F98" w:rsidRDefault="00D32492" w:rsidP="009369BF">
            <w:pPr>
              <w:pStyle w:val="TableText"/>
              <w:numPr>
                <w:ilvl w:val="0"/>
                <w:numId w:val="78"/>
              </w:numPr>
              <w:spacing w:before="0" w:after="120"/>
            </w:pPr>
            <w:r w:rsidRPr="00DD7603">
              <w:t>Cleaning and sanitation practices. Ask about cleaning and sanitation practices of high touch surfaces</w:t>
            </w:r>
          </w:p>
        </w:tc>
        <w:tc>
          <w:tcPr>
            <w:tcW w:w="1322" w:type="pct"/>
            <w:gridSpan w:val="2"/>
            <w:shd w:val="clear" w:color="auto" w:fill="auto"/>
          </w:tcPr>
          <w:p w14:paraId="29F1C316" w14:textId="77777777" w:rsidR="00D32492" w:rsidRDefault="00D32492" w:rsidP="00935EFA">
            <w:pPr>
              <w:pStyle w:val="TableText"/>
              <w:rPr>
                <w:noProof/>
              </w:rPr>
            </w:pPr>
          </w:p>
        </w:tc>
      </w:tr>
      <w:tr w:rsidR="007306D1" w:rsidRPr="00D57074" w14:paraId="5C727F5A" w14:textId="77777777" w:rsidTr="007306D1">
        <w:tc>
          <w:tcPr>
            <w:tcW w:w="604" w:type="pct"/>
            <w:gridSpan w:val="2"/>
          </w:tcPr>
          <w:p w14:paraId="6719AB45" w14:textId="4A7529B6" w:rsidR="007306D1" w:rsidRDefault="007306D1" w:rsidP="007306D1">
            <w:pPr>
              <w:pStyle w:val="TableText"/>
              <w:ind w:left="0"/>
              <w:rPr>
                <w:noProof/>
              </w:rPr>
            </w:pPr>
            <w:r w:rsidRPr="00D47B06">
              <w:rPr>
                <w:b/>
                <w:noProof/>
              </w:rPr>
              <w:drawing>
                <wp:inline distT="0" distB="0" distL="0" distR="0" wp14:anchorId="0BCE136C" wp14:editId="7BCBC3B6">
                  <wp:extent cx="502920" cy="437540"/>
                  <wp:effectExtent l="19050" t="19050" r="11430" b="19685"/>
                  <wp:docPr id="864320568" name="Picture 864320568"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6">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3081" w:type="pct"/>
            <w:gridSpan w:val="2"/>
          </w:tcPr>
          <w:p w14:paraId="69B41544" w14:textId="77777777" w:rsidR="007306D1" w:rsidRPr="00331598" w:rsidRDefault="007306D1" w:rsidP="007306D1">
            <w:pPr>
              <w:pStyle w:val="Figure"/>
              <w:spacing w:before="0" w:after="120" w:line="276" w:lineRule="auto"/>
              <w:jc w:val="left"/>
              <w:rPr>
                <w:b/>
                <w:bCs/>
                <w:noProof/>
                <w:sz w:val="20"/>
                <w:szCs w:val="20"/>
              </w:rPr>
            </w:pPr>
            <w:r w:rsidRPr="00331598">
              <w:rPr>
                <w:b/>
                <w:bCs/>
                <w:noProof/>
                <w:sz w:val="20"/>
                <w:szCs w:val="20"/>
              </w:rPr>
              <w:t>Key Point!</w:t>
            </w:r>
          </w:p>
          <w:p w14:paraId="3CA0B462" w14:textId="77777777" w:rsidR="007306D1" w:rsidRPr="00331598" w:rsidRDefault="007306D1" w:rsidP="007306D1">
            <w:pPr>
              <w:pStyle w:val="BodyText"/>
              <w:rPr>
                <w:sz w:val="20"/>
                <w:szCs w:val="20"/>
              </w:rPr>
            </w:pPr>
            <w:r w:rsidRPr="00331598">
              <w:rPr>
                <w:sz w:val="20"/>
                <w:szCs w:val="20"/>
              </w:rPr>
              <w:t>The list above is not exhaustive of all possible answers. Some participants may have additional observations, record reviews, and interview questions.</w:t>
            </w:r>
          </w:p>
          <w:p w14:paraId="5ECC6230" w14:textId="7C34F5E7" w:rsidR="007306D1" w:rsidRPr="0091693E" w:rsidRDefault="007306D1" w:rsidP="007306D1">
            <w:pPr>
              <w:pStyle w:val="TableText"/>
              <w:spacing w:before="240" w:after="240"/>
              <w:rPr>
                <w:noProof/>
              </w:rPr>
            </w:pPr>
            <w:r w:rsidRPr="00331598">
              <w:rPr>
                <w:szCs w:val="20"/>
              </w:rPr>
              <w:t>There could be many different implicated foods. Encourage investigators to not have tunnel vision.</w:t>
            </w:r>
          </w:p>
        </w:tc>
        <w:tc>
          <w:tcPr>
            <w:tcW w:w="1315" w:type="pct"/>
          </w:tcPr>
          <w:p w14:paraId="61DFA965" w14:textId="77777777" w:rsidR="007306D1" w:rsidRDefault="007306D1" w:rsidP="007306D1">
            <w:pPr>
              <w:pStyle w:val="TableText"/>
              <w:ind w:left="0"/>
              <w:rPr>
                <w:noProof/>
              </w:rPr>
            </w:pPr>
          </w:p>
        </w:tc>
      </w:tr>
      <w:tr w:rsidR="007306D1" w:rsidRPr="00D57074" w14:paraId="70296806" w14:textId="77777777" w:rsidTr="007306D1">
        <w:tc>
          <w:tcPr>
            <w:tcW w:w="604" w:type="pct"/>
            <w:gridSpan w:val="2"/>
          </w:tcPr>
          <w:p w14:paraId="070EAC81" w14:textId="63F7A646" w:rsidR="007306D1" w:rsidRPr="00D47B06" w:rsidRDefault="007306D1" w:rsidP="007306D1">
            <w:pPr>
              <w:pStyle w:val="TableText"/>
              <w:ind w:left="0"/>
              <w:rPr>
                <w:b/>
                <w:noProof/>
              </w:rPr>
            </w:pPr>
            <w:r w:rsidRPr="00D47B06">
              <w:rPr>
                <w:b/>
                <w:noProof/>
              </w:rPr>
              <w:drawing>
                <wp:inline distT="0" distB="0" distL="0" distR="0" wp14:anchorId="2EB2C6D7" wp14:editId="1B82DFCE">
                  <wp:extent cx="502920" cy="502920"/>
                  <wp:effectExtent l="19050" t="19050" r="11430" b="11430"/>
                  <wp:docPr id="287792607" name="Picture 287792607"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81" w:type="pct"/>
            <w:gridSpan w:val="2"/>
          </w:tcPr>
          <w:p w14:paraId="6FD7BE72" w14:textId="77777777" w:rsidR="007306D1" w:rsidRPr="00331598" w:rsidRDefault="007306D1" w:rsidP="007306D1">
            <w:pPr>
              <w:pStyle w:val="Figure"/>
              <w:spacing w:before="0" w:after="120" w:line="276" w:lineRule="auto"/>
              <w:jc w:val="left"/>
              <w:rPr>
                <w:b/>
                <w:bCs/>
                <w:noProof/>
                <w:sz w:val="20"/>
                <w:szCs w:val="20"/>
              </w:rPr>
            </w:pPr>
            <w:r w:rsidRPr="00331598">
              <w:rPr>
                <w:b/>
                <w:bCs/>
                <w:noProof/>
                <w:sz w:val="20"/>
                <w:szCs w:val="20"/>
              </w:rPr>
              <w:t>Question/Answer</w:t>
            </w:r>
          </w:p>
          <w:p w14:paraId="58FC872F" w14:textId="42B211BA" w:rsidR="007306D1" w:rsidRPr="007306D1" w:rsidRDefault="007306D1" w:rsidP="007306D1">
            <w:pPr>
              <w:pStyle w:val="TableText"/>
              <w:spacing w:after="240"/>
              <w:rPr>
                <w:noProof/>
              </w:rPr>
            </w:pPr>
            <w:r w:rsidRPr="00331598">
              <w:rPr>
                <w:szCs w:val="20"/>
              </w:rPr>
              <w:t>Invite group to share the outcomes of their respective group’s findings regarding Observations, Record Review, and Interview.</w:t>
            </w:r>
          </w:p>
        </w:tc>
        <w:tc>
          <w:tcPr>
            <w:tcW w:w="1315" w:type="pct"/>
            <w:shd w:val="clear" w:color="auto" w:fill="auto"/>
          </w:tcPr>
          <w:p w14:paraId="6ADB0A5C" w14:textId="382A0E64" w:rsidR="007306D1" w:rsidRDefault="007306D1" w:rsidP="007306D1">
            <w:pPr>
              <w:pStyle w:val="TableText"/>
              <w:ind w:left="0"/>
              <w:rPr>
                <w:noProof/>
              </w:rPr>
            </w:pPr>
          </w:p>
        </w:tc>
      </w:tr>
      <w:tr w:rsidR="007306D1" w:rsidRPr="00D57074" w14:paraId="085DC3C6" w14:textId="77777777" w:rsidTr="007306D1">
        <w:tc>
          <w:tcPr>
            <w:tcW w:w="604" w:type="pct"/>
            <w:gridSpan w:val="2"/>
            <w:shd w:val="clear" w:color="auto" w:fill="E2EFD9"/>
          </w:tcPr>
          <w:p w14:paraId="06D3520E" w14:textId="2BEBCF0B" w:rsidR="007306D1" w:rsidRPr="00D47B06" w:rsidRDefault="007306D1" w:rsidP="007306D1">
            <w:pPr>
              <w:pStyle w:val="TableText"/>
              <w:ind w:left="0"/>
              <w:rPr>
                <w:b/>
                <w:noProof/>
              </w:rPr>
            </w:pPr>
            <w:r w:rsidRPr="00D47B06">
              <w:rPr>
                <w:b/>
                <w:noProof/>
              </w:rPr>
              <w:drawing>
                <wp:inline distT="0" distB="0" distL="0" distR="0" wp14:anchorId="1072ACB2" wp14:editId="2E62846C">
                  <wp:extent cx="502920" cy="502920"/>
                  <wp:effectExtent l="19050" t="19050" r="11430" b="11430"/>
                  <wp:docPr id="788921285" name="Picture 788921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81" w:type="pct"/>
            <w:gridSpan w:val="2"/>
            <w:shd w:val="clear" w:color="auto" w:fill="E2EFD9"/>
          </w:tcPr>
          <w:p w14:paraId="73FF87A6" w14:textId="370709DD" w:rsidR="007306D1" w:rsidRPr="0073382B" w:rsidRDefault="007306D1" w:rsidP="007306D1">
            <w:pPr>
              <w:pStyle w:val="TableText"/>
              <w:rPr>
                <w:b/>
                <w:bCs/>
              </w:rPr>
            </w:pPr>
            <w:r w:rsidRPr="0032531C">
              <w:rPr>
                <w:b/>
                <w:bCs/>
              </w:rPr>
              <w:t>vILT</w:t>
            </w:r>
          </w:p>
        </w:tc>
        <w:tc>
          <w:tcPr>
            <w:tcW w:w="1315" w:type="pct"/>
            <w:shd w:val="clear" w:color="auto" w:fill="E2EFD9"/>
          </w:tcPr>
          <w:p w14:paraId="5E4D8146" w14:textId="77777777" w:rsidR="007306D1" w:rsidRDefault="007306D1" w:rsidP="009369BF">
            <w:pPr>
              <w:pStyle w:val="TableText"/>
              <w:numPr>
                <w:ilvl w:val="0"/>
                <w:numId w:val="95"/>
              </w:numPr>
              <w:rPr>
                <w:noProof/>
              </w:rPr>
            </w:pPr>
            <w:r>
              <w:rPr>
                <w:noProof/>
              </w:rPr>
              <w:t>Unmute participants for this Question/Answer period.</w:t>
            </w:r>
          </w:p>
          <w:p w14:paraId="2D03DDB9" w14:textId="5E655306" w:rsidR="007306D1" w:rsidRPr="00F647E5" w:rsidRDefault="007306D1" w:rsidP="009369BF">
            <w:pPr>
              <w:pStyle w:val="ListParagraph"/>
              <w:numPr>
                <w:ilvl w:val="0"/>
                <w:numId w:val="95"/>
              </w:numPr>
            </w:pPr>
            <w:r>
              <w:rPr>
                <w:noProof/>
              </w:rPr>
              <w:t>Monitor the chat area.</w:t>
            </w:r>
          </w:p>
        </w:tc>
      </w:tr>
    </w:tbl>
    <w:p w14:paraId="79821135" w14:textId="4BDEA560" w:rsidR="0042251A" w:rsidRDefault="0042251A" w:rsidP="0046361E"/>
    <w:p w14:paraId="1273717F" w14:textId="099EE708" w:rsidR="00B74B6E" w:rsidRDefault="00B74B6E" w:rsidP="00B74B6E">
      <w:pPr>
        <w:pStyle w:val="Heading3"/>
      </w:pPr>
      <w:bookmarkStart w:id="18" w:name="_Toc174386683"/>
      <w:r>
        <w:lastRenderedPageBreak/>
        <w:t>Investigative Process Overview</w:t>
      </w:r>
      <w:bookmarkEnd w:id="18"/>
    </w:p>
    <w:tbl>
      <w:tblPr>
        <w:tblStyle w:val="TableGrid"/>
        <w:tblW w:w="5000" w:type="pct"/>
        <w:tblLook w:val="04A0" w:firstRow="1" w:lastRow="0" w:firstColumn="1" w:lastColumn="0" w:noHBand="0" w:noVBand="1"/>
      </w:tblPr>
      <w:tblGrid>
        <w:gridCol w:w="1152"/>
        <w:gridCol w:w="13"/>
        <w:gridCol w:w="5851"/>
        <w:gridCol w:w="2334"/>
      </w:tblGrid>
      <w:tr w:rsidR="00574601" w:rsidRPr="00D57074" w14:paraId="0D5F19F7" w14:textId="77777777" w:rsidTr="007306D1">
        <w:tc>
          <w:tcPr>
            <w:tcW w:w="623" w:type="pct"/>
            <w:gridSpan w:val="2"/>
            <w:shd w:val="clear" w:color="auto" w:fill="auto"/>
          </w:tcPr>
          <w:p w14:paraId="49DE6AC4" w14:textId="77777777" w:rsidR="00574601" w:rsidRDefault="00574601" w:rsidP="00574601">
            <w:pPr>
              <w:pStyle w:val="TableText"/>
              <w:ind w:left="0"/>
              <w:rPr>
                <w:noProof/>
              </w:rPr>
            </w:pPr>
            <w:r>
              <w:rPr>
                <w:noProof/>
              </w:rPr>
              <w:drawing>
                <wp:inline distT="0" distB="0" distL="0" distR="0" wp14:anchorId="0A4AE951" wp14:editId="76E56CC3">
                  <wp:extent cx="502920" cy="476097"/>
                  <wp:effectExtent l="19050" t="19050" r="11430" b="19685"/>
                  <wp:docPr id="581864024" name="Picture 581864024"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8882567" w14:textId="688C965C" w:rsidR="00574601" w:rsidRPr="00D47B06" w:rsidRDefault="00574601" w:rsidP="00574601">
            <w:pPr>
              <w:pStyle w:val="TableText"/>
              <w:rPr>
                <w:noProof/>
              </w:rPr>
            </w:pPr>
            <w:r>
              <w:t xml:space="preserve">Slide </w:t>
            </w:r>
            <w:r w:rsidR="00B55366">
              <w:t>19</w:t>
            </w:r>
          </w:p>
        </w:tc>
        <w:tc>
          <w:tcPr>
            <w:tcW w:w="3129" w:type="pct"/>
            <w:shd w:val="clear" w:color="auto" w:fill="auto"/>
          </w:tcPr>
          <w:p w14:paraId="1A0FE26C" w14:textId="5A8A78B6" w:rsidR="00574601" w:rsidRPr="0032531C" w:rsidRDefault="00574601" w:rsidP="00595DFE">
            <w:pPr>
              <w:pStyle w:val="Figure"/>
              <w:rPr>
                <w:bCs/>
              </w:rPr>
            </w:pPr>
            <w:r>
              <w:rPr>
                <w:noProof/>
              </w:rPr>
              <w:drawing>
                <wp:inline distT="0" distB="0" distL="0" distR="0" wp14:anchorId="0D45D256" wp14:editId="0EE01A3B">
                  <wp:extent cx="3446272" cy="1938528"/>
                  <wp:effectExtent l="19050" t="19050" r="20955" b="24130"/>
                  <wp:docPr id="1258597854" name="Picture 1258597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597854" name="Picture 1258597854"/>
                          <pic:cNvPicPr/>
                        </pic:nvPicPr>
                        <pic:blipFill>
                          <a:blip r:embed="rId52"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8" w:type="pct"/>
            <w:shd w:val="clear" w:color="auto" w:fill="auto"/>
          </w:tcPr>
          <w:p w14:paraId="6E6E0267" w14:textId="77777777" w:rsidR="00574601" w:rsidRDefault="00574601" w:rsidP="00574601">
            <w:pPr>
              <w:pStyle w:val="TableText"/>
              <w:rPr>
                <w:noProof/>
              </w:rPr>
            </w:pPr>
          </w:p>
        </w:tc>
      </w:tr>
      <w:tr w:rsidR="0028792F" w:rsidRPr="00D57074" w14:paraId="28E351EB" w14:textId="77777777" w:rsidTr="007306D1">
        <w:tc>
          <w:tcPr>
            <w:tcW w:w="623" w:type="pct"/>
            <w:gridSpan w:val="2"/>
            <w:shd w:val="clear" w:color="auto" w:fill="auto"/>
          </w:tcPr>
          <w:p w14:paraId="3F91E42A" w14:textId="787EA51E" w:rsidR="0028792F" w:rsidRPr="00D47B06" w:rsidRDefault="002912E5" w:rsidP="0028792F">
            <w:pPr>
              <w:pStyle w:val="TableText"/>
              <w:rPr>
                <w:noProof/>
              </w:rPr>
            </w:pPr>
            <w:r>
              <w:rPr>
                <w:noProof/>
              </w:rPr>
              <w:drawing>
                <wp:inline distT="0" distB="0" distL="0" distR="0" wp14:anchorId="2D916DDB" wp14:editId="6321174F">
                  <wp:extent cx="504825" cy="504825"/>
                  <wp:effectExtent l="19050" t="19050" r="28575" b="28575"/>
                  <wp:docPr id="501152291" name="Picture 50115229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17036197" w14:textId="6C6CC04C" w:rsidR="00DD7603" w:rsidRPr="00DD7603" w:rsidRDefault="00DD7603" w:rsidP="00DD7603">
            <w:r w:rsidRPr="00DD7603">
              <w:t>Back to our example</w:t>
            </w:r>
            <w:r w:rsidR="00784B57">
              <w:t>,</w:t>
            </w:r>
            <w:r w:rsidRPr="00DD7603">
              <w:t xml:space="preserve"> let’s continue with looking at the how and why, the contributing factors and environmental antecedents</w:t>
            </w:r>
            <w:r w:rsidR="009C09AA">
              <w:t>.</w:t>
            </w:r>
          </w:p>
          <w:p w14:paraId="5AEAE4F1" w14:textId="36CD307B" w:rsidR="0028792F" w:rsidRPr="00F647E5" w:rsidRDefault="0028792F" w:rsidP="00F647E5"/>
        </w:tc>
        <w:tc>
          <w:tcPr>
            <w:tcW w:w="1248" w:type="pct"/>
            <w:shd w:val="clear" w:color="auto" w:fill="auto"/>
          </w:tcPr>
          <w:p w14:paraId="005DC88C" w14:textId="77777777" w:rsidR="0028792F" w:rsidRDefault="0028792F" w:rsidP="0028792F">
            <w:pPr>
              <w:pStyle w:val="TableText"/>
              <w:rPr>
                <w:noProof/>
              </w:rPr>
            </w:pPr>
          </w:p>
        </w:tc>
      </w:tr>
      <w:tr w:rsidR="00A77591" w:rsidRPr="00D57074" w14:paraId="09022105" w14:textId="77777777" w:rsidTr="007306D1">
        <w:tc>
          <w:tcPr>
            <w:tcW w:w="623" w:type="pct"/>
            <w:gridSpan w:val="2"/>
            <w:shd w:val="clear" w:color="auto" w:fill="auto"/>
          </w:tcPr>
          <w:p w14:paraId="0B91DA48" w14:textId="77777777" w:rsidR="00A77591" w:rsidRDefault="00A77591" w:rsidP="00A77591">
            <w:pPr>
              <w:pStyle w:val="TableText"/>
              <w:ind w:left="0"/>
              <w:rPr>
                <w:noProof/>
              </w:rPr>
            </w:pPr>
            <w:r>
              <w:rPr>
                <w:noProof/>
              </w:rPr>
              <w:drawing>
                <wp:inline distT="0" distB="0" distL="0" distR="0" wp14:anchorId="5A01FC64" wp14:editId="193C725B">
                  <wp:extent cx="502920" cy="476097"/>
                  <wp:effectExtent l="19050" t="19050" r="11430" b="19685"/>
                  <wp:docPr id="2036223151" name="Picture 203622315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FA8601F" w14:textId="17E00C97" w:rsidR="00A77591" w:rsidRPr="00D47B06" w:rsidRDefault="00A77591" w:rsidP="00A77591">
            <w:pPr>
              <w:pStyle w:val="TableText"/>
              <w:rPr>
                <w:noProof/>
              </w:rPr>
            </w:pPr>
            <w:r>
              <w:t>Slide 2</w:t>
            </w:r>
            <w:r w:rsidR="00B55366">
              <w:t>0</w:t>
            </w:r>
          </w:p>
        </w:tc>
        <w:tc>
          <w:tcPr>
            <w:tcW w:w="3129" w:type="pct"/>
            <w:shd w:val="clear" w:color="auto" w:fill="auto"/>
          </w:tcPr>
          <w:p w14:paraId="697C53A2" w14:textId="3EFBC15C" w:rsidR="00A77591" w:rsidRPr="000B17C3" w:rsidRDefault="00A77591" w:rsidP="00595DFE">
            <w:pPr>
              <w:pStyle w:val="Figure"/>
              <w:rPr>
                <w:bCs/>
              </w:rPr>
            </w:pPr>
            <w:r>
              <w:rPr>
                <w:noProof/>
              </w:rPr>
              <w:drawing>
                <wp:inline distT="0" distB="0" distL="0" distR="0" wp14:anchorId="5B35B804" wp14:editId="384EBDA4">
                  <wp:extent cx="3446272" cy="1938528"/>
                  <wp:effectExtent l="19050" t="19050" r="20955" b="24130"/>
                  <wp:docPr id="338706355" name="Picture 338706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706355" name="Picture 338706355"/>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8" w:type="pct"/>
            <w:shd w:val="clear" w:color="auto" w:fill="auto"/>
          </w:tcPr>
          <w:p w14:paraId="61A16DE7" w14:textId="77777777" w:rsidR="00A77591" w:rsidRDefault="00A77591" w:rsidP="00A77591">
            <w:pPr>
              <w:pStyle w:val="TableText"/>
              <w:rPr>
                <w:noProof/>
              </w:rPr>
            </w:pPr>
          </w:p>
        </w:tc>
      </w:tr>
      <w:tr w:rsidR="000B17C3" w:rsidRPr="00D57074" w14:paraId="4B430B13" w14:textId="77777777" w:rsidTr="007306D1">
        <w:tc>
          <w:tcPr>
            <w:tcW w:w="623" w:type="pct"/>
            <w:gridSpan w:val="2"/>
            <w:shd w:val="clear" w:color="auto" w:fill="auto"/>
          </w:tcPr>
          <w:p w14:paraId="3C02FB83" w14:textId="05F47EAE" w:rsidR="000B17C3" w:rsidRPr="00D47B06" w:rsidRDefault="001008E3" w:rsidP="0028792F">
            <w:pPr>
              <w:pStyle w:val="TableText"/>
              <w:rPr>
                <w:noProof/>
              </w:rPr>
            </w:pPr>
            <w:r>
              <w:rPr>
                <w:noProof/>
              </w:rPr>
              <w:drawing>
                <wp:inline distT="0" distB="0" distL="0" distR="0" wp14:anchorId="0FAC8BA4" wp14:editId="52FD8696">
                  <wp:extent cx="504825" cy="504825"/>
                  <wp:effectExtent l="19050" t="19050" r="28575" b="28575"/>
                  <wp:docPr id="1930638434" name="Picture 1930638434"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0EAF3A60" w14:textId="77777777" w:rsidR="009C09AA" w:rsidRDefault="009C09AA" w:rsidP="009C09AA">
            <w:pPr>
              <w:pStyle w:val="TableText"/>
              <w:spacing w:before="0" w:after="120"/>
            </w:pPr>
            <w:r w:rsidRPr="009C09AA">
              <w:t>So</w:t>
            </w:r>
            <w:r>
              <w:t>,</w:t>
            </w:r>
            <w:r w:rsidRPr="009C09AA">
              <w:t xml:space="preserve"> contributing factors are the how did this happen part of the outbreak. They are the preventable causes. </w:t>
            </w:r>
          </w:p>
          <w:p w14:paraId="47610541" w14:textId="77777777" w:rsidR="009C09AA" w:rsidRDefault="009C09AA" w:rsidP="009C09AA">
            <w:pPr>
              <w:pStyle w:val="TableText"/>
              <w:spacing w:before="0" w:after="120"/>
            </w:pPr>
            <w:r w:rsidRPr="009C09AA">
              <w:t xml:space="preserve">Contributing factors are split into 3 categories: </w:t>
            </w:r>
          </w:p>
          <w:p w14:paraId="3A9BCD97" w14:textId="27E0568A" w:rsidR="009C09AA" w:rsidRDefault="009C09AA" w:rsidP="009369BF">
            <w:pPr>
              <w:pStyle w:val="TableText"/>
              <w:numPr>
                <w:ilvl w:val="0"/>
                <w:numId w:val="81"/>
              </w:numPr>
              <w:spacing w:before="0" w:after="0"/>
            </w:pPr>
            <w:r>
              <w:rPr>
                <w:b/>
                <w:bCs/>
              </w:rPr>
              <w:t>C</w:t>
            </w:r>
            <w:r w:rsidRPr="009C09AA">
              <w:rPr>
                <w:b/>
                <w:bCs/>
              </w:rPr>
              <w:t>ontamination</w:t>
            </w:r>
            <w:r w:rsidR="00784B57">
              <w:rPr>
                <w:b/>
                <w:bCs/>
              </w:rPr>
              <w:t xml:space="preserve"> -- </w:t>
            </w:r>
            <w:r w:rsidR="00784B57" w:rsidRPr="009C09AA">
              <w:t>ways</w:t>
            </w:r>
            <w:r w:rsidRPr="009C09AA">
              <w:t xml:space="preserve"> the pathogen entered the food item</w:t>
            </w:r>
          </w:p>
          <w:p w14:paraId="10A816A2" w14:textId="3DD13185" w:rsidR="009C09AA" w:rsidRDefault="009C09AA" w:rsidP="009369BF">
            <w:pPr>
              <w:pStyle w:val="TableText"/>
              <w:numPr>
                <w:ilvl w:val="0"/>
                <w:numId w:val="81"/>
              </w:numPr>
              <w:spacing w:before="0" w:after="0"/>
            </w:pPr>
            <w:r>
              <w:rPr>
                <w:b/>
                <w:bCs/>
              </w:rPr>
              <w:t>P</w:t>
            </w:r>
            <w:r w:rsidRPr="009C09AA">
              <w:rPr>
                <w:b/>
                <w:bCs/>
              </w:rPr>
              <w:t>roliferation</w:t>
            </w:r>
            <w:r w:rsidRPr="009C09AA">
              <w:t xml:space="preserve"> </w:t>
            </w:r>
            <w:r w:rsidR="00784B57" w:rsidRPr="00784B57">
              <w:rPr>
                <w:b/>
                <w:bCs/>
              </w:rPr>
              <w:t>--</w:t>
            </w:r>
            <w:r w:rsidR="00784B57">
              <w:t xml:space="preserve"> </w:t>
            </w:r>
            <w:r w:rsidRPr="009C09AA">
              <w:t>ways the pathogen was allowed to grow in the food</w:t>
            </w:r>
          </w:p>
          <w:p w14:paraId="67714DD9" w14:textId="289DBCA4" w:rsidR="009C09AA" w:rsidRDefault="009C09AA" w:rsidP="009369BF">
            <w:pPr>
              <w:pStyle w:val="TableText"/>
              <w:numPr>
                <w:ilvl w:val="0"/>
                <w:numId w:val="81"/>
              </w:numPr>
              <w:spacing w:before="0" w:after="120"/>
            </w:pPr>
            <w:r>
              <w:rPr>
                <w:b/>
                <w:bCs/>
              </w:rPr>
              <w:t>S</w:t>
            </w:r>
            <w:r w:rsidRPr="009C09AA">
              <w:rPr>
                <w:b/>
                <w:bCs/>
              </w:rPr>
              <w:t>urvival</w:t>
            </w:r>
            <w:r w:rsidR="00784B57">
              <w:rPr>
                <w:b/>
                <w:bCs/>
              </w:rPr>
              <w:t xml:space="preserve"> -- </w:t>
            </w:r>
            <w:r w:rsidRPr="009C09AA">
              <w:t xml:space="preserve">ways the pathogen survived the kill step </w:t>
            </w:r>
          </w:p>
          <w:p w14:paraId="5977B165" w14:textId="0A6F35D8" w:rsidR="000B17C3" w:rsidRPr="00DE50A3" w:rsidRDefault="009C09AA" w:rsidP="009C09AA">
            <w:pPr>
              <w:pStyle w:val="TableText"/>
              <w:spacing w:before="0" w:after="120"/>
            </w:pPr>
            <w:r w:rsidRPr="009C09AA">
              <w:t>Here are some examples of contributing factors in each category. These all come from a list produced by the CDC.</w:t>
            </w:r>
          </w:p>
        </w:tc>
        <w:tc>
          <w:tcPr>
            <w:tcW w:w="1248" w:type="pct"/>
            <w:shd w:val="clear" w:color="auto" w:fill="E2EFD9" w:themeFill="accent6" w:themeFillTint="33"/>
          </w:tcPr>
          <w:p w14:paraId="5FDD639B" w14:textId="2BCE9D03" w:rsidR="000B17C3" w:rsidRDefault="007306D1" w:rsidP="009369BF">
            <w:pPr>
              <w:pStyle w:val="TableText"/>
              <w:numPr>
                <w:ilvl w:val="0"/>
                <w:numId w:val="96"/>
              </w:numPr>
              <w:rPr>
                <w:noProof/>
              </w:rPr>
            </w:pPr>
            <w:r>
              <w:rPr>
                <w:noProof/>
              </w:rPr>
              <w:t>Consider dropping the CDC website link or the QR code into the chat area.</w:t>
            </w:r>
          </w:p>
        </w:tc>
      </w:tr>
      <w:tr w:rsidR="00784B57" w:rsidRPr="00D57074" w14:paraId="40C0C3AC" w14:textId="77777777" w:rsidTr="007306D1">
        <w:tc>
          <w:tcPr>
            <w:tcW w:w="623" w:type="pct"/>
            <w:gridSpan w:val="2"/>
            <w:shd w:val="clear" w:color="auto" w:fill="auto"/>
          </w:tcPr>
          <w:p w14:paraId="7A68B4DC" w14:textId="7D384BBC" w:rsidR="00784B57" w:rsidRDefault="00784B57" w:rsidP="0028792F">
            <w:pPr>
              <w:pStyle w:val="TableText"/>
              <w:rPr>
                <w:noProof/>
              </w:rPr>
            </w:pPr>
            <w:r w:rsidRPr="00D47B06">
              <w:rPr>
                <w:b/>
                <w:noProof/>
              </w:rPr>
              <w:drawing>
                <wp:inline distT="0" distB="0" distL="0" distR="0" wp14:anchorId="73BE5518" wp14:editId="7E1050ED">
                  <wp:extent cx="502920" cy="502920"/>
                  <wp:effectExtent l="19050" t="19050" r="11430" b="11430"/>
                  <wp:docPr id="1921012425" name="Picture 1921012425" descr="notes pag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9" w:type="pct"/>
            <w:shd w:val="clear" w:color="auto" w:fill="auto"/>
          </w:tcPr>
          <w:p w14:paraId="1DEF4A72" w14:textId="2E47035C" w:rsidR="00784B57" w:rsidRPr="009C09AA" w:rsidRDefault="00784B57" w:rsidP="009C09AA">
            <w:pPr>
              <w:pStyle w:val="TableText"/>
              <w:spacing w:before="0" w:after="120"/>
            </w:pPr>
          </w:p>
        </w:tc>
        <w:tc>
          <w:tcPr>
            <w:tcW w:w="1248" w:type="pct"/>
            <w:shd w:val="clear" w:color="auto" w:fill="auto"/>
          </w:tcPr>
          <w:p w14:paraId="0007A7E6" w14:textId="77777777" w:rsidR="00784B57" w:rsidRDefault="00784B57" w:rsidP="0028792F">
            <w:pPr>
              <w:pStyle w:val="TableText"/>
              <w:rPr>
                <w:noProof/>
              </w:rPr>
            </w:pPr>
          </w:p>
        </w:tc>
      </w:tr>
      <w:tr w:rsidR="00C44FE6" w:rsidRPr="00D57074" w14:paraId="6EE8D6F2" w14:textId="77777777" w:rsidTr="007306D1">
        <w:tc>
          <w:tcPr>
            <w:tcW w:w="623" w:type="pct"/>
            <w:gridSpan w:val="2"/>
            <w:shd w:val="clear" w:color="auto" w:fill="auto"/>
          </w:tcPr>
          <w:p w14:paraId="0AE62E9D" w14:textId="77777777" w:rsidR="00C44FE6" w:rsidRDefault="00C44FE6" w:rsidP="00C44FE6">
            <w:pPr>
              <w:pStyle w:val="TableText"/>
              <w:ind w:left="0"/>
              <w:rPr>
                <w:noProof/>
              </w:rPr>
            </w:pPr>
            <w:r>
              <w:rPr>
                <w:noProof/>
              </w:rPr>
              <w:lastRenderedPageBreak/>
              <w:drawing>
                <wp:inline distT="0" distB="0" distL="0" distR="0" wp14:anchorId="282E27EB" wp14:editId="0DBE36AB">
                  <wp:extent cx="502920" cy="476097"/>
                  <wp:effectExtent l="19050" t="19050" r="11430" b="19685"/>
                  <wp:docPr id="1617919731" name="Picture 161791973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1547724" w14:textId="3973353B" w:rsidR="00C44FE6" w:rsidRPr="00D47B06" w:rsidRDefault="00C44FE6" w:rsidP="00C44FE6">
            <w:pPr>
              <w:pStyle w:val="TableText"/>
              <w:rPr>
                <w:noProof/>
              </w:rPr>
            </w:pPr>
            <w:r>
              <w:t>Slide 2</w:t>
            </w:r>
            <w:r w:rsidR="00B55366">
              <w:t>1</w:t>
            </w:r>
          </w:p>
        </w:tc>
        <w:tc>
          <w:tcPr>
            <w:tcW w:w="3129" w:type="pct"/>
            <w:shd w:val="clear" w:color="auto" w:fill="auto"/>
          </w:tcPr>
          <w:p w14:paraId="406B5953" w14:textId="5543FEDC" w:rsidR="00C44FE6" w:rsidRPr="00595DFE" w:rsidRDefault="00C44FE6" w:rsidP="00595DFE">
            <w:pPr>
              <w:pStyle w:val="Figure"/>
            </w:pPr>
            <w:r w:rsidRPr="00595DFE">
              <w:rPr>
                <w:noProof/>
              </w:rPr>
              <w:drawing>
                <wp:inline distT="0" distB="0" distL="0" distR="0" wp14:anchorId="2C95155D" wp14:editId="321C29DE">
                  <wp:extent cx="3446272" cy="1938528"/>
                  <wp:effectExtent l="19050" t="19050" r="20955" b="24130"/>
                  <wp:docPr id="1627154011" name="Picture 1627154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154011" name="Picture 1627154011"/>
                          <pic:cNvPicPr/>
                        </pic:nvPicPr>
                        <pic:blipFill>
                          <a:blip r:embed="rId54"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rsidRPr="00595DFE">
              <w:t xml:space="preserve"> </w:t>
            </w:r>
          </w:p>
        </w:tc>
        <w:tc>
          <w:tcPr>
            <w:tcW w:w="1248" w:type="pct"/>
            <w:shd w:val="clear" w:color="auto" w:fill="auto"/>
          </w:tcPr>
          <w:p w14:paraId="714E964C" w14:textId="77777777" w:rsidR="00C44FE6" w:rsidRDefault="00C44FE6" w:rsidP="00C44FE6">
            <w:pPr>
              <w:pStyle w:val="TableText"/>
              <w:rPr>
                <w:noProof/>
              </w:rPr>
            </w:pPr>
          </w:p>
        </w:tc>
      </w:tr>
      <w:tr w:rsidR="000B17C3" w:rsidRPr="00D57074" w14:paraId="4544BE07" w14:textId="77777777" w:rsidTr="007306D1">
        <w:tc>
          <w:tcPr>
            <w:tcW w:w="623" w:type="pct"/>
            <w:gridSpan w:val="2"/>
            <w:shd w:val="clear" w:color="auto" w:fill="auto"/>
          </w:tcPr>
          <w:p w14:paraId="7D740AC0" w14:textId="6FC8796F" w:rsidR="000B17C3" w:rsidRPr="00D47B06" w:rsidRDefault="001008E3" w:rsidP="0028792F">
            <w:pPr>
              <w:pStyle w:val="TableText"/>
              <w:rPr>
                <w:noProof/>
              </w:rPr>
            </w:pPr>
            <w:r>
              <w:rPr>
                <w:noProof/>
              </w:rPr>
              <w:drawing>
                <wp:inline distT="0" distB="0" distL="0" distR="0" wp14:anchorId="78E795C3" wp14:editId="36372EEF">
                  <wp:extent cx="504825" cy="504825"/>
                  <wp:effectExtent l="19050" t="19050" r="28575" b="28575"/>
                  <wp:docPr id="1907359574" name="Picture 1907359574"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0D4403D5" w14:textId="77777777" w:rsidR="006B6023" w:rsidRPr="006B6023" w:rsidRDefault="006B6023" w:rsidP="006B6023">
            <w:pPr>
              <w:pStyle w:val="TableText"/>
              <w:spacing w:after="240"/>
            </w:pPr>
            <w:r w:rsidRPr="006B6023">
              <w:t xml:space="preserve">You have the contributing factor list on your tables and will use it during the activity. </w:t>
            </w:r>
          </w:p>
          <w:p w14:paraId="67CD5F55" w14:textId="7F08F7CE" w:rsidR="000B17C3" w:rsidRPr="004E7A58" w:rsidRDefault="006B6023" w:rsidP="006B6023">
            <w:pPr>
              <w:pStyle w:val="TableText"/>
              <w:spacing w:after="240"/>
            </w:pPr>
            <w:r w:rsidRPr="006B6023">
              <w:t>They can also be found on the CDC website and there is a QR code to the link on the back of your workbook.</w:t>
            </w:r>
          </w:p>
        </w:tc>
        <w:tc>
          <w:tcPr>
            <w:tcW w:w="1248" w:type="pct"/>
            <w:shd w:val="clear" w:color="auto" w:fill="auto"/>
          </w:tcPr>
          <w:p w14:paraId="4CCF3C2F" w14:textId="77777777" w:rsidR="000B17C3" w:rsidRDefault="000B17C3" w:rsidP="0028792F">
            <w:pPr>
              <w:pStyle w:val="TableText"/>
              <w:rPr>
                <w:noProof/>
              </w:rPr>
            </w:pPr>
          </w:p>
        </w:tc>
      </w:tr>
      <w:tr w:rsidR="009F66D7" w:rsidRPr="00D57074" w14:paraId="06931D6F" w14:textId="77777777" w:rsidTr="007306D1">
        <w:tc>
          <w:tcPr>
            <w:tcW w:w="623" w:type="pct"/>
            <w:gridSpan w:val="2"/>
            <w:shd w:val="clear" w:color="auto" w:fill="auto"/>
          </w:tcPr>
          <w:p w14:paraId="1A0BD3D7" w14:textId="77777777" w:rsidR="009F66D7" w:rsidRDefault="009F66D7" w:rsidP="009F66D7">
            <w:pPr>
              <w:pStyle w:val="TableText"/>
              <w:ind w:left="0"/>
              <w:rPr>
                <w:noProof/>
              </w:rPr>
            </w:pPr>
            <w:r>
              <w:rPr>
                <w:noProof/>
              </w:rPr>
              <w:drawing>
                <wp:inline distT="0" distB="0" distL="0" distR="0" wp14:anchorId="4132469E" wp14:editId="40CC0319">
                  <wp:extent cx="502920" cy="476097"/>
                  <wp:effectExtent l="19050" t="19050" r="11430" b="19685"/>
                  <wp:docPr id="1728857492" name="Picture 172885749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0570153A" w14:textId="68B277D7" w:rsidR="009F66D7" w:rsidRPr="00D47B06" w:rsidRDefault="009F66D7" w:rsidP="009F66D7">
            <w:pPr>
              <w:pStyle w:val="TableText"/>
              <w:rPr>
                <w:noProof/>
              </w:rPr>
            </w:pPr>
            <w:r>
              <w:t>Slide 2</w:t>
            </w:r>
            <w:r w:rsidR="00B55366">
              <w:t>2</w:t>
            </w:r>
          </w:p>
        </w:tc>
        <w:tc>
          <w:tcPr>
            <w:tcW w:w="3129" w:type="pct"/>
            <w:shd w:val="clear" w:color="auto" w:fill="auto"/>
          </w:tcPr>
          <w:p w14:paraId="37EAFAD5" w14:textId="6D9FBEE7" w:rsidR="009F66D7" w:rsidRPr="000B17C3" w:rsidRDefault="009F66D7" w:rsidP="00595DFE">
            <w:pPr>
              <w:pStyle w:val="Figure"/>
              <w:rPr>
                <w:bCs/>
              </w:rPr>
            </w:pPr>
            <w:r>
              <w:rPr>
                <w:noProof/>
              </w:rPr>
              <w:drawing>
                <wp:inline distT="0" distB="0" distL="0" distR="0" wp14:anchorId="246BA88B" wp14:editId="64B99F14">
                  <wp:extent cx="3446272" cy="1938528"/>
                  <wp:effectExtent l="19050" t="19050" r="20955" b="24130"/>
                  <wp:docPr id="677196500" name="Picture 677196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196500" name="Picture 677196500"/>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8" w:type="pct"/>
            <w:shd w:val="clear" w:color="auto" w:fill="auto"/>
          </w:tcPr>
          <w:p w14:paraId="4CA59006" w14:textId="77777777" w:rsidR="009F66D7" w:rsidRDefault="009F66D7" w:rsidP="009F66D7">
            <w:pPr>
              <w:pStyle w:val="TableText"/>
              <w:rPr>
                <w:noProof/>
              </w:rPr>
            </w:pPr>
          </w:p>
        </w:tc>
      </w:tr>
      <w:tr w:rsidR="000B17C3" w:rsidRPr="00D57074" w14:paraId="4D54CCEE" w14:textId="77777777" w:rsidTr="007306D1">
        <w:tc>
          <w:tcPr>
            <w:tcW w:w="623" w:type="pct"/>
            <w:gridSpan w:val="2"/>
            <w:shd w:val="clear" w:color="auto" w:fill="auto"/>
          </w:tcPr>
          <w:p w14:paraId="50176554" w14:textId="6ACA619A" w:rsidR="000B17C3" w:rsidRPr="00D47B06" w:rsidRDefault="001008E3" w:rsidP="0028792F">
            <w:pPr>
              <w:pStyle w:val="TableText"/>
              <w:rPr>
                <w:noProof/>
              </w:rPr>
            </w:pPr>
            <w:r>
              <w:rPr>
                <w:noProof/>
              </w:rPr>
              <w:drawing>
                <wp:inline distT="0" distB="0" distL="0" distR="0" wp14:anchorId="710F4C80" wp14:editId="3D8519AF">
                  <wp:extent cx="504825" cy="504825"/>
                  <wp:effectExtent l="19050" t="19050" r="28575" b="28575"/>
                  <wp:docPr id="1715564049" name="Picture 171556404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7D83BA07" w14:textId="77777777" w:rsidR="006B6023" w:rsidRDefault="009878CA" w:rsidP="009878CA">
            <w:pPr>
              <w:pStyle w:val="TableText"/>
              <w:spacing w:before="0" w:after="120"/>
              <w:ind w:left="0"/>
            </w:pPr>
            <w:r w:rsidRPr="009878CA">
              <w:t xml:space="preserve">Next up are the environmental antecedents, or root causes. These are the underlying issues that allowed a contributing factor to happen. </w:t>
            </w:r>
          </w:p>
          <w:p w14:paraId="43000163" w14:textId="0D151999" w:rsidR="009878CA" w:rsidRDefault="009878CA" w:rsidP="009878CA">
            <w:pPr>
              <w:pStyle w:val="TableText"/>
              <w:spacing w:before="0" w:after="120"/>
              <w:ind w:left="0"/>
            </w:pPr>
            <w:r w:rsidRPr="009878CA">
              <w:t xml:space="preserve">Each contributing factor will have at least one environmental antecedent precluding it. They fall into 5 categories: </w:t>
            </w:r>
          </w:p>
          <w:p w14:paraId="210BF8A8" w14:textId="77777777" w:rsidR="009878CA" w:rsidRDefault="009878CA" w:rsidP="009369BF">
            <w:pPr>
              <w:pStyle w:val="TableText"/>
              <w:numPr>
                <w:ilvl w:val="0"/>
                <w:numId w:val="82"/>
              </w:numPr>
              <w:spacing w:before="0" w:after="0"/>
            </w:pPr>
            <w:r w:rsidRPr="009878CA">
              <w:t xml:space="preserve">people </w:t>
            </w:r>
          </w:p>
          <w:p w14:paraId="0695EEC1" w14:textId="77777777" w:rsidR="009878CA" w:rsidRDefault="009878CA" w:rsidP="009369BF">
            <w:pPr>
              <w:pStyle w:val="TableText"/>
              <w:numPr>
                <w:ilvl w:val="0"/>
                <w:numId w:val="82"/>
              </w:numPr>
              <w:spacing w:before="0" w:after="0"/>
            </w:pPr>
            <w:r w:rsidRPr="009878CA">
              <w:t>processes</w:t>
            </w:r>
          </w:p>
          <w:p w14:paraId="0A49C657" w14:textId="77777777" w:rsidR="009878CA" w:rsidRDefault="009878CA" w:rsidP="009369BF">
            <w:pPr>
              <w:pStyle w:val="TableText"/>
              <w:numPr>
                <w:ilvl w:val="0"/>
                <w:numId w:val="82"/>
              </w:numPr>
              <w:spacing w:before="0" w:after="0"/>
            </w:pPr>
            <w:r w:rsidRPr="009878CA">
              <w:t>equipment</w:t>
            </w:r>
          </w:p>
          <w:p w14:paraId="0C3DF9F9" w14:textId="7482BCD9" w:rsidR="009878CA" w:rsidRDefault="009878CA" w:rsidP="009369BF">
            <w:pPr>
              <w:pStyle w:val="TableText"/>
              <w:numPr>
                <w:ilvl w:val="0"/>
                <w:numId w:val="82"/>
              </w:numPr>
              <w:spacing w:before="0" w:after="0"/>
            </w:pPr>
            <w:r w:rsidRPr="009878CA">
              <w:t>food</w:t>
            </w:r>
          </w:p>
          <w:p w14:paraId="6CB3C626" w14:textId="1D9CD1A7" w:rsidR="009878CA" w:rsidRDefault="009878CA" w:rsidP="009369BF">
            <w:pPr>
              <w:pStyle w:val="TableText"/>
              <w:numPr>
                <w:ilvl w:val="0"/>
                <w:numId w:val="82"/>
              </w:numPr>
              <w:spacing w:before="0" w:after="120"/>
            </w:pPr>
            <w:r w:rsidRPr="009878CA">
              <w:t>economics</w:t>
            </w:r>
          </w:p>
          <w:p w14:paraId="2C971A17" w14:textId="4C18C113" w:rsidR="000B17C3" w:rsidRPr="000B17C3" w:rsidRDefault="009878CA" w:rsidP="009878CA">
            <w:pPr>
              <w:pStyle w:val="TableText"/>
              <w:spacing w:before="0" w:after="120"/>
              <w:ind w:left="0"/>
            </w:pPr>
            <w:r w:rsidRPr="009878CA">
              <w:t>One tool to get at the environmental antecedents is to use the 5 why’s- asking why 5 times until you get to the root cause.</w:t>
            </w:r>
          </w:p>
        </w:tc>
        <w:tc>
          <w:tcPr>
            <w:tcW w:w="1248" w:type="pct"/>
            <w:shd w:val="clear" w:color="auto" w:fill="auto"/>
          </w:tcPr>
          <w:p w14:paraId="3BD09E47" w14:textId="249B868B" w:rsidR="000B17C3" w:rsidRDefault="000B17C3" w:rsidP="0028792F">
            <w:pPr>
              <w:pStyle w:val="TableText"/>
              <w:rPr>
                <w:noProof/>
              </w:rPr>
            </w:pPr>
          </w:p>
        </w:tc>
      </w:tr>
      <w:tr w:rsidR="00440E25" w:rsidRPr="00D57074" w14:paraId="6A7A32F9" w14:textId="77777777" w:rsidTr="007306D1">
        <w:tc>
          <w:tcPr>
            <w:tcW w:w="616" w:type="pct"/>
            <w:shd w:val="clear" w:color="auto" w:fill="auto"/>
          </w:tcPr>
          <w:p w14:paraId="7F9113FD" w14:textId="77777777" w:rsidR="00440E25" w:rsidRDefault="00440E25" w:rsidP="00935EFA">
            <w:pPr>
              <w:pStyle w:val="TableText"/>
              <w:ind w:left="0"/>
              <w:rPr>
                <w:noProof/>
              </w:rPr>
            </w:pPr>
            <w:r>
              <w:rPr>
                <w:noProof/>
              </w:rPr>
              <w:lastRenderedPageBreak/>
              <w:drawing>
                <wp:inline distT="0" distB="0" distL="0" distR="0" wp14:anchorId="6D025CB0" wp14:editId="0EAAAACD">
                  <wp:extent cx="502920" cy="476097"/>
                  <wp:effectExtent l="19050" t="19050" r="11430" b="19685"/>
                  <wp:docPr id="888754518" name="Picture 888754518"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BB8BD1A" w14:textId="16811038" w:rsidR="00440E25" w:rsidRPr="00D47B06" w:rsidRDefault="00440E25" w:rsidP="00935EFA">
            <w:pPr>
              <w:pStyle w:val="TableText"/>
              <w:rPr>
                <w:noProof/>
              </w:rPr>
            </w:pPr>
            <w:r>
              <w:t>Slide 2</w:t>
            </w:r>
            <w:r w:rsidR="00B55366">
              <w:t>3</w:t>
            </w:r>
          </w:p>
        </w:tc>
        <w:tc>
          <w:tcPr>
            <w:tcW w:w="3136" w:type="pct"/>
            <w:gridSpan w:val="2"/>
            <w:shd w:val="clear" w:color="auto" w:fill="auto"/>
          </w:tcPr>
          <w:p w14:paraId="793B99BC" w14:textId="77777777" w:rsidR="00440E25" w:rsidRPr="000B17C3" w:rsidRDefault="00440E25" w:rsidP="00935EFA">
            <w:pPr>
              <w:pStyle w:val="Figure"/>
              <w:jc w:val="left"/>
              <w:rPr>
                <w:bCs/>
              </w:rPr>
            </w:pPr>
            <w:r>
              <w:rPr>
                <w:noProof/>
              </w:rPr>
              <w:drawing>
                <wp:inline distT="0" distB="0" distL="0" distR="0" wp14:anchorId="44672C4D" wp14:editId="1FE91C78">
                  <wp:extent cx="3446272" cy="1938528"/>
                  <wp:effectExtent l="19050" t="19050" r="20955" b="24130"/>
                  <wp:docPr id="1396530212" name="Picture 1396530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530212" name="Picture 1396530212"/>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8" w:type="pct"/>
            <w:shd w:val="clear" w:color="auto" w:fill="auto"/>
          </w:tcPr>
          <w:p w14:paraId="7E85B4E8" w14:textId="77777777" w:rsidR="00440E25" w:rsidRDefault="00440E25" w:rsidP="00935EFA">
            <w:pPr>
              <w:pStyle w:val="TableText"/>
              <w:rPr>
                <w:noProof/>
              </w:rPr>
            </w:pPr>
          </w:p>
        </w:tc>
      </w:tr>
      <w:tr w:rsidR="00440E25" w:rsidRPr="00D57074" w14:paraId="52CA97B1" w14:textId="77777777" w:rsidTr="007306D1">
        <w:tc>
          <w:tcPr>
            <w:tcW w:w="616" w:type="pct"/>
            <w:shd w:val="clear" w:color="auto" w:fill="auto"/>
          </w:tcPr>
          <w:p w14:paraId="48D39332" w14:textId="77777777" w:rsidR="00440E25" w:rsidRPr="00D47B06" w:rsidRDefault="00440E25" w:rsidP="00935EFA">
            <w:pPr>
              <w:pStyle w:val="TableText"/>
              <w:rPr>
                <w:noProof/>
              </w:rPr>
            </w:pPr>
            <w:r>
              <w:rPr>
                <w:noProof/>
              </w:rPr>
              <w:drawing>
                <wp:inline distT="0" distB="0" distL="0" distR="0" wp14:anchorId="412A3598" wp14:editId="5D2708AF">
                  <wp:extent cx="504825" cy="504825"/>
                  <wp:effectExtent l="19050" t="19050" r="28575" b="28575"/>
                  <wp:docPr id="871766855" name="Picture 871766855"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36" w:type="pct"/>
            <w:gridSpan w:val="2"/>
            <w:shd w:val="clear" w:color="auto" w:fill="auto"/>
          </w:tcPr>
          <w:p w14:paraId="77C2B09D" w14:textId="52D0D1AD" w:rsidR="00440E25" w:rsidRDefault="00440E25" w:rsidP="006B6023">
            <w:pPr>
              <w:pStyle w:val="TableText"/>
              <w:ind w:left="0"/>
            </w:pPr>
            <w:r w:rsidRPr="00433E7A">
              <w:t>So</w:t>
            </w:r>
            <w:r w:rsidR="00805371">
              <w:t>,</w:t>
            </w:r>
            <w:r w:rsidRPr="00433E7A">
              <w:t xml:space="preserve"> here we have a draft resource available that walks you through what to consider when selecting an environmental antecedent. You can see that many clues lie in the observation and staff interviews where we used the 5 whys.</w:t>
            </w:r>
          </w:p>
          <w:p w14:paraId="02FE73DF" w14:textId="5A04056F" w:rsidR="00440E25" w:rsidRPr="007432F8" w:rsidRDefault="006B6023" w:rsidP="006B6023">
            <w:pPr>
              <w:pStyle w:val="TableText"/>
              <w:ind w:left="0"/>
            </w:pPr>
            <w:r w:rsidRPr="006B6023">
              <w:t xml:space="preserve">The environmental antecedent resource can be found in a smaller and larger size on the CDC website. This medium sized document that we’ll use for the activity can also be found on the QR code on the back of your workbook. </w:t>
            </w:r>
          </w:p>
        </w:tc>
        <w:tc>
          <w:tcPr>
            <w:tcW w:w="1248" w:type="pct"/>
            <w:shd w:val="clear" w:color="auto" w:fill="auto"/>
          </w:tcPr>
          <w:p w14:paraId="76AFD6A6" w14:textId="77777777" w:rsidR="00440E25" w:rsidRDefault="00440E25" w:rsidP="00935EFA">
            <w:pPr>
              <w:pStyle w:val="TableText"/>
              <w:rPr>
                <w:noProof/>
              </w:rPr>
            </w:pPr>
          </w:p>
        </w:tc>
      </w:tr>
      <w:tr w:rsidR="00505C6D" w:rsidRPr="00D57074" w14:paraId="550366E3" w14:textId="77777777" w:rsidTr="007306D1">
        <w:tc>
          <w:tcPr>
            <w:tcW w:w="623" w:type="pct"/>
            <w:gridSpan w:val="2"/>
            <w:shd w:val="clear" w:color="auto" w:fill="auto"/>
          </w:tcPr>
          <w:p w14:paraId="5A14E6FA" w14:textId="249FFB9E" w:rsidR="00505C6D" w:rsidRDefault="00505C6D" w:rsidP="00505C6D">
            <w:pPr>
              <w:pStyle w:val="TableText"/>
              <w:rPr>
                <w:noProof/>
              </w:rPr>
            </w:pPr>
            <w:r w:rsidRPr="00D47B06">
              <w:rPr>
                <w:b/>
                <w:noProof/>
              </w:rPr>
              <w:drawing>
                <wp:inline distT="0" distB="0" distL="0" distR="0" wp14:anchorId="288492CC" wp14:editId="01007102">
                  <wp:extent cx="502920" cy="437540"/>
                  <wp:effectExtent l="19050" t="19050" r="11430" b="19685"/>
                  <wp:docPr id="382079295" name="Picture 382079295"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6">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3129" w:type="pct"/>
            <w:shd w:val="clear" w:color="auto" w:fill="auto"/>
          </w:tcPr>
          <w:p w14:paraId="0A6846C9" w14:textId="77777777" w:rsidR="007306D1" w:rsidRPr="008566AE" w:rsidRDefault="007306D1" w:rsidP="007306D1">
            <w:pPr>
              <w:pStyle w:val="TableText"/>
              <w:spacing w:after="0"/>
              <w:rPr>
                <w:b/>
                <w:bCs/>
              </w:rPr>
            </w:pPr>
            <w:r w:rsidRPr="008566AE">
              <w:rPr>
                <w:b/>
                <w:bCs/>
              </w:rPr>
              <w:t>Key Point!</w:t>
            </w:r>
          </w:p>
          <w:p w14:paraId="6EEDF729" w14:textId="5D7055C6" w:rsidR="00505C6D" w:rsidRPr="00944D0B" w:rsidRDefault="007306D1" w:rsidP="007306D1">
            <w:pPr>
              <w:pStyle w:val="TableText"/>
              <w:spacing w:after="240"/>
              <w:rPr>
                <w:rFonts w:eastAsiaTheme="minorEastAsia"/>
              </w:rPr>
            </w:pPr>
            <w:r>
              <w:t>The environmental Antecedent resource can be found in smaller and larger sizes (smaller size is an infographic and larger size is a training resource) on the CDC website. This medium-sized document (a guide) that we’ll use for the activity can be found on the QR code on the back of your workbook.</w:t>
            </w:r>
          </w:p>
        </w:tc>
        <w:tc>
          <w:tcPr>
            <w:tcW w:w="1248" w:type="pct"/>
            <w:shd w:val="clear" w:color="auto" w:fill="auto"/>
          </w:tcPr>
          <w:p w14:paraId="3A2FC0C7" w14:textId="77777777" w:rsidR="00505C6D" w:rsidRDefault="00505C6D" w:rsidP="00505C6D">
            <w:pPr>
              <w:pStyle w:val="TableText"/>
              <w:rPr>
                <w:noProof/>
              </w:rPr>
            </w:pPr>
          </w:p>
        </w:tc>
      </w:tr>
    </w:tbl>
    <w:p w14:paraId="5B64738B" w14:textId="77777777" w:rsidR="00814874" w:rsidRDefault="00814874"/>
    <w:p w14:paraId="4CA3E496" w14:textId="5267C92C" w:rsidR="00814874" w:rsidRPr="003F74B1" w:rsidRDefault="00814874" w:rsidP="00814874">
      <w:pPr>
        <w:pStyle w:val="Heading3"/>
      </w:pPr>
      <w:bookmarkStart w:id="19" w:name="_Toc174386684"/>
      <w:r>
        <w:t>Tabletop Exercise 2</w:t>
      </w:r>
      <w:bookmarkEnd w:id="19"/>
    </w:p>
    <w:tbl>
      <w:tblPr>
        <w:tblStyle w:val="TableGrid"/>
        <w:tblW w:w="5000" w:type="pct"/>
        <w:tblLayout w:type="fixed"/>
        <w:tblLook w:val="04A0" w:firstRow="1" w:lastRow="0" w:firstColumn="1" w:lastColumn="0" w:noHBand="0" w:noVBand="1"/>
      </w:tblPr>
      <w:tblGrid>
        <w:gridCol w:w="1165"/>
        <w:gridCol w:w="5851"/>
        <w:gridCol w:w="2334"/>
      </w:tblGrid>
      <w:tr w:rsidR="009F66D7" w:rsidRPr="00D57074" w14:paraId="102E4C9A" w14:textId="77777777" w:rsidTr="00215A39">
        <w:tc>
          <w:tcPr>
            <w:tcW w:w="623" w:type="pct"/>
            <w:shd w:val="clear" w:color="auto" w:fill="auto"/>
          </w:tcPr>
          <w:p w14:paraId="2B108550" w14:textId="77777777" w:rsidR="009F66D7" w:rsidRDefault="009F66D7" w:rsidP="009F66D7">
            <w:pPr>
              <w:pStyle w:val="TableText"/>
              <w:ind w:left="0"/>
              <w:rPr>
                <w:noProof/>
              </w:rPr>
            </w:pPr>
            <w:r>
              <w:rPr>
                <w:noProof/>
              </w:rPr>
              <w:drawing>
                <wp:inline distT="0" distB="0" distL="0" distR="0" wp14:anchorId="5B90BCDC" wp14:editId="5AAA3B35">
                  <wp:extent cx="502920" cy="476097"/>
                  <wp:effectExtent l="19050" t="19050" r="11430" b="19685"/>
                  <wp:docPr id="1850488292" name="Picture 185048829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52F6C278" w14:textId="62A9E5D6" w:rsidR="009F66D7" w:rsidRPr="00D47B06" w:rsidRDefault="009F66D7" w:rsidP="009F66D7">
            <w:pPr>
              <w:pStyle w:val="TableText"/>
              <w:rPr>
                <w:noProof/>
              </w:rPr>
            </w:pPr>
            <w:r>
              <w:t>Slide 2</w:t>
            </w:r>
            <w:r w:rsidR="00B55366">
              <w:t>4</w:t>
            </w:r>
          </w:p>
        </w:tc>
        <w:tc>
          <w:tcPr>
            <w:tcW w:w="3129" w:type="pct"/>
            <w:shd w:val="clear" w:color="auto" w:fill="auto"/>
          </w:tcPr>
          <w:p w14:paraId="5F8F46D0" w14:textId="4FAE40B0" w:rsidR="009F66D7" w:rsidRPr="000B17C3" w:rsidRDefault="009F66D7" w:rsidP="00C23F87">
            <w:pPr>
              <w:pStyle w:val="Figure"/>
              <w:rPr>
                <w:bCs/>
              </w:rPr>
            </w:pPr>
            <w:r>
              <w:rPr>
                <w:noProof/>
              </w:rPr>
              <w:drawing>
                <wp:inline distT="0" distB="0" distL="0" distR="0" wp14:anchorId="6AF47102" wp14:editId="52046A9E">
                  <wp:extent cx="3446272" cy="1938528"/>
                  <wp:effectExtent l="19050" t="19050" r="20955" b="24130"/>
                  <wp:docPr id="512217477" name="Picture 512217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17477" name="Picture 512217477"/>
                          <pic:cNvPicPr/>
                        </pic:nvPicPr>
                        <pic:blipFill>
                          <a:blip r:embed="rId57"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8" w:type="pct"/>
            <w:shd w:val="clear" w:color="auto" w:fill="auto"/>
          </w:tcPr>
          <w:p w14:paraId="169C95DF" w14:textId="77777777" w:rsidR="009F66D7" w:rsidRDefault="009F66D7" w:rsidP="009F66D7">
            <w:pPr>
              <w:pStyle w:val="TableText"/>
              <w:rPr>
                <w:noProof/>
              </w:rPr>
            </w:pPr>
          </w:p>
        </w:tc>
      </w:tr>
      <w:tr w:rsidR="000B17C3" w:rsidRPr="00D57074" w14:paraId="4663181C" w14:textId="77777777" w:rsidTr="00215A39">
        <w:tc>
          <w:tcPr>
            <w:tcW w:w="623" w:type="pct"/>
            <w:shd w:val="clear" w:color="auto" w:fill="auto"/>
          </w:tcPr>
          <w:p w14:paraId="5D4BB3F6" w14:textId="54C4CA48" w:rsidR="000B17C3" w:rsidRPr="00D47B06" w:rsidRDefault="001008E3" w:rsidP="0028792F">
            <w:pPr>
              <w:pStyle w:val="TableText"/>
              <w:rPr>
                <w:noProof/>
              </w:rPr>
            </w:pPr>
            <w:r>
              <w:rPr>
                <w:noProof/>
              </w:rPr>
              <w:lastRenderedPageBreak/>
              <w:drawing>
                <wp:inline distT="0" distB="0" distL="0" distR="0" wp14:anchorId="1C910F70" wp14:editId="08631B9D">
                  <wp:extent cx="504825" cy="504825"/>
                  <wp:effectExtent l="19050" t="19050" r="28575" b="28575"/>
                  <wp:docPr id="87408683" name="Picture 87408683"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3C43BC69" w14:textId="36DF6148" w:rsidR="000B17C3" w:rsidRPr="000B17C3" w:rsidRDefault="006B6023" w:rsidP="006B6023">
            <w:pPr>
              <w:pStyle w:val="TableText"/>
              <w:spacing w:before="0" w:after="120"/>
              <w:ind w:left="0"/>
            </w:pPr>
            <w:r w:rsidRPr="006B6023">
              <w:t>Let’s go back to the workbook and we’ll start exercise 2</w:t>
            </w:r>
            <w:r>
              <w:t>.</w:t>
            </w:r>
          </w:p>
        </w:tc>
        <w:tc>
          <w:tcPr>
            <w:tcW w:w="1248" w:type="pct"/>
            <w:shd w:val="clear" w:color="auto" w:fill="auto"/>
          </w:tcPr>
          <w:p w14:paraId="0D9FCC08" w14:textId="77777777" w:rsidR="000B17C3" w:rsidRDefault="000B17C3" w:rsidP="0028792F">
            <w:pPr>
              <w:pStyle w:val="TableText"/>
              <w:rPr>
                <w:noProof/>
              </w:rPr>
            </w:pPr>
          </w:p>
        </w:tc>
      </w:tr>
      <w:tr w:rsidR="007306D1" w:rsidRPr="00D57074" w14:paraId="1D8DE35C" w14:textId="77777777" w:rsidTr="00215A39">
        <w:tc>
          <w:tcPr>
            <w:tcW w:w="623" w:type="pct"/>
            <w:shd w:val="clear" w:color="auto" w:fill="auto"/>
          </w:tcPr>
          <w:p w14:paraId="199082E9" w14:textId="77777777" w:rsidR="007306D1" w:rsidRDefault="007306D1" w:rsidP="00935EFA">
            <w:pPr>
              <w:pStyle w:val="TableText"/>
              <w:ind w:left="0"/>
              <w:rPr>
                <w:noProof/>
              </w:rPr>
            </w:pPr>
            <w:r>
              <w:rPr>
                <w:noProof/>
              </w:rPr>
              <w:drawing>
                <wp:inline distT="0" distB="0" distL="0" distR="0" wp14:anchorId="67580D5F" wp14:editId="3805E442">
                  <wp:extent cx="502920" cy="502920"/>
                  <wp:effectExtent l="19050" t="19050" r="11430" b="11430"/>
                  <wp:docPr id="401042513" name="Picture 401042513" descr="pencil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3129" w:type="pct"/>
            <w:shd w:val="clear" w:color="auto" w:fill="auto"/>
          </w:tcPr>
          <w:p w14:paraId="57FAEC80" w14:textId="77777777" w:rsidR="007306D1" w:rsidRPr="0086558B" w:rsidRDefault="007306D1" w:rsidP="00935EFA">
            <w:pPr>
              <w:pStyle w:val="Figure"/>
              <w:spacing w:after="120"/>
              <w:jc w:val="left"/>
              <w:rPr>
                <w:b/>
                <w:bCs/>
                <w:noProof/>
                <w:sz w:val="20"/>
                <w:szCs w:val="20"/>
              </w:rPr>
            </w:pPr>
            <w:r w:rsidRPr="0086558B">
              <w:rPr>
                <w:b/>
                <w:bCs/>
                <w:noProof/>
                <w:sz w:val="20"/>
                <w:szCs w:val="20"/>
              </w:rPr>
              <w:t>Participant Guide Work</w:t>
            </w:r>
          </w:p>
          <w:p w14:paraId="504FCBC2" w14:textId="0816933A" w:rsidR="007306D1" w:rsidRPr="0086558B" w:rsidRDefault="007306D1" w:rsidP="009369BF">
            <w:pPr>
              <w:pStyle w:val="BodyText"/>
              <w:numPr>
                <w:ilvl w:val="0"/>
                <w:numId w:val="97"/>
              </w:numPr>
            </w:pPr>
            <w:r w:rsidRPr="0086558B">
              <w:rPr>
                <w:sz w:val="20"/>
                <w:szCs w:val="20"/>
              </w:rPr>
              <w:t xml:space="preserve">Page </w:t>
            </w:r>
            <w:r>
              <w:rPr>
                <w:sz w:val="20"/>
                <w:szCs w:val="20"/>
              </w:rPr>
              <w:t>6</w:t>
            </w:r>
            <w:r w:rsidRPr="0086558B">
              <w:rPr>
                <w:sz w:val="20"/>
                <w:szCs w:val="20"/>
              </w:rPr>
              <w:t xml:space="preserve"> of your Workbook contains questions for you to answer. Be sure to use your Workbook to take notes.</w:t>
            </w:r>
          </w:p>
        </w:tc>
        <w:tc>
          <w:tcPr>
            <w:tcW w:w="1248" w:type="pct"/>
            <w:shd w:val="clear" w:color="auto" w:fill="auto"/>
          </w:tcPr>
          <w:p w14:paraId="2048A27A" w14:textId="77777777" w:rsidR="007306D1" w:rsidRDefault="007306D1" w:rsidP="00935EFA">
            <w:pPr>
              <w:pStyle w:val="TableText"/>
              <w:rPr>
                <w:noProof/>
              </w:rPr>
            </w:pPr>
          </w:p>
        </w:tc>
      </w:tr>
      <w:tr w:rsidR="0091709A" w:rsidRPr="00D57074" w14:paraId="04F57333" w14:textId="77777777" w:rsidTr="00215A39">
        <w:tc>
          <w:tcPr>
            <w:tcW w:w="623" w:type="pct"/>
            <w:shd w:val="clear" w:color="auto" w:fill="auto"/>
          </w:tcPr>
          <w:p w14:paraId="3A001B6A" w14:textId="77777777" w:rsidR="0091709A" w:rsidRDefault="0091709A" w:rsidP="0091709A">
            <w:pPr>
              <w:pStyle w:val="TableText"/>
              <w:ind w:left="0"/>
              <w:rPr>
                <w:noProof/>
              </w:rPr>
            </w:pPr>
            <w:r>
              <w:rPr>
                <w:noProof/>
              </w:rPr>
              <w:drawing>
                <wp:inline distT="0" distB="0" distL="0" distR="0" wp14:anchorId="7D4E11CA" wp14:editId="370D80D3">
                  <wp:extent cx="502920" cy="476097"/>
                  <wp:effectExtent l="19050" t="19050" r="11430" b="19685"/>
                  <wp:docPr id="182779095" name="Picture 18277909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25556B7" w14:textId="5B71D77E" w:rsidR="0091709A" w:rsidRPr="00D47B06" w:rsidRDefault="0091709A" w:rsidP="0091709A">
            <w:pPr>
              <w:pStyle w:val="TableText"/>
              <w:rPr>
                <w:noProof/>
              </w:rPr>
            </w:pPr>
            <w:r>
              <w:t>Slide 2</w:t>
            </w:r>
            <w:r w:rsidR="00B55366">
              <w:t>5</w:t>
            </w:r>
          </w:p>
        </w:tc>
        <w:tc>
          <w:tcPr>
            <w:tcW w:w="3129" w:type="pct"/>
            <w:shd w:val="clear" w:color="auto" w:fill="auto"/>
          </w:tcPr>
          <w:p w14:paraId="0EEC6A53" w14:textId="1C13DDAB" w:rsidR="0091709A" w:rsidRPr="000B17C3" w:rsidRDefault="0091709A" w:rsidP="00C23F87">
            <w:pPr>
              <w:pStyle w:val="Figure"/>
              <w:rPr>
                <w:bCs/>
              </w:rPr>
            </w:pPr>
            <w:r>
              <w:rPr>
                <w:noProof/>
              </w:rPr>
              <w:drawing>
                <wp:inline distT="0" distB="0" distL="0" distR="0" wp14:anchorId="412BB9BF" wp14:editId="05DD8412">
                  <wp:extent cx="3446272" cy="1938528"/>
                  <wp:effectExtent l="19050" t="19050" r="20955" b="24130"/>
                  <wp:docPr id="2013861930" name="Picture 2013861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861930" name="Picture 2013861930"/>
                          <pic:cNvPicPr/>
                        </pic:nvPicPr>
                        <pic:blipFill>
                          <a:blip r:embed="rId58"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8" w:type="pct"/>
            <w:shd w:val="clear" w:color="auto" w:fill="auto"/>
          </w:tcPr>
          <w:p w14:paraId="1EB79C57" w14:textId="77777777" w:rsidR="0091709A" w:rsidRDefault="0091709A" w:rsidP="0091709A">
            <w:pPr>
              <w:pStyle w:val="TableText"/>
              <w:rPr>
                <w:noProof/>
              </w:rPr>
            </w:pPr>
          </w:p>
        </w:tc>
      </w:tr>
      <w:tr w:rsidR="000B17C3" w:rsidRPr="00D57074" w14:paraId="52CEE52B" w14:textId="77777777" w:rsidTr="00215A39">
        <w:tc>
          <w:tcPr>
            <w:tcW w:w="623" w:type="pct"/>
            <w:shd w:val="clear" w:color="auto" w:fill="auto"/>
          </w:tcPr>
          <w:p w14:paraId="208C4AC5" w14:textId="5A824991" w:rsidR="000B17C3" w:rsidRPr="00D47B06" w:rsidRDefault="001008E3" w:rsidP="0028792F">
            <w:pPr>
              <w:pStyle w:val="TableText"/>
              <w:rPr>
                <w:noProof/>
              </w:rPr>
            </w:pPr>
            <w:r>
              <w:rPr>
                <w:noProof/>
              </w:rPr>
              <w:drawing>
                <wp:inline distT="0" distB="0" distL="0" distR="0" wp14:anchorId="534D25CD" wp14:editId="3D873E05">
                  <wp:extent cx="504825" cy="504825"/>
                  <wp:effectExtent l="19050" t="19050" r="28575" b="28575"/>
                  <wp:docPr id="1356081182" name="Picture 135608118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0B58F14C" w14:textId="1854214B" w:rsidR="007306D1" w:rsidRPr="007D0CF3" w:rsidRDefault="007306D1" w:rsidP="00B62824">
            <w:pPr>
              <w:pStyle w:val="TableText"/>
              <w:spacing w:before="0" w:after="120"/>
            </w:pPr>
            <w:r w:rsidRPr="007D0CF3">
              <w:t>When we break, you’ll review the environmental findings on page 5</w:t>
            </w:r>
            <w:r>
              <w:t>.</w:t>
            </w:r>
            <w:r w:rsidR="00B62824">
              <w:t xml:space="preserve"> </w:t>
            </w:r>
            <w:r w:rsidRPr="007D0CF3">
              <w:t>You’ll then think about some follow-up questions you would ask the manager and/or food worker</w:t>
            </w:r>
          </w:p>
          <w:p w14:paraId="6E2DA043" w14:textId="3A73C68F" w:rsidR="007306D1" w:rsidRPr="007D0CF3" w:rsidRDefault="00B62824" w:rsidP="00B62824">
            <w:pPr>
              <w:pStyle w:val="TableText"/>
              <w:spacing w:before="0" w:after="120"/>
              <w:ind w:left="0"/>
            </w:pPr>
            <w:r>
              <w:t>Answer</w:t>
            </w:r>
            <w:r w:rsidR="007306D1" w:rsidRPr="007D0CF3">
              <w:t xml:space="preserve"> the questions on page 6 about follow-up questions and potential categories for contributing factors and environmental antecedents. You won’t identify them yet, but just determine which categories may be applicable to the outbreak. </w:t>
            </w:r>
          </w:p>
          <w:p w14:paraId="411D1F63" w14:textId="676A1842" w:rsidR="000B17C3" w:rsidRPr="000B17C3" w:rsidRDefault="007306D1" w:rsidP="007306D1">
            <w:pPr>
              <w:pStyle w:val="TableText"/>
              <w:spacing w:after="240"/>
              <w:rPr>
                <w:bCs/>
              </w:rPr>
            </w:pPr>
            <w:r w:rsidRPr="007D0CF3">
              <w:t xml:space="preserve">Please work with your group for about 10 minutes then we’ll discuss as a group. The questions you need to answer on page 6 will also be on the screen. </w:t>
            </w:r>
          </w:p>
        </w:tc>
        <w:tc>
          <w:tcPr>
            <w:tcW w:w="1248" w:type="pct"/>
            <w:shd w:val="clear" w:color="auto" w:fill="auto"/>
          </w:tcPr>
          <w:p w14:paraId="1549FF2C" w14:textId="4CF2E214" w:rsidR="000B17C3" w:rsidRPr="00805371" w:rsidRDefault="000B17C3" w:rsidP="007306D1">
            <w:pPr>
              <w:pStyle w:val="TableText"/>
              <w:ind w:left="0"/>
              <w:rPr>
                <w:b/>
                <w:bCs/>
                <w:noProof/>
                <w:color w:val="FF0000"/>
              </w:rPr>
            </w:pPr>
          </w:p>
        </w:tc>
      </w:tr>
      <w:tr w:rsidR="00190274" w:rsidRPr="00D57074" w14:paraId="2E883EB1" w14:textId="77777777" w:rsidTr="00215A39">
        <w:tc>
          <w:tcPr>
            <w:tcW w:w="623" w:type="pct"/>
            <w:shd w:val="clear" w:color="auto" w:fill="E2EFD9" w:themeFill="accent6" w:themeFillTint="33"/>
          </w:tcPr>
          <w:p w14:paraId="5358B971" w14:textId="7A3CD401" w:rsidR="00190274" w:rsidRDefault="00190274" w:rsidP="00190274">
            <w:pPr>
              <w:pStyle w:val="TableText"/>
              <w:rPr>
                <w:noProof/>
              </w:rPr>
            </w:pPr>
            <w:r w:rsidRPr="00D47B06">
              <w:rPr>
                <w:b/>
                <w:noProof/>
              </w:rPr>
              <w:drawing>
                <wp:inline distT="0" distB="0" distL="0" distR="0" wp14:anchorId="0A9E13DE" wp14:editId="3469DB19">
                  <wp:extent cx="502920" cy="502920"/>
                  <wp:effectExtent l="19050" t="19050" r="11430" b="11430"/>
                  <wp:docPr id="1251154732" name="Picture 1251154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9" w:type="pct"/>
            <w:shd w:val="clear" w:color="auto" w:fill="E2EFD9" w:themeFill="accent6" w:themeFillTint="33"/>
          </w:tcPr>
          <w:p w14:paraId="0DCF0383" w14:textId="0348B0DB" w:rsidR="00190274" w:rsidRPr="000B17C3" w:rsidRDefault="00190274" w:rsidP="00190274">
            <w:pPr>
              <w:pStyle w:val="TableText"/>
              <w:rPr>
                <w:bCs/>
              </w:rPr>
            </w:pPr>
            <w:r w:rsidRPr="00D969F6">
              <w:rPr>
                <w:b/>
                <w:bCs/>
              </w:rPr>
              <w:t>vILT</w:t>
            </w:r>
          </w:p>
        </w:tc>
        <w:tc>
          <w:tcPr>
            <w:tcW w:w="1248" w:type="pct"/>
            <w:shd w:val="clear" w:color="auto" w:fill="E2EFD9" w:themeFill="accent6" w:themeFillTint="33"/>
          </w:tcPr>
          <w:p w14:paraId="7C5F37CC" w14:textId="77777777" w:rsidR="00B62824" w:rsidRDefault="00B62824" w:rsidP="00B62824">
            <w:pPr>
              <w:pStyle w:val="TableTextBulletedList"/>
              <w:spacing w:line="276" w:lineRule="auto"/>
              <w:ind w:left="511"/>
              <w:contextualSpacing/>
              <w:rPr>
                <w:szCs w:val="20"/>
              </w:rPr>
            </w:pPr>
            <w:r>
              <w:rPr>
                <w:szCs w:val="20"/>
              </w:rPr>
              <w:t>Ensure workbook questions appear in each breakout group.</w:t>
            </w:r>
          </w:p>
          <w:p w14:paraId="6BEC8DD5" w14:textId="77777777" w:rsidR="00B62824" w:rsidRDefault="00B62824" w:rsidP="00B62824">
            <w:pPr>
              <w:pStyle w:val="TableTextBulletedList"/>
              <w:numPr>
                <w:ilvl w:val="0"/>
                <w:numId w:val="0"/>
              </w:numPr>
              <w:spacing w:line="276" w:lineRule="auto"/>
              <w:rPr>
                <w:szCs w:val="20"/>
              </w:rPr>
            </w:pPr>
          </w:p>
          <w:p w14:paraId="6D0A26D4" w14:textId="77777777" w:rsidR="00B62824" w:rsidRDefault="00B62824" w:rsidP="00B62824">
            <w:pPr>
              <w:pStyle w:val="TableTextBulletedList"/>
              <w:numPr>
                <w:ilvl w:val="0"/>
                <w:numId w:val="0"/>
              </w:numPr>
              <w:spacing w:line="276" w:lineRule="auto"/>
              <w:rPr>
                <w:szCs w:val="20"/>
              </w:rPr>
            </w:pPr>
            <w:r>
              <w:rPr>
                <w:szCs w:val="20"/>
              </w:rPr>
              <w:t>Trainer(s) / Tech Moderator should:</w:t>
            </w:r>
          </w:p>
          <w:p w14:paraId="398075FF" w14:textId="77777777" w:rsidR="00B62824" w:rsidRDefault="00B62824" w:rsidP="00B62824">
            <w:pPr>
              <w:pStyle w:val="TableTextBulletedList"/>
              <w:spacing w:line="276" w:lineRule="auto"/>
              <w:ind w:left="511"/>
              <w:contextualSpacing/>
              <w:rPr>
                <w:szCs w:val="20"/>
              </w:rPr>
            </w:pPr>
            <w:r>
              <w:rPr>
                <w:szCs w:val="20"/>
              </w:rPr>
              <w:t>Bounce from breakout room to breakout room.</w:t>
            </w:r>
          </w:p>
          <w:p w14:paraId="103B8F88" w14:textId="77777777" w:rsidR="00B62824" w:rsidRDefault="00B62824" w:rsidP="00B62824">
            <w:pPr>
              <w:pStyle w:val="TableTextBulletedList"/>
              <w:spacing w:line="276" w:lineRule="auto"/>
              <w:ind w:left="511"/>
              <w:contextualSpacing/>
              <w:rPr>
                <w:szCs w:val="20"/>
              </w:rPr>
            </w:pPr>
            <w:r>
              <w:rPr>
                <w:szCs w:val="20"/>
              </w:rPr>
              <w:t>Cover any housekeeping or instructions for breakout rooms.</w:t>
            </w:r>
          </w:p>
          <w:p w14:paraId="57FE0A5A" w14:textId="77777777" w:rsidR="00B62824" w:rsidRDefault="00B62824" w:rsidP="00B62824">
            <w:pPr>
              <w:pStyle w:val="TableTextBulletedList"/>
              <w:spacing w:line="276" w:lineRule="auto"/>
              <w:ind w:left="511"/>
              <w:contextualSpacing/>
              <w:rPr>
                <w:szCs w:val="20"/>
              </w:rPr>
            </w:pPr>
            <w:r>
              <w:rPr>
                <w:szCs w:val="20"/>
              </w:rPr>
              <w:lastRenderedPageBreak/>
              <w:t>Unmute groups so they can discuss.</w:t>
            </w:r>
          </w:p>
          <w:p w14:paraId="47E01681" w14:textId="77777777" w:rsidR="00B62824" w:rsidRDefault="00B62824" w:rsidP="00B62824">
            <w:pPr>
              <w:pStyle w:val="TableTextBulletedList"/>
              <w:spacing w:line="276" w:lineRule="auto"/>
              <w:ind w:left="511"/>
              <w:contextualSpacing/>
              <w:rPr>
                <w:szCs w:val="20"/>
              </w:rPr>
            </w:pPr>
            <w:r>
              <w:rPr>
                <w:szCs w:val="20"/>
              </w:rPr>
              <w:t>Announce a two-minute warning.</w:t>
            </w:r>
          </w:p>
          <w:p w14:paraId="7ACC3DB5" w14:textId="77777777" w:rsidR="00B62824" w:rsidRDefault="00B62824" w:rsidP="00B62824">
            <w:pPr>
              <w:pStyle w:val="TableTextBulletedList"/>
              <w:spacing w:line="276" w:lineRule="auto"/>
              <w:ind w:left="511"/>
              <w:contextualSpacing/>
              <w:rPr>
                <w:szCs w:val="20"/>
              </w:rPr>
            </w:pPr>
            <w:r>
              <w:rPr>
                <w:szCs w:val="20"/>
              </w:rPr>
              <w:t>End breakout session.</w:t>
            </w:r>
          </w:p>
          <w:p w14:paraId="086849B6" w14:textId="77777777" w:rsidR="00B62824" w:rsidRDefault="00B62824" w:rsidP="00B62824">
            <w:pPr>
              <w:pStyle w:val="TableTextBulletedList"/>
              <w:numPr>
                <w:ilvl w:val="0"/>
                <w:numId w:val="0"/>
              </w:numPr>
              <w:spacing w:line="276" w:lineRule="auto"/>
              <w:ind w:left="511" w:hanging="360"/>
              <w:rPr>
                <w:szCs w:val="20"/>
              </w:rPr>
            </w:pPr>
          </w:p>
          <w:p w14:paraId="23E06F76" w14:textId="77777777" w:rsidR="00B62824" w:rsidRDefault="00B62824" w:rsidP="00B62824">
            <w:pPr>
              <w:pStyle w:val="TableTextBulletedList"/>
              <w:numPr>
                <w:ilvl w:val="0"/>
                <w:numId w:val="0"/>
              </w:numPr>
              <w:spacing w:line="276" w:lineRule="auto"/>
              <w:rPr>
                <w:szCs w:val="20"/>
              </w:rPr>
            </w:pPr>
            <w:r>
              <w:rPr>
                <w:szCs w:val="20"/>
              </w:rPr>
              <w:t>At the end of the breakout session:</w:t>
            </w:r>
          </w:p>
          <w:p w14:paraId="7420B903" w14:textId="77777777" w:rsidR="00B62824" w:rsidRDefault="00B62824" w:rsidP="009369BF">
            <w:pPr>
              <w:pStyle w:val="TableTextBulletedList"/>
              <w:numPr>
                <w:ilvl w:val="0"/>
                <w:numId w:val="98"/>
              </w:numPr>
              <w:spacing w:line="276" w:lineRule="auto"/>
              <w:contextualSpacing/>
              <w:rPr>
                <w:szCs w:val="20"/>
              </w:rPr>
            </w:pPr>
            <w:r>
              <w:rPr>
                <w:szCs w:val="20"/>
              </w:rPr>
              <w:t>Return participants to the main room.</w:t>
            </w:r>
          </w:p>
          <w:p w14:paraId="59C67BCD" w14:textId="26669C4E" w:rsidR="005C5366" w:rsidRDefault="00B62824" w:rsidP="009369BF">
            <w:pPr>
              <w:pStyle w:val="TableText"/>
              <w:numPr>
                <w:ilvl w:val="0"/>
                <w:numId w:val="98"/>
              </w:numPr>
              <w:rPr>
                <w:noProof/>
              </w:rPr>
            </w:pPr>
            <w:r>
              <w:rPr>
                <w:szCs w:val="20"/>
              </w:rPr>
              <w:t>Pass the lead back to the Trainer.</w:t>
            </w:r>
          </w:p>
        </w:tc>
      </w:tr>
      <w:tr w:rsidR="0091709A" w:rsidRPr="00D57074" w14:paraId="6BC4B249" w14:textId="77777777" w:rsidTr="00215A39">
        <w:tc>
          <w:tcPr>
            <w:tcW w:w="623" w:type="pct"/>
            <w:shd w:val="clear" w:color="auto" w:fill="auto"/>
          </w:tcPr>
          <w:p w14:paraId="5B7D0F05" w14:textId="77777777" w:rsidR="0091709A" w:rsidRDefault="0091709A" w:rsidP="0091709A">
            <w:pPr>
              <w:pStyle w:val="TableText"/>
              <w:ind w:left="0"/>
              <w:rPr>
                <w:noProof/>
              </w:rPr>
            </w:pPr>
            <w:r>
              <w:rPr>
                <w:noProof/>
              </w:rPr>
              <w:lastRenderedPageBreak/>
              <w:drawing>
                <wp:inline distT="0" distB="0" distL="0" distR="0" wp14:anchorId="4E6C5690" wp14:editId="2D41C148">
                  <wp:extent cx="502920" cy="476097"/>
                  <wp:effectExtent l="19050" t="19050" r="11430" b="19685"/>
                  <wp:docPr id="1546002193" name="Picture 1546002193"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FEFFC77" w14:textId="3F3999CC" w:rsidR="0091709A" w:rsidRPr="00D47B06" w:rsidRDefault="0091709A" w:rsidP="0091709A">
            <w:pPr>
              <w:pStyle w:val="TableText"/>
              <w:rPr>
                <w:noProof/>
              </w:rPr>
            </w:pPr>
            <w:r>
              <w:t>Slide 2</w:t>
            </w:r>
            <w:r w:rsidR="00CE481E">
              <w:t>6</w:t>
            </w:r>
          </w:p>
        </w:tc>
        <w:tc>
          <w:tcPr>
            <w:tcW w:w="3129" w:type="pct"/>
            <w:shd w:val="clear" w:color="auto" w:fill="auto"/>
          </w:tcPr>
          <w:p w14:paraId="24B51CBA" w14:textId="4EA0C15F" w:rsidR="0091709A" w:rsidRPr="000B17C3" w:rsidRDefault="0091709A" w:rsidP="00C23F87">
            <w:pPr>
              <w:pStyle w:val="Figure"/>
              <w:rPr>
                <w:bCs/>
              </w:rPr>
            </w:pPr>
            <w:r>
              <w:rPr>
                <w:noProof/>
              </w:rPr>
              <w:drawing>
                <wp:inline distT="0" distB="0" distL="0" distR="0" wp14:anchorId="082727AA" wp14:editId="6C089A1B">
                  <wp:extent cx="3446272" cy="1938528"/>
                  <wp:effectExtent l="19050" t="19050" r="20955" b="24130"/>
                  <wp:docPr id="912810018" name="Picture 91281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810018" name="Picture 912810018"/>
                          <pic:cNvPicPr/>
                        </pic:nvPicPr>
                        <pic:blipFill>
                          <a:blip r:embed="rId59"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8" w:type="pct"/>
            <w:shd w:val="clear" w:color="auto" w:fill="auto"/>
          </w:tcPr>
          <w:p w14:paraId="531BC796" w14:textId="77777777" w:rsidR="0091709A" w:rsidRDefault="0091709A" w:rsidP="0091709A">
            <w:pPr>
              <w:pStyle w:val="TableText"/>
              <w:rPr>
                <w:noProof/>
              </w:rPr>
            </w:pPr>
          </w:p>
        </w:tc>
      </w:tr>
      <w:tr w:rsidR="00620C6D" w:rsidRPr="00D57074" w14:paraId="1332FD92" w14:textId="77777777" w:rsidTr="00215A39">
        <w:tc>
          <w:tcPr>
            <w:tcW w:w="623" w:type="pct"/>
            <w:shd w:val="clear" w:color="auto" w:fill="auto"/>
          </w:tcPr>
          <w:p w14:paraId="7C9CFD35" w14:textId="47B8EC56" w:rsidR="00620C6D" w:rsidRPr="00D47B06" w:rsidRDefault="00620C6D" w:rsidP="00620C6D">
            <w:pPr>
              <w:pStyle w:val="TableText"/>
              <w:rPr>
                <w:noProof/>
              </w:rPr>
            </w:pPr>
            <w:r>
              <w:rPr>
                <w:noProof/>
              </w:rPr>
              <w:drawing>
                <wp:inline distT="0" distB="0" distL="0" distR="0" wp14:anchorId="1C4F7650" wp14:editId="2C0E595E">
                  <wp:extent cx="504825" cy="504825"/>
                  <wp:effectExtent l="19050" t="19050" r="28575" b="28575"/>
                  <wp:docPr id="515454771" name="Picture 51545477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2DAAC5ED" w14:textId="5FC42EC5" w:rsidR="00620C6D" w:rsidRPr="00556A0D" w:rsidRDefault="00805371" w:rsidP="00556A0D">
            <w:pPr>
              <w:pStyle w:val="TableText"/>
              <w:rPr>
                <w:bCs/>
              </w:rPr>
            </w:pPr>
            <w:r>
              <w:rPr>
                <w:bCs/>
              </w:rPr>
              <w:t xml:space="preserve">Let’s take </w:t>
            </w:r>
            <w:r w:rsidR="00CE481E">
              <w:rPr>
                <w:bCs/>
              </w:rPr>
              <w:t xml:space="preserve">a minute </w:t>
            </w:r>
            <w:r>
              <w:rPr>
                <w:bCs/>
              </w:rPr>
              <w:t xml:space="preserve">for each group to report back what you </w:t>
            </w:r>
            <w:r w:rsidR="006B6023">
              <w:rPr>
                <w:bCs/>
              </w:rPr>
              <w:t>discovered</w:t>
            </w:r>
            <w:r>
              <w:rPr>
                <w:bCs/>
              </w:rPr>
              <w:t>.</w:t>
            </w:r>
          </w:p>
        </w:tc>
        <w:tc>
          <w:tcPr>
            <w:tcW w:w="1248" w:type="pct"/>
            <w:shd w:val="clear" w:color="auto" w:fill="E2EFD9" w:themeFill="accent6" w:themeFillTint="33"/>
          </w:tcPr>
          <w:p w14:paraId="0B77EFB1" w14:textId="41A17EDE" w:rsidR="00620C6D" w:rsidRDefault="00620C6D" w:rsidP="00620C6D">
            <w:pPr>
              <w:pStyle w:val="TableText"/>
              <w:rPr>
                <w:noProof/>
              </w:rPr>
            </w:pPr>
          </w:p>
        </w:tc>
      </w:tr>
      <w:tr w:rsidR="00215A39" w:rsidRPr="00D57074" w14:paraId="4A55C1EA" w14:textId="77777777" w:rsidTr="00935EFA">
        <w:tc>
          <w:tcPr>
            <w:tcW w:w="623" w:type="pct"/>
            <w:shd w:val="clear" w:color="auto" w:fill="auto"/>
          </w:tcPr>
          <w:p w14:paraId="7B044C29" w14:textId="77777777" w:rsidR="00215A39" w:rsidRDefault="00215A39" w:rsidP="00935EFA">
            <w:pPr>
              <w:pStyle w:val="TableText"/>
              <w:rPr>
                <w:noProof/>
              </w:rPr>
            </w:pPr>
            <w:r w:rsidRPr="00D47B06">
              <w:rPr>
                <w:b/>
                <w:noProof/>
              </w:rPr>
              <w:drawing>
                <wp:inline distT="0" distB="0" distL="0" distR="0" wp14:anchorId="56FD0E84" wp14:editId="4522B5FE">
                  <wp:extent cx="502920" cy="502920"/>
                  <wp:effectExtent l="19050" t="19050" r="11430" b="11430"/>
                  <wp:docPr id="778400019" name="Picture 778400019"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9" w:type="pct"/>
            <w:shd w:val="clear" w:color="auto" w:fill="auto"/>
          </w:tcPr>
          <w:p w14:paraId="6EEABB40" w14:textId="77777777" w:rsidR="00215A39" w:rsidRPr="000D2299" w:rsidRDefault="00215A39" w:rsidP="00215A39">
            <w:pPr>
              <w:pStyle w:val="TableText"/>
              <w:spacing w:before="0" w:after="120"/>
              <w:rPr>
                <w:b/>
                <w:bCs/>
              </w:rPr>
            </w:pPr>
            <w:r w:rsidRPr="000D2299">
              <w:rPr>
                <w:b/>
                <w:bCs/>
              </w:rPr>
              <w:t>DEBRIEF</w:t>
            </w:r>
          </w:p>
          <w:p w14:paraId="3E1E77EB" w14:textId="4DFE55B4" w:rsidR="00215A39" w:rsidRDefault="00215A39" w:rsidP="00215A39">
            <w:pPr>
              <w:pStyle w:val="TableText"/>
              <w:spacing w:before="0" w:after="120"/>
            </w:pPr>
            <w:r>
              <w:t>Before showing the Exercise 2</w:t>
            </w:r>
            <w:r w:rsidR="006203D6">
              <w:t>A</w:t>
            </w:r>
            <w:r>
              <w:t xml:space="preserve"> Answer Key:</w:t>
            </w:r>
          </w:p>
          <w:p w14:paraId="31EB3AFA" w14:textId="77777777" w:rsidR="00215A39" w:rsidRDefault="00215A39" w:rsidP="009369BF">
            <w:pPr>
              <w:pStyle w:val="TableText"/>
              <w:numPr>
                <w:ilvl w:val="0"/>
                <w:numId w:val="100"/>
              </w:numPr>
              <w:spacing w:before="0" w:after="120"/>
            </w:pPr>
            <w:r>
              <w:t>Invite group to briefly share their results with the entire class.</w:t>
            </w:r>
          </w:p>
          <w:p w14:paraId="28426309" w14:textId="77777777" w:rsidR="00215A39" w:rsidRDefault="00215A39" w:rsidP="009369BF">
            <w:pPr>
              <w:pStyle w:val="TableText"/>
              <w:numPr>
                <w:ilvl w:val="0"/>
                <w:numId w:val="100"/>
              </w:numPr>
              <w:spacing w:before="0" w:after="120"/>
            </w:pPr>
            <w:r>
              <w:t>Facilitate a brief discussion after all groups have shared.</w:t>
            </w:r>
          </w:p>
          <w:p w14:paraId="15DE1E6C" w14:textId="77777777" w:rsidR="00215A39" w:rsidRDefault="00215A39" w:rsidP="00935EFA">
            <w:pPr>
              <w:pStyle w:val="TableText"/>
              <w:spacing w:before="0" w:after="120"/>
            </w:pPr>
            <w:r>
              <w:t>Be prepared to provide clarity if necessary.</w:t>
            </w:r>
          </w:p>
        </w:tc>
        <w:tc>
          <w:tcPr>
            <w:tcW w:w="1248" w:type="pct"/>
            <w:shd w:val="clear" w:color="auto" w:fill="E2EFD9" w:themeFill="accent6" w:themeFillTint="33"/>
          </w:tcPr>
          <w:p w14:paraId="0541DA06" w14:textId="77777777" w:rsidR="00215A39" w:rsidRPr="00F647E5" w:rsidRDefault="00215A39" w:rsidP="009369BF">
            <w:pPr>
              <w:pStyle w:val="ListParagraph"/>
              <w:numPr>
                <w:ilvl w:val="0"/>
                <w:numId w:val="101"/>
              </w:numPr>
              <w:spacing w:after="120" w:line="276" w:lineRule="auto"/>
            </w:pPr>
            <w:r>
              <w:t>Continue to monitor the Chat and be prepared to unmute participants if they have input.</w:t>
            </w:r>
          </w:p>
        </w:tc>
      </w:tr>
      <w:tr w:rsidR="00D10BFB" w:rsidRPr="00D57074" w14:paraId="6D202EEA" w14:textId="77777777" w:rsidTr="00215A39">
        <w:tc>
          <w:tcPr>
            <w:tcW w:w="623" w:type="pct"/>
            <w:shd w:val="clear" w:color="auto" w:fill="auto"/>
          </w:tcPr>
          <w:p w14:paraId="6881E937" w14:textId="5A71F01A" w:rsidR="00D10BFB" w:rsidRDefault="00022F2B" w:rsidP="00620C6D">
            <w:pPr>
              <w:pStyle w:val="TableText"/>
              <w:rPr>
                <w:noProof/>
              </w:rPr>
            </w:pPr>
            <w:r w:rsidRPr="00D47B06">
              <w:rPr>
                <w:b/>
                <w:noProof/>
              </w:rPr>
              <w:drawing>
                <wp:inline distT="0" distB="0" distL="0" distR="0" wp14:anchorId="6015095C" wp14:editId="2214E830">
                  <wp:extent cx="502920" cy="502920"/>
                  <wp:effectExtent l="19050" t="19050" r="11430" b="11430"/>
                  <wp:docPr id="2038417001" name="Picture 2038417001"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9" w:type="pct"/>
            <w:shd w:val="clear" w:color="auto" w:fill="auto"/>
          </w:tcPr>
          <w:p w14:paraId="5ADCDFA9" w14:textId="10587BCE" w:rsidR="007E2CC0" w:rsidRPr="00F647E5" w:rsidRDefault="007E2CC0" w:rsidP="00F647E5"/>
        </w:tc>
        <w:tc>
          <w:tcPr>
            <w:tcW w:w="1248" w:type="pct"/>
            <w:shd w:val="clear" w:color="auto" w:fill="auto"/>
          </w:tcPr>
          <w:p w14:paraId="667D39D3" w14:textId="77777777" w:rsidR="00D10BFB" w:rsidRDefault="00D10BFB" w:rsidP="00620C6D">
            <w:pPr>
              <w:pStyle w:val="TableText"/>
              <w:rPr>
                <w:noProof/>
              </w:rPr>
            </w:pPr>
          </w:p>
        </w:tc>
      </w:tr>
      <w:tr w:rsidR="00CE481E" w:rsidRPr="00D57074" w14:paraId="0728084A" w14:textId="77777777" w:rsidTr="00D932E1">
        <w:tc>
          <w:tcPr>
            <w:tcW w:w="623" w:type="pct"/>
            <w:shd w:val="clear" w:color="auto" w:fill="auto"/>
          </w:tcPr>
          <w:p w14:paraId="7C895298" w14:textId="77777777" w:rsidR="00CE481E" w:rsidRDefault="00CE481E" w:rsidP="00D932E1">
            <w:pPr>
              <w:pStyle w:val="TableText"/>
              <w:ind w:left="0"/>
              <w:rPr>
                <w:noProof/>
              </w:rPr>
            </w:pPr>
            <w:r>
              <w:rPr>
                <w:noProof/>
              </w:rPr>
              <w:lastRenderedPageBreak/>
              <w:drawing>
                <wp:inline distT="0" distB="0" distL="0" distR="0" wp14:anchorId="08A07886" wp14:editId="0F3C6EFF">
                  <wp:extent cx="502920" cy="476097"/>
                  <wp:effectExtent l="19050" t="19050" r="11430" b="19685"/>
                  <wp:docPr id="676886090" name="Picture 676886090"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B327E17" w14:textId="77777777" w:rsidR="00CE481E" w:rsidRPr="00D47B06" w:rsidRDefault="00CE481E" w:rsidP="00D932E1">
            <w:pPr>
              <w:pStyle w:val="TableText"/>
              <w:rPr>
                <w:noProof/>
              </w:rPr>
            </w:pPr>
            <w:r>
              <w:t>Slide 27</w:t>
            </w:r>
          </w:p>
        </w:tc>
        <w:tc>
          <w:tcPr>
            <w:tcW w:w="3129" w:type="pct"/>
            <w:shd w:val="clear" w:color="auto" w:fill="auto"/>
          </w:tcPr>
          <w:p w14:paraId="1B1C0F5A" w14:textId="77777777" w:rsidR="00CE481E" w:rsidRPr="00C23F87" w:rsidRDefault="00CE481E" w:rsidP="00D932E1">
            <w:pPr>
              <w:pStyle w:val="Figure"/>
            </w:pPr>
            <w:r w:rsidRPr="00C23F87">
              <w:rPr>
                <w:noProof/>
              </w:rPr>
              <w:drawing>
                <wp:inline distT="0" distB="0" distL="0" distR="0" wp14:anchorId="1C7AD699" wp14:editId="1C96C1BF">
                  <wp:extent cx="3446272" cy="1938528"/>
                  <wp:effectExtent l="19050" t="19050" r="20955" b="24130"/>
                  <wp:docPr id="537460383" name="Picture 537460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460383" name="Picture 537460383"/>
                          <pic:cNvPicPr/>
                        </pic:nvPicPr>
                        <pic:blipFill>
                          <a:blip r:embed="rId60"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rsidRPr="00C23F87">
              <w:t xml:space="preserve"> </w:t>
            </w:r>
          </w:p>
        </w:tc>
        <w:tc>
          <w:tcPr>
            <w:tcW w:w="1248" w:type="pct"/>
            <w:shd w:val="clear" w:color="auto" w:fill="auto"/>
          </w:tcPr>
          <w:p w14:paraId="1E859EC1" w14:textId="77777777" w:rsidR="00CE481E" w:rsidRDefault="00CE481E" w:rsidP="00D932E1">
            <w:pPr>
              <w:pStyle w:val="TableText"/>
              <w:rPr>
                <w:noProof/>
              </w:rPr>
            </w:pPr>
          </w:p>
        </w:tc>
      </w:tr>
      <w:tr w:rsidR="00CE481E" w:rsidRPr="00D57074" w14:paraId="5A7D011C" w14:textId="77777777" w:rsidTr="00D932E1">
        <w:tc>
          <w:tcPr>
            <w:tcW w:w="623" w:type="pct"/>
            <w:shd w:val="clear" w:color="auto" w:fill="auto"/>
          </w:tcPr>
          <w:p w14:paraId="25D2BEE0" w14:textId="77777777" w:rsidR="00CE481E" w:rsidRPr="00D47B06" w:rsidRDefault="00CE481E" w:rsidP="00D932E1">
            <w:pPr>
              <w:pStyle w:val="TableText"/>
              <w:rPr>
                <w:noProof/>
              </w:rPr>
            </w:pPr>
            <w:r>
              <w:rPr>
                <w:noProof/>
              </w:rPr>
              <w:drawing>
                <wp:inline distT="0" distB="0" distL="0" distR="0" wp14:anchorId="7B786487" wp14:editId="1ECCA623">
                  <wp:extent cx="504825" cy="504825"/>
                  <wp:effectExtent l="19050" t="19050" r="28575" b="28575"/>
                  <wp:docPr id="637802697" name="Picture 637802697"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20F14F80" w14:textId="77777777" w:rsidR="00CE481E" w:rsidRPr="00805371" w:rsidRDefault="00CE481E" w:rsidP="00D932E1">
            <w:pPr>
              <w:pStyle w:val="TableText"/>
              <w:spacing w:before="0" w:after="120"/>
              <w:ind w:left="0"/>
              <w:rPr>
                <w:b/>
                <w:bCs/>
              </w:rPr>
            </w:pPr>
            <w:r w:rsidRPr="00805371">
              <w:rPr>
                <w:b/>
                <w:bCs/>
              </w:rPr>
              <w:t xml:space="preserve">Environmental Findings: </w:t>
            </w:r>
          </w:p>
          <w:p w14:paraId="648396D9" w14:textId="77777777" w:rsidR="00CE481E" w:rsidRPr="00805371" w:rsidRDefault="00CE481E" w:rsidP="00D932E1">
            <w:pPr>
              <w:pStyle w:val="TableText"/>
              <w:numPr>
                <w:ilvl w:val="0"/>
                <w:numId w:val="83"/>
              </w:numPr>
              <w:spacing w:before="0" w:after="120"/>
            </w:pPr>
            <w:r w:rsidRPr="00805371">
              <w:t xml:space="preserve">Inspectors visited the restaurant to conduct an environmental assessment (interview employees regarding recent illness his-tory, review preparation practices, and collect credit card receipts for patrons who dined at the restaurant on date of exposure. (THINK: Why did food items such as pretzels, wontons, and tater tots make patrons sick?) </w:t>
            </w:r>
          </w:p>
          <w:p w14:paraId="273EE943" w14:textId="77777777" w:rsidR="00CE481E" w:rsidRPr="00805371" w:rsidRDefault="00CE481E" w:rsidP="00D932E1">
            <w:pPr>
              <w:pStyle w:val="TableText"/>
              <w:numPr>
                <w:ilvl w:val="0"/>
                <w:numId w:val="83"/>
              </w:numPr>
              <w:spacing w:before="0" w:after="120"/>
            </w:pPr>
            <w:r w:rsidRPr="00805371">
              <w:t xml:space="preserve">During the environmental assessment interviews were conducted with 37 restaurant employees. One employee, who worked as a server, host, and food runner, reported recent gastrointestinal illness. The employee reported an illness onset date of prior to the day she worked and recovered two days later. Her job duties included cutting fruit, scooping ice for drinks, and garnishing drinks with fruit. (THINK: Why did employees work while ill?) </w:t>
            </w:r>
          </w:p>
          <w:p w14:paraId="33876E6E" w14:textId="77777777" w:rsidR="00CE481E" w:rsidRPr="00805371" w:rsidRDefault="00CE481E" w:rsidP="00D932E1">
            <w:pPr>
              <w:pStyle w:val="TableText"/>
              <w:numPr>
                <w:ilvl w:val="0"/>
                <w:numId w:val="83"/>
              </w:numPr>
              <w:spacing w:before="0" w:after="120"/>
            </w:pPr>
            <w:r w:rsidRPr="00805371">
              <w:t xml:space="preserve">When The facility’s illness log did not indicate any illness. (THINK: Why were the restaurant's illness policies not being followed?) </w:t>
            </w:r>
          </w:p>
          <w:p w14:paraId="6DA4498D" w14:textId="77777777" w:rsidR="00CE481E" w:rsidRPr="000B17C3" w:rsidRDefault="00CE481E" w:rsidP="00D932E1">
            <w:pPr>
              <w:pStyle w:val="TableText"/>
              <w:numPr>
                <w:ilvl w:val="0"/>
                <w:numId w:val="83"/>
              </w:numPr>
              <w:spacing w:before="0" w:after="120"/>
            </w:pPr>
            <w:r w:rsidRPr="00805371">
              <w:t>Inspectors observed bare-hand contact when servers cut fruit, garnished drinks, and put toppings on desserts. (THINK: Why were staff handling ready-to-eat foods with their bare hands?)</w:t>
            </w:r>
          </w:p>
        </w:tc>
        <w:tc>
          <w:tcPr>
            <w:tcW w:w="1248" w:type="pct"/>
            <w:shd w:val="clear" w:color="auto" w:fill="E2EFD9" w:themeFill="accent6" w:themeFillTint="33"/>
          </w:tcPr>
          <w:p w14:paraId="52A68D06" w14:textId="77777777" w:rsidR="00CE481E" w:rsidRDefault="00CE481E" w:rsidP="00D932E1">
            <w:pPr>
              <w:pStyle w:val="TableText"/>
              <w:rPr>
                <w:noProof/>
              </w:rPr>
            </w:pPr>
          </w:p>
        </w:tc>
      </w:tr>
      <w:tr w:rsidR="00620C6D" w:rsidRPr="00D57074" w14:paraId="3C4967F9" w14:textId="77777777" w:rsidTr="00215A39">
        <w:tc>
          <w:tcPr>
            <w:tcW w:w="623" w:type="pct"/>
            <w:shd w:val="clear" w:color="auto" w:fill="auto"/>
          </w:tcPr>
          <w:p w14:paraId="4FB50641" w14:textId="77777777" w:rsidR="00620C6D" w:rsidRDefault="00620C6D" w:rsidP="00620C6D">
            <w:pPr>
              <w:pStyle w:val="TableText"/>
              <w:ind w:left="0"/>
              <w:rPr>
                <w:noProof/>
              </w:rPr>
            </w:pPr>
            <w:r>
              <w:rPr>
                <w:noProof/>
              </w:rPr>
              <w:lastRenderedPageBreak/>
              <w:drawing>
                <wp:inline distT="0" distB="0" distL="0" distR="0" wp14:anchorId="01F93D0F" wp14:editId="51A80A8A">
                  <wp:extent cx="502920" cy="476097"/>
                  <wp:effectExtent l="19050" t="19050" r="11430" b="19685"/>
                  <wp:docPr id="499792092" name="Picture 49979209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4D245DE2" w14:textId="6FB695F5" w:rsidR="00620C6D" w:rsidRPr="00D47B06" w:rsidRDefault="00620C6D" w:rsidP="00620C6D">
            <w:pPr>
              <w:pStyle w:val="TableText"/>
              <w:rPr>
                <w:noProof/>
              </w:rPr>
            </w:pPr>
            <w:r>
              <w:t>Slide 2</w:t>
            </w:r>
            <w:r w:rsidR="00CE481E">
              <w:t>8</w:t>
            </w:r>
          </w:p>
        </w:tc>
        <w:tc>
          <w:tcPr>
            <w:tcW w:w="3129" w:type="pct"/>
            <w:shd w:val="clear" w:color="auto" w:fill="auto"/>
          </w:tcPr>
          <w:p w14:paraId="07328058" w14:textId="36A942C7" w:rsidR="00620C6D" w:rsidRPr="000B17C3" w:rsidRDefault="00620C6D" w:rsidP="00C23F87">
            <w:pPr>
              <w:pStyle w:val="Figure"/>
              <w:rPr>
                <w:bCs/>
              </w:rPr>
            </w:pPr>
            <w:r>
              <w:rPr>
                <w:noProof/>
              </w:rPr>
              <w:drawing>
                <wp:inline distT="0" distB="0" distL="0" distR="0" wp14:anchorId="16739354" wp14:editId="7C880CE1">
                  <wp:extent cx="3446272" cy="1938528"/>
                  <wp:effectExtent l="19050" t="19050" r="20955" b="24130"/>
                  <wp:docPr id="1003100897" name="Picture 1003100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100897" name="Picture 1003100897"/>
                          <pic:cNvPicPr/>
                        </pic:nvPicPr>
                        <pic:blipFill>
                          <a:blip r:embed="rId61"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8" w:type="pct"/>
            <w:shd w:val="clear" w:color="auto" w:fill="auto"/>
          </w:tcPr>
          <w:p w14:paraId="37727042" w14:textId="77777777" w:rsidR="00620C6D" w:rsidRDefault="00620C6D" w:rsidP="00620C6D">
            <w:pPr>
              <w:pStyle w:val="TableText"/>
              <w:rPr>
                <w:noProof/>
              </w:rPr>
            </w:pPr>
          </w:p>
        </w:tc>
      </w:tr>
      <w:tr w:rsidR="00620C6D" w:rsidRPr="00D57074" w14:paraId="47D52F66" w14:textId="77777777" w:rsidTr="00215A39">
        <w:tc>
          <w:tcPr>
            <w:tcW w:w="623" w:type="pct"/>
            <w:shd w:val="clear" w:color="auto" w:fill="auto"/>
          </w:tcPr>
          <w:p w14:paraId="37C7EBCE" w14:textId="4EA04C4F" w:rsidR="00620C6D" w:rsidRPr="00D47B06" w:rsidRDefault="00305109" w:rsidP="00620C6D">
            <w:pPr>
              <w:pStyle w:val="TableText"/>
              <w:rPr>
                <w:noProof/>
              </w:rPr>
            </w:pPr>
            <w:r w:rsidRPr="00D47B06">
              <w:rPr>
                <w:b/>
                <w:noProof/>
              </w:rPr>
              <w:drawing>
                <wp:inline distT="0" distB="0" distL="0" distR="0" wp14:anchorId="769C4558" wp14:editId="28BE1231">
                  <wp:extent cx="502920" cy="502920"/>
                  <wp:effectExtent l="19050" t="19050" r="11430" b="11430"/>
                  <wp:docPr id="1270614770" name="Picture 1270614770" descr="notes pag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9" w:type="pct"/>
            <w:shd w:val="clear" w:color="auto" w:fill="auto"/>
          </w:tcPr>
          <w:p w14:paraId="185E959D" w14:textId="77777777" w:rsidR="00AF150B" w:rsidRPr="00AF150B" w:rsidRDefault="00AF150B" w:rsidP="00AF150B">
            <w:pPr>
              <w:pStyle w:val="TableText"/>
              <w:rPr>
                <w:rFonts w:eastAsiaTheme="minorEastAsia"/>
                <w:i/>
                <w:iCs/>
              </w:rPr>
            </w:pPr>
            <w:r w:rsidRPr="00AF150B">
              <w:rPr>
                <w:rFonts w:eastAsiaTheme="minorEastAsia"/>
                <w:i/>
                <w:iCs/>
              </w:rPr>
              <w:t xml:space="preserve">Note to presenter: guide the discussion based on the answers and encourage additional questions. </w:t>
            </w:r>
          </w:p>
          <w:p w14:paraId="7F9E619D" w14:textId="77777777" w:rsidR="00AF150B" w:rsidRPr="00AF150B" w:rsidRDefault="00AF150B" w:rsidP="00AF150B">
            <w:pPr>
              <w:pStyle w:val="TableText"/>
              <w:rPr>
                <w:rFonts w:eastAsiaTheme="minorEastAsia"/>
              </w:rPr>
            </w:pPr>
            <w:r w:rsidRPr="00AF150B">
              <w:rPr>
                <w:rFonts w:eastAsiaTheme="minorEastAsia"/>
              </w:rPr>
              <w:t xml:space="preserve">For exercise 2, there are many follow-up questions you could ask for each outbreak, we’ll review a few of them, with their response on the next slide. </w:t>
            </w:r>
          </w:p>
          <w:p w14:paraId="3AFEFA6F" w14:textId="70193579" w:rsidR="00805371" w:rsidRPr="00805371" w:rsidRDefault="00974248" w:rsidP="00B62824">
            <w:pPr>
              <w:pStyle w:val="TableText"/>
              <w:spacing w:before="0" w:after="120"/>
              <w:ind w:left="0"/>
              <w:rPr>
                <w:bCs/>
              </w:rPr>
            </w:pPr>
            <w:r>
              <w:rPr>
                <w:b/>
                <w:bCs/>
              </w:rPr>
              <w:t>Norovirus</w:t>
            </w:r>
            <w:r w:rsidR="00805371" w:rsidRPr="00805371">
              <w:rPr>
                <w:b/>
                <w:bCs/>
              </w:rPr>
              <w:t xml:space="preserve">: </w:t>
            </w:r>
          </w:p>
          <w:p w14:paraId="62DA507C" w14:textId="77777777" w:rsidR="00805371" w:rsidRPr="00805371" w:rsidRDefault="00805371" w:rsidP="00B62824">
            <w:pPr>
              <w:pStyle w:val="TableText"/>
              <w:spacing w:before="0" w:after="120"/>
              <w:ind w:left="0"/>
              <w:rPr>
                <w:b/>
              </w:rPr>
            </w:pPr>
            <w:r w:rsidRPr="00805371">
              <w:rPr>
                <w:b/>
              </w:rPr>
              <w:t xml:space="preserve">Why might pretzels, wontons, and tater tots make patrons sick? </w:t>
            </w:r>
          </w:p>
          <w:p w14:paraId="6C4E8EEB" w14:textId="75589E89" w:rsidR="00805371" w:rsidRPr="00805371" w:rsidRDefault="00805371" w:rsidP="00CF20ED">
            <w:pPr>
              <w:pStyle w:val="TableText"/>
              <w:spacing w:before="0" w:after="120"/>
              <w:ind w:left="720"/>
              <w:rPr>
                <w:bCs/>
              </w:rPr>
            </w:pPr>
            <w:r w:rsidRPr="00805371">
              <w:rPr>
                <w:b/>
              </w:rPr>
              <w:t>A:</w:t>
            </w:r>
            <w:r w:rsidRPr="00805371">
              <w:rPr>
                <w:bCs/>
              </w:rPr>
              <w:t xml:space="preserve"> These foods are ready-to-eat items (they don’t require additional cooking or kill step). If a sick worker handled/served these items, they could </w:t>
            </w:r>
            <w:r w:rsidR="00C05B1A">
              <w:rPr>
                <w:bCs/>
              </w:rPr>
              <w:t>have</w:t>
            </w:r>
            <w:r w:rsidRPr="00805371">
              <w:rPr>
                <w:bCs/>
              </w:rPr>
              <w:t xml:space="preserve"> contaminated them.</w:t>
            </w:r>
          </w:p>
          <w:p w14:paraId="1CCDC077" w14:textId="77777777" w:rsidR="00805371" w:rsidRPr="00805371" w:rsidRDefault="00805371" w:rsidP="00B62824">
            <w:pPr>
              <w:pStyle w:val="TableText"/>
              <w:spacing w:before="0" w:after="120"/>
              <w:ind w:left="0"/>
              <w:rPr>
                <w:b/>
              </w:rPr>
            </w:pPr>
            <w:r w:rsidRPr="00805371">
              <w:rPr>
                <w:b/>
              </w:rPr>
              <w:t>Why did employee work while ill?</w:t>
            </w:r>
          </w:p>
          <w:p w14:paraId="1C5D48B5" w14:textId="0C889E35" w:rsidR="00805371" w:rsidRPr="00805371" w:rsidRDefault="00805371" w:rsidP="00CF20ED">
            <w:pPr>
              <w:pStyle w:val="TableText"/>
              <w:spacing w:before="0" w:after="120"/>
              <w:ind w:left="720"/>
              <w:rPr>
                <w:bCs/>
              </w:rPr>
            </w:pPr>
            <w:r w:rsidRPr="00805371">
              <w:rPr>
                <w:b/>
              </w:rPr>
              <w:t>A:</w:t>
            </w:r>
            <w:r w:rsidRPr="00805371">
              <w:rPr>
                <w:bCs/>
              </w:rPr>
              <w:t xml:space="preserve"> The worker did not know that she should report all vomiting and/or diarrhea regardless of reason. Additionally, employee felt responsible to work her shift even though she didn’t feel well.</w:t>
            </w:r>
          </w:p>
          <w:p w14:paraId="41BB196D" w14:textId="3A56E49D" w:rsidR="00805371" w:rsidRPr="00805371" w:rsidRDefault="00B62824" w:rsidP="00CF20ED">
            <w:pPr>
              <w:pStyle w:val="TableText"/>
              <w:spacing w:before="0" w:after="120"/>
              <w:ind w:left="0"/>
              <w:rPr>
                <w:b/>
              </w:rPr>
            </w:pPr>
            <w:r>
              <w:rPr>
                <w:b/>
              </w:rPr>
              <w:t>W</w:t>
            </w:r>
            <w:r w:rsidR="00805371" w:rsidRPr="00805371">
              <w:rPr>
                <w:b/>
              </w:rPr>
              <w:t xml:space="preserve">hy did the restaurant not log employee illnesses? </w:t>
            </w:r>
          </w:p>
          <w:p w14:paraId="41CB43FD" w14:textId="3F077071" w:rsidR="00805371" w:rsidRPr="00805371" w:rsidRDefault="00805371" w:rsidP="00CF20ED">
            <w:pPr>
              <w:pStyle w:val="TableText"/>
              <w:spacing w:before="0" w:after="120"/>
              <w:ind w:left="720"/>
              <w:rPr>
                <w:bCs/>
              </w:rPr>
            </w:pPr>
            <w:r w:rsidRPr="00805371">
              <w:rPr>
                <w:b/>
              </w:rPr>
              <w:t>A:</w:t>
            </w:r>
            <w:r w:rsidRPr="00805371">
              <w:rPr>
                <w:bCs/>
              </w:rPr>
              <w:t xml:space="preserve"> The manager was not following the employee health policy. This policy states that employees must report when they feel sick and exclude workers that are sick (i.e. Workers experiencing vomiting and diarrhea). In addition, when a worker reports out for work due to sickness, the policy states this should be logged on the form. </w:t>
            </w:r>
          </w:p>
          <w:p w14:paraId="2DFC0F23" w14:textId="77777777" w:rsidR="00805371" w:rsidRPr="00805371" w:rsidRDefault="00805371" w:rsidP="00CF20ED">
            <w:pPr>
              <w:pStyle w:val="TableText"/>
              <w:spacing w:before="0" w:after="120"/>
              <w:ind w:left="0"/>
              <w:rPr>
                <w:b/>
              </w:rPr>
            </w:pPr>
            <w:r w:rsidRPr="00805371">
              <w:rPr>
                <w:b/>
              </w:rPr>
              <w:t>Why were the restaurant's illness policies not being followed?</w:t>
            </w:r>
          </w:p>
          <w:p w14:paraId="39DD7D78" w14:textId="704BA3B4" w:rsidR="00805371" w:rsidRPr="00805371" w:rsidRDefault="00805371" w:rsidP="00CF20ED">
            <w:pPr>
              <w:pStyle w:val="TableText"/>
              <w:spacing w:before="0" w:after="120"/>
              <w:ind w:left="720"/>
              <w:rPr>
                <w:bCs/>
              </w:rPr>
            </w:pPr>
            <w:r w:rsidRPr="00805371">
              <w:rPr>
                <w:b/>
              </w:rPr>
              <w:t>A:</w:t>
            </w:r>
            <w:r w:rsidRPr="00805371">
              <w:rPr>
                <w:bCs/>
              </w:rPr>
              <w:t xml:space="preserve"> Management did not train workers and enforce these policies as they did not view </w:t>
            </w:r>
            <w:r w:rsidR="00CF20ED" w:rsidRPr="00805371">
              <w:rPr>
                <w:bCs/>
              </w:rPr>
              <w:t>these as important and prioritized staffing restaurants</w:t>
            </w:r>
            <w:r w:rsidRPr="00805371">
              <w:rPr>
                <w:bCs/>
              </w:rPr>
              <w:t xml:space="preserve">. There is a lack of </w:t>
            </w:r>
            <w:r w:rsidRPr="00805371">
              <w:rPr>
                <w:bCs/>
              </w:rPr>
              <w:lastRenderedPageBreak/>
              <w:t xml:space="preserve">food safety culture/attitude towards safety in this restaurant. </w:t>
            </w:r>
          </w:p>
          <w:p w14:paraId="01233093" w14:textId="77777777" w:rsidR="00805371" w:rsidRPr="00805371" w:rsidRDefault="00805371" w:rsidP="00CF20ED">
            <w:pPr>
              <w:pStyle w:val="TableText"/>
              <w:spacing w:before="0" w:after="120"/>
              <w:ind w:left="0"/>
              <w:rPr>
                <w:b/>
              </w:rPr>
            </w:pPr>
            <w:r w:rsidRPr="00805371">
              <w:rPr>
                <w:b/>
              </w:rPr>
              <w:t>Why did food workers use bare hands on ready-to-eat foods like cut fruit, garnished drinks and toppings for desserts?</w:t>
            </w:r>
          </w:p>
          <w:p w14:paraId="3E0B31EC" w14:textId="5E6774F0" w:rsidR="00805371" w:rsidRPr="00805371" w:rsidRDefault="00805371" w:rsidP="00CF20ED">
            <w:pPr>
              <w:pStyle w:val="TableText"/>
              <w:spacing w:before="0" w:after="120"/>
              <w:ind w:left="720"/>
              <w:rPr>
                <w:bCs/>
              </w:rPr>
            </w:pPr>
            <w:r w:rsidRPr="00805371">
              <w:rPr>
                <w:b/>
              </w:rPr>
              <w:t>A:</w:t>
            </w:r>
            <w:r w:rsidRPr="00805371">
              <w:rPr>
                <w:bCs/>
              </w:rPr>
              <w:t xml:space="preserve"> Not enough oversight by management to ensure employees aren’t working while ill or handling RTE food with bare hands.</w:t>
            </w:r>
          </w:p>
          <w:p w14:paraId="4E86FF41" w14:textId="77777777" w:rsidR="00805371" w:rsidRPr="00805371" w:rsidRDefault="00805371" w:rsidP="00805371">
            <w:pPr>
              <w:pStyle w:val="TableText"/>
              <w:spacing w:before="0" w:after="120"/>
              <w:rPr>
                <w:b/>
              </w:rPr>
            </w:pPr>
            <w:r w:rsidRPr="00805371">
              <w:rPr>
                <w:b/>
                <w:u w:val="single"/>
              </w:rPr>
              <w:t>Other questions:</w:t>
            </w:r>
          </w:p>
          <w:p w14:paraId="2BFB41B9" w14:textId="77777777" w:rsidR="00805371" w:rsidRPr="00805371" w:rsidRDefault="00805371" w:rsidP="00805371">
            <w:pPr>
              <w:pStyle w:val="TableText"/>
              <w:spacing w:before="0" w:after="120"/>
              <w:rPr>
                <w:bCs/>
              </w:rPr>
            </w:pPr>
            <w:r w:rsidRPr="00805371">
              <w:rPr>
                <w:bCs/>
              </w:rPr>
              <w:t>Why was establishment understaffed?</w:t>
            </w:r>
          </w:p>
          <w:p w14:paraId="61151944" w14:textId="77777777" w:rsidR="00805371" w:rsidRPr="00805371" w:rsidRDefault="00805371" w:rsidP="00805371">
            <w:pPr>
              <w:pStyle w:val="TableText"/>
              <w:spacing w:before="0" w:after="120"/>
              <w:rPr>
                <w:bCs/>
              </w:rPr>
            </w:pPr>
            <w:r w:rsidRPr="00805371">
              <w:rPr>
                <w:bCs/>
              </w:rPr>
              <w:t>Why don’t employees use gloves or other means to handle ready-to-eat foods?</w:t>
            </w:r>
          </w:p>
          <w:p w14:paraId="0BAE0146" w14:textId="50AFCCE6" w:rsidR="00620C6D" w:rsidRPr="000B17C3" w:rsidRDefault="00620C6D" w:rsidP="00805371">
            <w:pPr>
              <w:pStyle w:val="TableText"/>
              <w:spacing w:before="0" w:after="120"/>
              <w:ind w:left="0"/>
              <w:rPr>
                <w:bCs/>
              </w:rPr>
            </w:pPr>
          </w:p>
        </w:tc>
        <w:tc>
          <w:tcPr>
            <w:tcW w:w="1248" w:type="pct"/>
            <w:shd w:val="clear" w:color="auto" w:fill="E2EFD9" w:themeFill="accent6" w:themeFillTint="33"/>
          </w:tcPr>
          <w:p w14:paraId="3FDAFC61" w14:textId="77777777" w:rsidR="00B62824" w:rsidRDefault="00B62824" w:rsidP="00B62824">
            <w:pPr>
              <w:pStyle w:val="TableText"/>
              <w:rPr>
                <w:noProof/>
              </w:rPr>
            </w:pPr>
            <w:r>
              <w:rPr>
                <w:noProof/>
              </w:rPr>
              <w:lastRenderedPageBreak/>
              <w:t>Continue monitoring the chat area for potential questions and responses, or technical issues throughout this review period.</w:t>
            </w:r>
          </w:p>
          <w:p w14:paraId="4F10FD50" w14:textId="77777777" w:rsidR="00B62824" w:rsidRDefault="00B62824" w:rsidP="00B62824">
            <w:pPr>
              <w:pStyle w:val="TableText"/>
              <w:rPr>
                <w:noProof/>
              </w:rPr>
            </w:pPr>
            <w:r>
              <w:rPr>
                <w:szCs w:val="20"/>
              </w:rPr>
              <w:t>Unmute groups if they have questions or answers during this time.</w:t>
            </w:r>
          </w:p>
          <w:p w14:paraId="2D73A030" w14:textId="77777777" w:rsidR="00620C6D" w:rsidRDefault="00620C6D" w:rsidP="00620C6D">
            <w:pPr>
              <w:pStyle w:val="TableText"/>
              <w:rPr>
                <w:noProof/>
              </w:rPr>
            </w:pPr>
          </w:p>
        </w:tc>
      </w:tr>
      <w:tr w:rsidR="00620C6D" w:rsidRPr="00D57074" w14:paraId="0C9F9973" w14:textId="77777777" w:rsidTr="00215A39">
        <w:tc>
          <w:tcPr>
            <w:tcW w:w="623" w:type="pct"/>
            <w:shd w:val="clear" w:color="auto" w:fill="auto"/>
          </w:tcPr>
          <w:p w14:paraId="048D9B71" w14:textId="77777777" w:rsidR="00620C6D" w:rsidRDefault="00620C6D" w:rsidP="00620C6D">
            <w:pPr>
              <w:pStyle w:val="TableText"/>
              <w:ind w:left="0"/>
              <w:rPr>
                <w:noProof/>
              </w:rPr>
            </w:pPr>
            <w:r>
              <w:rPr>
                <w:noProof/>
              </w:rPr>
              <w:drawing>
                <wp:inline distT="0" distB="0" distL="0" distR="0" wp14:anchorId="1BD6F904" wp14:editId="211BC155">
                  <wp:extent cx="502920" cy="476097"/>
                  <wp:effectExtent l="19050" t="19050" r="11430" b="19685"/>
                  <wp:docPr id="1105134515" name="Picture 110513451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721D3CA" w14:textId="31ACB9AC" w:rsidR="00620C6D" w:rsidRPr="00D47B06" w:rsidRDefault="00620C6D" w:rsidP="00620C6D">
            <w:pPr>
              <w:pStyle w:val="TableText"/>
              <w:rPr>
                <w:noProof/>
              </w:rPr>
            </w:pPr>
            <w:r>
              <w:t xml:space="preserve">Slide </w:t>
            </w:r>
            <w:r w:rsidR="00CE481E">
              <w:t>29</w:t>
            </w:r>
          </w:p>
        </w:tc>
        <w:tc>
          <w:tcPr>
            <w:tcW w:w="3129" w:type="pct"/>
            <w:shd w:val="clear" w:color="auto" w:fill="auto"/>
          </w:tcPr>
          <w:p w14:paraId="17C6ED69" w14:textId="40D49A2B" w:rsidR="00620C6D" w:rsidRPr="000B17C3" w:rsidRDefault="00620C6D" w:rsidP="00C23F87">
            <w:pPr>
              <w:pStyle w:val="Figure"/>
              <w:rPr>
                <w:bCs/>
              </w:rPr>
            </w:pPr>
            <w:r>
              <w:rPr>
                <w:noProof/>
              </w:rPr>
              <w:drawing>
                <wp:inline distT="0" distB="0" distL="0" distR="0" wp14:anchorId="372B379E" wp14:editId="5A53F277">
                  <wp:extent cx="3446272" cy="1938528"/>
                  <wp:effectExtent l="19050" t="19050" r="20955" b="24130"/>
                  <wp:docPr id="314016351" name="Picture 314016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016351" name="Picture 314016351"/>
                          <pic:cNvPicPr/>
                        </pic:nvPicPr>
                        <pic:blipFill>
                          <a:blip r:embed="rId62"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8" w:type="pct"/>
            <w:shd w:val="clear" w:color="auto" w:fill="auto"/>
          </w:tcPr>
          <w:p w14:paraId="458EA6BE" w14:textId="45DCF198" w:rsidR="00620C6D" w:rsidRDefault="00620C6D" w:rsidP="004D641D">
            <w:pPr>
              <w:pStyle w:val="TableText"/>
              <w:ind w:left="0"/>
              <w:rPr>
                <w:noProof/>
              </w:rPr>
            </w:pPr>
          </w:p>
        </w:tc>
      </w:tr>
      <w:tr w:rsidR="008B2F0C" w:rsidRPr="00D57074" w14:paraId="22BE2C7B" w14:textId="77777777" w:rsidTr="00215A39">
        <w:tc>
          <w:tcPr>
            <w:tcW w:w="623" w:type="pct"/>
            <w:shd w:val="clear" w:color="auto" w:fill="auto"/>
          </w:tcPr>
          <w:p w14:paraId="1ADB79CB" w14:textId="195F6821" w:rsidR="008B2F0C" w:rsidRDefault="00862BA6" w:rsidP="008B2F0C">
            <w:pPr>
              <w:pStyle w:val="TableText"/>
              <w:rPr>
                <w:noProof/>
              </w:rPr>
            </w:pPr>
            <w:bookmarkStart w:id="20" w:name="_Hlk175555784"/>
            <w:r>
              <w:rPr>
                <w:noProof/>
              </w:rPr>
              <w:drawing>
                <wp:inline distT="0" distB="0" distL="0" distR="0" wp14:anchorId="7C2A70FB" wp14:editId="5A3119F8">
                  <wp:extent cx="504825" cy="504825"/>
                  <wp:effectExtent l="19050" t="19050" r="28575" b="28575"/>
                  <wp:docPr id="857198585" name="Picture 857198585"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7D0101D7" w14:textId="77777777" w:rsidR="00AF150B" w:rsidRPr="00AF150B" w:rsidRDefault="00AF150B" w:rsidP="00AF150B">
            <w:pPr>
              <w:pStyle w:val="TableText"/>
              <w:spacing w:after="120"/>
              <w:rPr>
                <w:rFonts w:eastAsiaTheme="minorEastAsia"/>
              </w:rPr>
            </w:pPr>
            <w:r w:rsidRPr="00AF150B">
              <w:rPr>
                <w:rFonts w:eastAsiaTheme="minorEastAsia"/>
              </w:rPr>
              <w:t xml:space="preserve">Q: Why are employee illnesses not tracked in a log? </w:t>
            </w:r>
          </w:p>
          <w:p w14:paraId="2AB09516" w14:textId="77777777" w:rsidR="00AF150B" w:rsidRPr="00AF150B" w:rsidRDefault="00AF150B" w:rsidP="00AF150B">
            <w:pPr>
              <w:pStyle w:val="TableText"/>
              <w:spacing w:after="120"/>
              <w:rPr>
                <w:rFonts w:eastAsiaTheme="minorEastAsia"/>
              </w:rPr>
            </w:pPr>
            <w:r w:rsidRPr="00AF150B">
              <w:rPr>
                <w:rFonts w:eastAsiaTheme="minorEastAsia"/>
              </w:rPr>
              <w:tab/>
              <w:t xml:space="preserve">A: We never use the information from the log so we didn’t think it was necessary. We don’t ask a lot of questions when the staff calls out from work because we need to get </w:t>
            </w:r>
            <w:r w:rsidRPr="00AF150B">
              <w:rPr>
                <w:rFonts w:eastAsiaTheme="minorEastAsia"/>
              </w:rPr>
              <w:tab/>
              <w:t xml:space="preserve">to work finding a replacement.  </w:t>
            </w:r>
          </w:p>
          <w:p w14:paraId="535429C2" w14:textId="77777777" w:rsidR="00AF150B" w:rsidRPr="00AF150B" w:rsidRDefault="00AF150B" w:rsidP="00AF150B">
            <w:pPr>
              <w:pStyle w:val="TableText"/>
              <w:spacing w:after="120"/>
              <w:rPr>
                <w:rFonts w:eastAsiaTheme="minorEastAsia"/>
              </w:rPr>
            </w:pPr>
            <w:r w:rsidRPr="00AF150B">
              <w:rPr>
                <w:rFonts w:eastAsiaTheme="minorEastAsia"/>
              </w:rPr>
              <w:t xml:space="preserve">Q: Why were the restaurant’s illness policies not being followed? </w:t>
            </w:r>
          </w:p>
          <w:p w14:paraId="5ED2DD3A" w14:textId="77777777" w:rsidR="00AF150B" w:rsidRPr="00AF150B" w:rsidRDefault="00AF150B" w:rsidP="00AF150B">
            <w:pPr>
              <w:pStyle w:val="TableText"/>
              <w:spacing w:after="120"/>
              <w:rPr>
                <w:rFonts w:eastAsiaTheme="minorEastAsia"/>
              </w:rPr>
            </w:pPr>
            <w:r w:rsidRPr="00AF150B">
              <w:rPr>
                <w:rFonts w:eastAsiaTheme="minorEastAsia"/>
              </w:rPr>
              <w:tab/>
              <w:t xml:space="preserve">A: Policies are great but do any restaurants really follow them? They’re pretty lengthy and our restaurant runs just fine without us knowing the policies word for word. </w:t>
            </w:r>
          </w:p>
          <w:p w14:paraId="5A7DED89" w14:textId="77777777" w:rsidR="00AF150B" w:rsidRPr="00AF150B" w:rsidRDefault="00AF150B" w:rsidP="00AF150B">
            <w:pPr>
              <w:pStyle w:val="TableText"/>
              <w:spacing w:after="120"/>
              <w:rPr>
                <w:rFonts w:eastAsiaTheme="minorEastAsia"/>
              </w:rPr>
            </w:pPr>
            <w:r w:rsidRPr="00AF150B">
              <w:rPr>
                <w:rFonts w:eastAsiaTheme="minorEastAsia"/>
              </w:rPr>
              <w:t xml:space="preserve">Q: Why was the establishment understaffed? </w:t>
            </w:r>
          </w:p>
          <w:p w14:paraId="2C0E7717" w14:textId="77777777" w:rsidR="00AF150B" w:rsidRPr="00AF150B" w:rsidRDefault="00AF150B" w:rsidP="00AF150B">
            <w:pPr>
              <w:pStyle w:val="TableText"/>
              <w:spacing w:after="120"/>
              <w:rPr>
                <w:rFonts w:eastAsiaTheme="minorEastAsia"/>
              </w:rPr>
            </w:pPr>
            <w:r w:rsidRPr="00AF150B">
              <w:rPr>
                <w:rFonts w:eastAsiaTheme="minorEastAsia"/>
              </w:rPr>
              <w:tab/>
              <w:t xml:space="preserve">A: It’s the time of year most people take summer vacations. The manager always thinks we can work understaffed because we somehow always get it done. But when we are </w:t>
            </w:r>
            <w:r w:rsidRPr="00AF150B">
              <w:rPr>
                <w:rFonts w:eastAsiaTheme="minorEastAsia"/>
              </w:rPr>
              <w:tab/>
              <w:t xml:space="preserve">understaffed, we need to cut corners just to get the meals out. </w:t>
            </w:r>
          </w:p>
          <w:p w14:paraId="41FB6A6C" w14:textId="77777777" w:rsidR="00AF150B" w:rsidRPr="00AF150B" w:rsidRDefault="00AF150B" w:rsidP="00AF150B">
            <w:pPr>
              <w:pStyle w:val="TableText"/>
              <w:spacing w:after="120"/>
              <w:rPr>
                <w:rFonts w:eastAsiaTheme="minorEastAsia"/>
              </w:rPr>
            </w:pPr>
            <w:r w:rsidRPr="00AF150B">
              <w:rPr>
                <w:rFonts w:eastAsiaTheme="minorEastAsia"/>
              </w:rPr>
              <w:lastRenderedPageBreak/>
              <w:t xml:space="preserve">Q: Why don’t employees use gloves to handle ready-to-eat foods? </w:t>
            </w:r>
          </w:p>
          <w:p w14:paraId="652E8C7F" w14:textId="77777777" w:rsidR="00AF150B" w:rsidRPr="00AF150B" w:rsidRDefault="00AF150B" w:rsidP="00AF150B">
            <w:pPr>
              <w:pStyle w:val="TableText"/>
              <w:spacing w:after="120"/>
              <w:rPr>
                <w:rFonts w:eastAsiaTheme="minorEastAsia"/>
              </w:rPr>
            </w:pPr>
            <w:r w:rsidRPr="00AF150B">
              <w:rPr>
                <w:rFonts w:eastAsiaTheme="minorEastAsia"/>
              </w:rPr>
              <w:tab/>
              <w:t xml:space="preserve">A: It’s just another step in our already long food preparation processes. The manager never says anything and they aren’t important anyways. We wash our hands when we </w:t>
            </w:r>
            <w:r w:rsidRPr="00AF150B">
              <w:rPr>
                <w:rFonts w:eastAsiaTheme="minorEastAsia"/>
              </w:rPr>
              <w:tab/>
              <w:t xml:space="preserve">come into work. </w:t>
            </w:r>
          </w:p>
          <w:p w14:paraId="70DC20A8" w14:textId="5ED4F2C3" w:rsidR="008B2F0C" w:rsidRPr="002318C2" w:rsidRDefault="008B2F0C" w:rsidP="00AA3B93">
            <w:pPr>
              <w:pStyle w:val="TableText"/>
              <w:spacing w:after="240"/>
              <w:rPr>
                <w:rFonts w:eastAsiaTheme="minorEastAsia"/>
              </w:rPr>
            </w:pPr>
          </w:p>
        </w:tc>
        <w:tc>
          <w:tcPr>
            <w:tcW w:w="1248" w:type="pct"/>
            <w:shd w:val="clear" w:color="auto" w:fill="auto"/>
          </w:tcPr>
          <w:p w14:paraId="47DDCAE9" w14:textId="77777777" w:rsidR="008B2F0C" w:rsidRDefault="008B2F0C" w:rsidP="008B2F0C">
            <w:pPr>
              <w:pStyle w:val="TableText"/>
              <w:rPr>
                <w:noProof/>
              </w:rPr>
            </w:pPr>
          </w:p>
        </w:tc>
      </w:tr>
      <w:tr w:rsidR="00CE481E" w:rsidRPr="00D57074" w14:paraId="7B63C80E" w14:textId="77777777" w:rsidTr="00215A39">
        <w:tc>
          <w:tcPr>
            <w:tcW w:w="623" w:type="pct"/>
            <w:shd w:val="clear" w:color="auto" w:fill="auto"/>
          </w:tcPr>
          <w:p w14:paraId="7FF518A7" w14:textId="77777777" w:rsidR="00CE481E" w:rsidRDefault="00CE481E" w:rsidP="00CE481E">
            <w:pPr>
              <w:pStyle w:val="TableText"/>
              <w:ind w:left="0"/>
              <w:rPr>
                <w:noProof/>
              </w:rPr>
            </w:pPr>
            <w:r>
              <w:rPr>
                <w:noProof/>
              </w:rPr>
              <w:drawing>
                <wp:inline distT="0" distB="0" distL="0" distR="0" wp14:anchorId="6F15C23D" wp14:editId="30C99479">
                  <wp:extent cx="502920" cy="476097"/>
                  <wp:effectExtent l="19050" t="19050" r="11430" b="19685"/>
                  <wp:docPr id="16" name="Picture 16"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9B49484" w14:textId="1348021E" w:rsidR="00CE481E" w:rsidRDefault="00CE481E" w:rsidP="00CE481E">
            <w:pPr>
              <w:pStyle w:val="TableText"/>
              <w:rPr>
                <w:noProof/>
              </w:rPr>
            </w:pPr>
            <w:r>
              <w:t>Slide 30</w:t>
            </w:r>
          </w:p>
        </w:tc>
        <w:tc>
          <w:tcPr>
            <w:tcW w:w="3129" w:type="pct"/>
            <w:shd w:val="clear" w:color="auto" w:fill="auto"/>
          </w:tcPr>
          <w:p w14:paraId="0FB24A86" w14:textId="01E0063F" w:rsidR="00CE481E" w:rsidRPr="00862BA6" w:rsidRDefault="00CE481E" w:rsidP="00BF4067">
            <w:pPr>
              <w:pStyle w:val="TableText"/>
              <w:spacing w:before="0" w:after="120"/>
              <w:ind w:left="0"/>
              <w:rPr>
                <w:rFonts w:eastAsiaTheme="minorEastAsia"/>
              </w:rPr>
            </w:pPr>
            <w:r>
              <w:rPr>
                <w:noProof/>
              </w:rPr>
              <w:drawing>
                <wp:inline distT="0" distB="0" distL="0" distR="0" wp14:anchorId="0A5C5FC7" wp14:editId="6CCAE06C">
                  <wp:extent cx="3446272" cy="1938528"/>
                  <wp:effectExtent l="19050" t="19050" r="20955" b="2413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63"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p>
        </w:tc>
        <w:tc>
          <w:tcPr>
            <w:tcW w:w="1248" w:type="pct"/>
            <w:shd w:val="clear" w:color="auto" w:fill="auto"/>
          </w:tcPr>
          <w:p w14:paraId="45E19D7E" w14:textId="77777777" w:rsidR="00CE481E" w:rsidRDefault="00CE481E" w:rsidP="008B2F0C">
            <w:pPr>
              <w:pStyle w:val="TableText"/>
              <w:rPr>
                <w:noProof/>
              </w:rPr>
            </w:pPr>
          </w:p>
        </w:tc>
      </w:tr>
      <w:tr w:rsidR="00CE481E" w:rsidRPr="00D57074" w14:paraId="4BE9B0FF" w14:textId="77777777" w:rsidTr="00215A39">
        <w:tc>
          <w:tcPr>
            <w:tcW w:w="623" w:type="pct"/>
            <w:shd w:val="clear" w:color="auto" w:fill="auto"/>
          </w:tcPr>
          <w:p w14:paraId="3DFEC6C2" w14:textId="0E702A66" w:rsidR="00CE481E" w:rsidRDefault="00CE481E" w:rsidP="008B2F0C">
            <w:pPr>
              <w:pStyle w:val="TableText"/>
              <w:rPr>
                <w:noProof/>
              </w:rPr>
            </w:pPr>
            <w:r>
              <w:rPr>
                <w:noProof/>
              </w:rPr>
              <w:drawing>
                <wp:inline distT="0" distB="0" distL="0" distR="0" wp14:anchorId="0017317F" wp14:editId="652BBE51">
                  <wp:extent cx="504825" cy="504825"/>
                  <wp:effectExtent l="19050" t="19050" r="28575" b="28575"/>
                  <wp:docPr id="17" name="Picture 17"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5B3C7BA3" w14:textId="77777777" w:rsidR="00CE481E" w:rsidRPr="00CE481E" w:rsidRDefault="00CE481E" w:rsidP="00CE481E">
            <w:pPr>
              <w:pStyle w:val="TableText"/>
              <w:spacing w:after="120"/>
              <w:rPr>
                <w:rFonts w:eastAsiaTheme="minorEastAsia"/>
              </w:rPr>
            </w:pPr>
            <w:r w:rsidRPr="00CE481E">
              <w:rPr>
                <w:rFonts w:eastAsiaTheme="minorEastAsia"/>
              </w:rPr>
              <w:t xml:space="preserve">Let’s focus in on one of the questions (assuming this was mentioned during group discussion): Why did the employee work while ill? </w:t>
            </w:r>
          </w:p>
          <w:p w14:paraId="3A5FF322" w14:textId="77777777" w:rsidR="00CE481E" w:rsidRPr="00CE481E" w:rsidRDefault="00CE481E" w:rsidP="00CE481E">
            <w:pPr>
              <w:pStyle w:val="TableText"/>
              <w:spacing w:after="120"/>
              <w:rPr>
                <w:rFonts w:eastAsiaTheme="minorEastAsia"/>
              </w:rPr>
            </w:pPr>
            <w:r w:rsidRPr="00CE481E">
              <w:rPr>
                <w:rFonts w:eastAsiaTheme="minorEastAsia"/>
              </w:rPr>
              <w:t>Multiple things could be happening here.</w:t>
            </w:r>
          </w:p>
          <w:p w14:paraId="0DFF44CF" w14:textId="77777777" w:rsidR="00CE481E" w:rsidRPr="00CE481E" w:rsidRDefault="00CE481E" w:rsidP="00CE481E">
            <w:pPr>
              <w:pStyle w:val="TableText"/>
              <w:numPr>
                <w:ilvl w:val="0"/>
                <w:numId w:val="102"/>
              </w:numPr>
              <w:spacing w:after="120"/>
              <w:rPr>
                <w:rFonts w:eastAsiaTheme="minorEastAsia"/>
              </w:rPr>
            </w:pPr>
            <w:r w:rsidRPr="00CE481E">
              <w:rPr>
                <w:rFonts w:eastAsiaTheme="minorEastAsia"/>
              </w:rPr>
              <w:t xml:space="preserve">The restaurant was understaffed, possibly because many people take vacation during this time. Then we ask why. It’s possible it’s because management does not see the need to have a fully staffed restaurant everyday. In the previous slide, we learned that the managers think the food workers will just ‘make it work’. </w:t>
            </w:r>
          </w:p>
          <w:p w14:paraId="14FF6A6E" w14:textId="77777777" w:rsidR="00CE481E" w:rsidRPr="00CE481E" w:rsidRDefault="00CE481E" w:rsidP="00CE481E">
            <w:pPr>
              <w:pStyle w:val="TableText"/>
              <w:numPr>
                <w:ilvl w:val="0"/>
                <w:numId w:val="102"/>
              </w:numPr>
              <w:spacing w:after="120"/>
              <w:rPr>
                <w:rFonts w:eastAsiaTheme="minorEastAsia"/>
              </w:rPr>
            </w:pPr>
            <w:r w:rsidRPr="00CE481E">
              <w:rPr>
                <w:rFonts w:eastAsiaTheme="minorEastAsia"/>
              </w:rPr>
              <w:t xml:space="preserve">The employee did not want to leave co-workers understaffed. Then we ask why? From the previous slide, we learned that the restaurant doesn’t really use illness logs and they don’t follow illness policies. It seems like management doesn’t have much oversight on the restaurant operations. </w:t>
            </w:r>
          </w:p>
          <w:p w14:paraId="721BDC1C" w14:textId="77777777" w:rsidR="00CE481E" w:rsidRPr="00862BA6" w:rsidRDefault="00CE481E" w:rsidP="00BF4067">
            <w:pPr>
              <w:pStyle w:val="TableText"/>
              <w:spacing w:before="0" w:after="120"/>
              <w:ind w:left="0"/>
              <w:rPr>
                <w:rFonts w:eastAsiaTheme="minorEastAsia"/>
              </w:rPr>
            </w:pPr>
          </w:p>
        </w:tc>
        <w:tc>
          <w:tcPr>
            <w:tcW w:w="1248" w:type="pct"/>
            <w:shd w:val="clear" w:color="auto" w:fill="auto"/>
          </w:tcPr>
          <w:p w14:paraId="31D823FF" w14:textId="77777777" w:rsidR="00CE481E" w:rsidRDefault="00CE481E" w:rsidP="008B2F0C">
            <w:pPr>
              <w:pStyle w:val="TableText"/>
              <w:rPr>
                <w:noProof/>
              </w:rPr>
            </w:pPr>
          </w:p>
        </w:tc>
      </w:tr>
      <w:tr w:rsidR="006203D6" w:rsidRPr="00D57074" w14:paraId="3E092872" w14:textId="77777777" w:rsidTr="00215A39">
        <w:tc>
          <w:tcPr>
            <w:tcW w:w="623" w:type="pct"/>
            <w:shd w:val="clear" w:color="auto" w:fill="auto"/>
          </w:tcPr>
          <w:p w14:paraId="7D55A60A" w14:textId="77777777" w:rsidR="006203D6" w:rsidRDefault="006203D6" w:rsidP="006203D6">
            <w:pPr>
              <w:pStyle w:val="TableText"/>
              <w:ind w:left="0"/>
              <w:rPr>
                <w:noProof/>
              </w:rPr>
            </w:pPr>
            <w:r>
              <w:rPr>
                <w:noProof/>
              </w:rPr>
              <w:lastRenderedPageBreak/>
              <w:drawing>
                <wp:inline distT="0" distB="0" distL="0" distR="0" wp14:anchorId="15E72798" wp14:editId="5FE6C04B">
                  <wp:extent cx="502920" cy="476097"/>
                  <wp:effectExtent l="19050" t="19050" r="11430" b="19685"/>
                  <wp:docPr id="19" name="Picture 19"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1185ECAC" w14:textId="3192E4A7" w:rsidR="006203D6" w:rsidRDefault="006203D6" w:rsidP="006203D6">
            <w:pPr>
              <w:pStyle w:val="TableText"/>
              <w:rPr>
                <w:noProof/>
              </w:rPr>
            </w:pPr>
            <w:r>
              <w:t>Slide 31</w:t>
            </w:r>
          </w:p>
        </w:tc>
        <w:tc>
          <w:tcPr>
            <w:tcW w:w="3129" w:type="pct"/>
            <w:shd w:val="clear" w:color="auto" w:fill="auto"/>
          </w:tcPr>
          <w:p w14:paraId="59D534FC" w14:textId="326BE16D" w:rsidR="006203D6" w:rsidRPr="00CE481E" w:rsidRDefault="006203D6" w:rsidP="006203D6">
            <w:pPr>
              <w:pStyle w:val="TableText"/>
              <w:spacing w:after="120"/>
              <w:rPr>
                <w:rFonts w:eastAsiaTheme="minorEastAsia"/>
              </w:rPr>
            </w:pPr>
            <w:r>
              <w:rPr>
                <w:noProof/>
              </w:rPr>
              <w:drawing>
                <wp:inline distT="0" distB="0" distL="0" distR="0" wp14:anchorId="6FB3E6D1" wp14:editId="29DF0097">
                  <wp:extent cx="3446272" cy="1938528"/>
                  <wp:effectExtent l="19050" t="19050" r="20955" b="2413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64"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p>
        </w:tc>
        <w:tc>
          <w:tcPr>
            <w:tcW w:w="1248" w:type="pct"/>
            <w:shd w:val="clear" w:color="auto" w:fill="auto"/>
          </w:tcPr>
          <w:p w14:paraId="635E91B8" w14:textId="77777777" w:rsidR="006203D6" w:rsidRDefault="006203D6" w:rsidP="006203D6">
            <w:pPr>
              <w:pStyle w:val="TableText"/>
              <w:rPr>
                <w:noProof/>
              </w:rPr>
            </w:pPr>
          </w:p>
        </w:tc>
      </w:tr>
      <w:tr w:rsidR="006203D6" w:rsidRPr="00D57074" w14:paraId="6FE7497F" w14:textId="77777777" w:rsidTr="00215A39">
        <w:tc>
          <w:tcPr>
            <w:tcW w:w="623" w:type="pct"/>
            <w:shd w:val="clear" w:color="auto" w:fill="auto"/>
          </w:tcPr>
          <w:p w14:paraId="402AF769" w14:textId="6D660CE1" w:rsidR="006203D6" w:rsidRDefault="006203D6" w:rsidP="006203D6">
            <w:pPr>
              <w:pStyle w:val="TableText"/>
              <w:ind w:left="0"/>
              <w:rPr>
                <w:noProof/>
              </w:rPr>
            </w:pPr>
            <w:r>
              <w:rPr>
                <w:noProof/>
              </w:rPr>
              <w:drawing>
                <wp:inline distT="0" distB="0" distL="0" distR="0" wp14:anchorId="7F090626" wp14:editId="0F87BB5E">
                  <wp:extent cx="504825" cy="504825"/>
                  <wp:effectExtent l="19050" t="19050" r="28575" b="28575"/>
                  <wp:docPr id="24" name="Picture 24"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389FF289" w14:textId="77777777" w:rsidR="006203D6" w:rsidRPr="006203D6" w:rsidRDefault="006203D6" w:rsidP="006203D6">
            <w:pPr>
              <w:pStyle w:val="TableText"/>
              <w:spacing w:after="120"/>
              <w:rPr>
                <w:rFonts w:eastAsiaTheme="minorEastAsia"/>
              </w:rPr>
            </w:pPr>
            <w:r w:rsidRPr="006203D6">
              <w:rPr>
                <w:rFonts w:eastAsiaTheme="minorEastAsia"/>
              </w:rPr>
              <w:t>Let’s move on to part B of exercise 2</w:t>
            </w:r>
          </w:p>
          <w:p w14:paraId="6B283A5F" w14:textId="77777777" w:rsidR="006203D6" w:rsidRPr="006203D6" w:rsidRDefault="006203D6" w:rsidP="006203D6">
            <w:pPr>
              <w:pStyle w:val="TableText"/>
              <w:spacing w:after="120"/>
              <w:rPr>
                <w:rFonts w:eastAsiaTheme="minorEastAsia"/>
              </w:rPr>
            </w:pPr>
            <w:r w:rsidRPr="006203D6">
              <w:rPr>
                <w:rFonts w:eastAsiaTheme="minorEastAsia"/>
              </w:rPr>
              <w:t xml:space="preserve">You’ll answer the questions on page 7 about contributing factors and environmental antecedents. </w:t>
            </w:r>
          </w:p>
          <w:p w14:paraId="01544F18" w14:textId="77777777" w:rsidR="006203D6" w:rsidRPr="006203D6" w:rsidRDefault="006203D6" w:rsidP="006203D6">
            <w:pPr>
              <w:pStyle w:val="TableText"/>
              <w:spacing w:after="120"/>
              <w:rPr>
                <w:rFonts w:eastAsiaTheme="minorEastAsia"/>
              </w:rPr>
            </w:pPr>
            <w:r w:rsidRPr="006203D6">
              <w:rPr>
                <w:rFonts w:eastAsiaTheme="minorEastAsia"/>
              </w:rPr>
              <w:t xml:space="preserve">Please work with your group for about 10 minutes then we’ll discuss as a group. The questions you need to answer on page 7 will also be on the screen. </w:t>
            </w:r>
          </w:p>
          <w:p w14:paraId="4B625075" w14:textId="75F80F69" w:rsidR="006203D6" w:rsidRPr="006203D6" w:rsidRDefault="006203D6" w:rsidP="006203D6">
            <w:pPr>
              <w:pStyle w:val="TableText"/>
              <w:spacing w:after="120"/>
              <w:rPr>
                <w:rFonts w:eastAsiaTheme="minorEastAsia"/>
              </w:rPr>
            </w:pPr>
            <w:r w:rsidRPr="006203D6">
              <w:rPr>
                <w:rFonts w:eastAsiaTheme="minorEastAsia"/>
              </w:rPr>
              <w:t xml:space="preserve">Remember, if there are not enough handouts of the contributing factors list and environmental antecedent resource, there are QR codes on the back of your workbook that will pull up the resources. </w:t>
            </w:r>
          </w:p>
        </w:tc>
        <w:tc>
          <w:tcPr>
            <w:tcW w:w="1248" w:type="pct"/>
            <w:shd w:val="clear" w:color="auto" w:fill="auto"/>
          </w:tcPr>
          <w:p w14:paraId="15B58620" w14:textId="77777777" w:rsidR="006203D6" w:rsidRDefault="006203D6" w:rsidP="006203D6">
            <w:pPr>
              <w:pStyle w:val="TableText"/>
              <w:rPr>
                <w:noProof/>
              </w:rPr>
            </w:pPr>
          </w:p>
        </w:tc>
      </w:tr>
      <w:tr w:rsidR="006203D6" w:rsidRPr="00D57074" w14:paraId="73DE013A" w14:textId="77777777" w:rsidTr="00215A39">
        <w:tc>
          <w:tcPr>
            <w:tcW w:w="623" w:type="pct"/>
            <w:shd w:val="clear" w:color="auto" w:fill="auto"/>
          </w:tcPr>
          <w:p w14:paraId="221F054D" w14:textId="77777777" w:rsidR="006203D6" w:rsidRDefault="006203D6" w:rsidP="006203D6">
            <w:pPr>
              <w:pStyle w:val="TableText"/>
              <w:ind w:left="0"/>
              <w:rPr>
                <w:noProof/>
              </w:rPr>
            </w:pPr>
            <w:r>
              <w:rPr>
                <w:noProof/>
              </w:rPr>
              <w:drawing>
                <wp:inline distT="0" distB="0" distL="0" distR="0" wp14:anchorId="79259683" wp14:editId="320C293C">
                  <wp:extent cx="502920" cy="476097"/>
                  <wp:effectExtent l="19050" t="19050" r="11430" b="19685"/>
                  <wp:docPr id="26" name="Picture 26"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0B185B7A" w14:textId="7D762310" w:rsidR="006203D6" w:rsidRDefault="006203D6" w:rsidP="006203D6">
            <w:pPr>
              <w:pStyle w:val="TableText"/>
              <w:ind w:left="0"/>
              <w:rPr>
                <w:noProof/>
              </w:rPr>
            </w:pPr>
            <w:r>
              <w:t>Slide 32</w:t>
            </w:r>
          </w:p>
        </w:tc>
        <w:tc>
          <w:tcPr>
            <w:tcW w:w="3129" w:type="pct"/>
            <w:shd w:val="clear" w:color="auto" w:fill="auto"/>
          </w:tcPr>
          <w:p w14:paraId="407A209A" w14:textId="1796B033" w:rsidR="006203D6" w:rsidRPr="006203D6" w:rsidRDefault="006203D6" w:rsidP="006203D6">
            <w:pPr>
              <w:pStyle w:val="TableText"/>
              <w:spacing w:after="120"/>
              <w:rPr>
                <w:rFonts w:eastAsiaTheme="minorEastAsia"/>
              </w:rPr>
            </w:pPr>
            <w:r>
              <w:rPr>
                <w:noProof/>
              </w:rPr>
              <w:drawing>
                <wp:inline distT="0" distB="0" distL="0" distR="0" wp14:anchorId="0AF2605C" wp14:editId="186A0BB0">
                  <wp:extent cx="3446272" cy="1938528"/>
                  <wp:effectExtent l="19050" t="19050" r="20955" b="2413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65"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p>
        </w:tc>
        <w:tc>
          <w:tcPr>
            <w:tcW w:w="1248" w:type="pct"/>
            <w:shd w:val="clear" w:color="auto" w:fill="auto"/>
          </w:tcPr>
          <w:p w14:paraId="28418026" w14:textId="77777777" w:rsidR="006203D6" w:rsidRDefault="006203D6" w:rsidP="006203D6">
            <w:pPr>
              <w:pStyle w:val="TableText"/>
              <w:rPr>
                <w:noProof/>
              </w:rPr>
            </w:pPr>
          </w:p>
        </w:tc>
      </w:tr>
      <w:tr w:rsidR="006203D6" w:rsidRPr="00D57074" w14:paraId="564F2E90" w14:textId="77777777" w:rsidTr="00215A39">
        <w:tc>
          <w:tcPr>
            <w:tcW w:w="623" w:type="pct"/>
            <w:shd w:val="clear" w:color="auto" w:fill="auto"/>
          </w:tcPr>
          <w:p w14:paraId="1DB8EA47" w14:textId="3C7B282A" w:rsidR="006203D6" w:rsidRDefault="006203D6" w:rsidP="006203D6">
            <w:pPr>
              <w:pStyle w:val="TableText"/>
              <w:ind w:left="0"/>
              <w:rPr>
                <w:noProof/>
              </w:rPr>
            </w:pPr>
            <w:r>
              <w:rPr>
                <w:noProof/>
              </w:rPr>
              <w:drawing>
                <wp:inline distT="0" distB="0" distL="0" distR="0" wp14:anchorId="5BC0B2F1" wp14:editId="205F9FF2">
                  <wp:extent cx="504825" cy="504825"/>
                  <wp:effectExtent l="19050" t="19050" r="28575" b="28575"/>
                  <wp:docPr id="29" name="Picture 2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31976C48" w14:textId="77777777" w:rsidR="006203D6" w:rsidRPr="006203D6" w:rsidRDefault="006203D6" w:rsidP="006203D6">
            <w:pPr>
              <w:pStyle w:val="TableText"/>
              <w:numPr>
                <w:ilvl w:val="0"/>
                <w:numId w:val="103"/>
              </w:numPr>
              <w:spacing w:after="120"/>
              <w:rPr>
                <w:noProof/>
              </w:rPr>
            </w:pPr>
            <w:r w:rsidRPr="006203D6">
              <w:rPr>
                <w:noProof/>
              </w:rPr>
              <w:t>What contributing factor(s) do you suspect?</w:t>
            </w:r>
          </w:p>
          <w:p w14:paraId="5A0073A4" w14:textId="797F8A3F" w:rsidR="006203D6" w:rsidRDefault="006203D6" w:rsidP="006203D6">
            <w:pPr>
              <w:pStyle w:val="TableText"/>
              <w:numPr>
                <w:ilvl w:val="0"/>
                <w:numId w:val="103"/>
              </w:numPr>
              <w:spacing w:after="120"/>
              <w:rPr>
                <w:noProof/>
              </w:rPr>
            </w:pPr>
            <w:r w:rsidRPr="006203D6">
              <w:rPr>
                <w:noProof/>
              </w:rPr>
              <w:t xml:space="preserve">What environmental antecedent(s) do you suspect? </w:t>
            </w:r>
            <w:r w:rsidRPr="006203D6">
              <w:rPr>
                <w:noProof/>
                <w:u w:val="single"/>
              </w:rPr>
              <w:t>Choose the top 3</w:t>
            </w:r>
          </w:p>
        </w:tc>
        <w:tc>
          <w:tcPr>
            <w:tcW w:w="1248" w:type="pct"/>
            <w:shd w:val="clear" w:color="auto" w:fill="auto"/>
          </w:tcPr>
          <w:p w14:paraId="5E615037" w14:textId="77777777" w:rsidR="006203D6" w:rsidRDefault="006203D6" w:rsidP="006203D6">
            <w:pPr>
              <w:pStyle w:val="TableText"/>
              <w:rPr>
                <w:noProof/>
              </w:rPr>
            </w:pPr>
          </w:p>
        </w:tc>
      </w:tr>
      <w:tr w:rsidR="006203D6" w:rsidRPr="00D57074" w14:paraId="13D7C0A4" w14:textId="77777777" w:rsidTr="00D932E1">
        <w:tc>
          <w:tcPr>
            <w:tcW w:w="623" w:type="pct"/>
            <w:shd w:val="clear" w:color="auto" w:fill="auto"/>
          </w:tcPr>
          <w:p w14:paraId="5A1067C4" w14:textId="77777777" w:rsidR="006203D6" w:rsidRDefault="006203D6" w:rsidP="00D932E1">
            <w:pPr>
              <w:pStyle w:val="TableText"/>
              <w:rPr>
                <w:noProof/>
              </w:rPr>
            </w:pPr>
            <w:r w:rsidRPr="00D47B06">
              <w:rPr>
                <w:b/>
                <w:noProof/>
              </w:rPr>
              <w:drawing>
                <wp:inline distT="0" distB="0" distL="0" distR="0" wp14:anchorId="57061690" wp14:editId="1F9C7AFD">
                  <wp:extent cx="502920" cy="502920"/>
                  <wp:effectExtent l="19050" t="19050" r="11430" b="11430"/>
                  <wp:docPr id="30" name="Picture 30"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9" w:type="pct"/>
            <w:shd w:val="clear" w:color="auto" w:fill="auto"/>
          </w:tcPr>
          <w:p w14:paraId="4269A59E" w14:textId="77777777" w:rsidR="006203D6" w:rsidRPr="000D2299" w:rsidRDefault="006203D6" w:rsidP="00D932E1">
            <w:pPr>
              <w:pStyle w:val="TableText"/>
              <w:spacing w:before="0" w:after="120"/>
              <w:rPr>
                <w:b/>
                <w:bCs/>
              </w:rPr>
            </w:pPr>
            <w:r w:rsidRPr="000D2299">
              <w:rPr>
                <w:b/>
                <w:bCs/>
              </w:rPr>
              <w:t>DEBRIEF</w:t>
            </w:r>
          </w:p>
          <w:p w14:paraId="6A0368F3" w14:textId="40455D4D" w:rsidR="006203D6" w:rsidRDefault="006203D6" w:rsidP="00D932E1">
            <w:pPr>
              <w:pStyle w:val="TableText"/>
              <w:spacing w:before="0" w:after="120"/>
            </w:pPr>
            <w:r>
              <w:t>Before showing the Exercise 2B Answer Key:</w:t>
            </w:r>
          </w:p>
          <w:p w14:paraId="1FDE2837" w14:textId="77777777" w:rsidR="006203D6" w:rsidRDefault="006203D6" w:rsidP="00D932E1">
            <w:pPr>
              <w:pStyle w:val="TableText"/>
              <w:numPr>
                <w:ilvl w:val="0"/>
                <w:numId w:val="100"/>
              </w:numPr>
              <w:spacing w:before="0" w:after="120"/>
            </w:pPr>
            <w:r>
              <w:t>Invite group to briefly share their results with the entire class.</w:t>
            </w:r>
          </w:p>
          <w:p w14:paraId="28B99C13" w14:textId="77777777" w:rsidR="006203D6" w:rsidRDefault="006203D6" w:rsidP="00D932E1">
            <w:pPr>
              <w:pStyle w:val="TableText"/>
              <w:numPr>
                <w:ilvl w:val="0"/>
                <w:numId w:val="100"/>
              </w:numPr>
              <w:spacing w:before="0" w:after="120"/>
            </w:pPr>
            <w:r>
              <w:lastRenderedPageBreak/>
              <w:t>Facilitate a brief discussion after all groups have shared.</w:t>
            </w:r>
          </w:p>
          <w:p w14:paraId="73A5536D" w14:textId="77777777" w:rsidR="006203D6" w:rsidRDefault="006203D6" w:rsidP="00D932E1">
            <w:pPr>
              <w:pStyle w:val="TableText"/>
              <w:spacing w:before="0" w:after="120"/>
            </w:pPr>
            <w:r>
              <w:t>Be prepared to provide clarity if necessary.</w:t>
            </w:r>
          </w:p>
        </w:tc>
        <w:tc>
          <w:tcPr>
            <w:tcW w:w="1248" w:type="pct"/>
            <w:shd w:val="clear" w:color="auto" w:fill="E2EFD9" w:themeFill="accent6" w:themeFillTint="33"/>
          </w:tcPr>
          <w:p w14:paraId="287E643A" w14:textId="77777777" w:rsidR="006203D6" w:rsidRPr="00F647E5" w:rsidRDefault="006203D6" w:rsidP="00D932E1">
            <w:pPr>
              <w:pStyle w:val="ListParagraph"/>
              <w:numPr>
                <w:ilvl w:val="0"/>
                <w:numId w:val="101"/>
              </w:numPr>
              <w:spacing w:after="120" w:line="276" w:lineRule="auto"/>
            </w:pPr>
            <w:r>
              <w:lastRenderedPageBreak/>
              <w:t xml:space="preserve">Continue to monitor the Chat and be prepared to unmute participants if </w:t>
            </w:r>
            <w:r>
              <w:lastRenderedPageBreak/>
              <w:t>they have input.</w:t>
            </w:r>
          </w:p>
        </w:tc>
      </w:tr>
      <w:tr w:rsidR="006203D6" w:rsidRPr="00D57074" w14:paraId="78AC7DB9" w14:textId="77777777" w:rsidTr="00215A39">
        <w:tc>
          <w:tcPr>
            <w:tcW w:w="623" w:type="pct"/>
            <w:shd w:val="clear" w:color="auto" w:fill="auto"/>
          </w:tcPr>
          <w:p w14:paraId="6301AC73" w14:textId="77777777" w:rsidR="006203D6" w:rsidRDefault="006203D6" w:rsidP="006203D6">
            <w:pPr>
              <w:pStyle w:val="TableText"/>
              <w:ind w:left="0"/>
              <w:rPr>
                <w:noProof/>
              </w:rPr>
            </w:pPr>
            <w:r>
              <w:rPr>
                <w:noProof/>
              </w:rPr>
              <w:lastRenderedPageBreak/>
              <w:drawing>
                <wp:inline distT="0" distB="0" distL="0" distR="0" wp14:anchorId="3D1996EB" wp14:editId="19BF88FE">
                  <wp:extent cx="502920" cy="476097"/>
                  <wp:effectExtent l="19050" t="19050" r="11430" b="19685"/>
                  <wp:docPr id="32" name="Picture 3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004BFC1" w14:textId="7FD8D560" w:rsidR="006203D6" w:rsidRDefault="006203D6" w:rsidP="006203D6">
            <w:pPr>
              <w:pStyle w:val="TableText"/>
              <w:ind w:left="0"/>
              <w:rPr>
                <w:noProof/>
              </w:rPr>
            </w:pPr>
            <w:r>
              <w:t>Slide 33</w:t>
            </w:r>
          </w:p>
        </w:tc>
        <w:tc>
          <w:tcPr>
            <w:tcW w:w="3129" w:type="pct"/>
            <w:shd w:val="clear" w:color="auto" w:fill="auto"/>
          </w:tcPr>
          <w:p w14:paraId="413D1D1D" w14:textId="63F74705" w:rsidR="006203D6" w:rsidRPr="006203D6" w:rsidRDefault="006203D6" w:rsidP="006203D6">
            <w:pPr>
              <w:pStyle w:val="TableText"/>
              <w:spacing w:after="120"/>
              <w:rPr>
                <w:noProof/>
              </w:rPr>
            </w:pPr>
            <w:r>
              <w:rPr>
                <w:noProof/>
              </w:rPr>
              <w:drawing>
                <wp:inline distT="0" distB="0" distL="0" distR="0" wp14:anchorId="206C8759" wp14:editId="540308B3">
                  <wp:extent cx="3446272" cy="1938528"/>
                  <wp:effectExtent l="19050" t="19050" r="20955" b="2413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66"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p>
        </w:tc>
        <w:tc>
          <w:tcPr>
            <w:tcW w:w="1248" w:type="pct"/>
            <w:shd w:val="clear" w:color="auto" w:fill="auto"/>
          </w:tcPr>
          <w:p w14:paraId="6092BEBF" w14:textId="77777777" w:rsidR="006203D6" w:rsidRDefault="006203D6" w:rsidP="006203D6">
            <w:pPr>
              <w:pStyle w:val="TableText"/>
              <w:rPr>
                <w:noProof/>
              </w:rPr>
            </w:pPr>
          </w:p>
        </w:tc>
      </w:tr>
      <w:tr w:rsidR="006203D6" w:rsidRPr="00D57074" w14:paraId="0715578A" w14:textId="77777777" w:rsidTr="00215A39">
        <w:tc>
          <w:tcPr>
            <w:tcW w:w="623" w:type="pct"/>
            <w:shd w:val="clear" w:color="auto" w:fill="auto"/>
          </w:tcPr>
          <w:p w14:paraId="58F8235F" w14:textId="274013E7" w:rsidR="006203D6" w:rsidRDefault="006203D6" w:rsidP="006203D6">
            <w:pPr>
              <w:pStyle w:val="TableText"/>
              <w:ind w:left="0"/>
              <w:rPr>
                <w:noProof/>
              </w:rPr>
            </w:pPr>
            <w:r>
              <w:rPr>
                <w:noProof/>
              </w:rPr>
              <w:drawing>
                <wp:inline distT="0" distB="0" distL="0" distR="0" wp14:anchorId="604844FB" wp14:editId="5A12DAC5">
                  <wp:extent cx="504825" cy="504825"/>
                  <wp:effectExtent l="19050" t="19050" r="28575" b="28575"/>
                  <wp:docPr id="34" name="Picture 34"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02E681A2" w14:textId="77777777" w:rsidR="006203D6" w:rsidRPr="006203D6" w:rsidRDefault="006203D6" w:rsidP="006203D6">
            <w:pPr>
              <w:pStyle w:val="TableText"/>
              <w:spacing w:after="120"/>
              <w:rPr>
                <w:noProof/>
              </w:rPr>
            </w:pPr>
            <w:r w:rsidRPr="006203D6">
              <w:rPr>
                <w:b/>
                <w:bCs/>
                <w:noProof/>
              </w:rPr>
              <w:t xml:space="preserve">Contributing Factors: </w:t>
            </w:r>
          </w:p>
          <w:p w14:paraId="6007E76F" w14:textId="77777777" w:rsidR="006203D6" w:rsidRPr="006203D6" w:rsidRDefault="006203D6" w:rsidP="006203D6">
            <w:pPr>
              <w:pStyle w:val="TableText"/>
              <w:spacing w:after="120"/>
              <w:rPr>
                <w:noProof/>
              </w:rPr>
            </w:pPr>
            <w:r w:rsidRPr="006203D6">
              <w:rPr>
                <w:noProof/>
              </w:rPr>
              <w:t>C9: Bare-hand contact by a food worker who is suspected to be infectious (e.g., with ready-to-eat-food)</w:t>
            </w:r>
          </w:p>
          <w:p w14:paraId="2A468763" w14:textId="77777777" w:rsidR="006203D6" w:rsidRPr="006203D6" w:rsidRDefault="006203D6" w:rsidP="006203D6">
            <w:pPr>
              <w:pStyle w:val="TableText"/>
              <w:spacing w:after="120"/>
              <w:rPr>
                <w:noProof/>
              </w:rPr>
            </w:pPr>
            <w:r w:rsidRPr="006203D6">
              <w:rPr>
                <w:noProof/>
              </w:rPr>
              <w:t xml:space="preserve">-A food worker suspected to be infectious uses his or her bare hands to touch or prepare foods that are not subsequently cooked. </w:t>
            </w:r>
          </w:p>
          <w:p w14:paraId="6EC4A752" w14:textId="77777777" w:rsidR="006203D6" w:rsidRPr="006203D6" w:rsidRDefault="006203D6" w:rsidP="006203D6">
            <w:pPr>
              <w:pStyle w:val="TableText"/>
              <w:rPr>
                <w:noProof/>
              </w:rPr>
            </w:pPr>
            <w:r w:rsidRPr="006203D6">
              <w:rPr>
                <w:b/>
                <w:bCs/>
                <w:noProof/>
              </w:rPr>
              <w:t>Environmental Antecedents</w:t>
            </w:r>
          </w:p>
          <w:p w14:paraId="0953E423" w14:textId="77777777" w:rsidR="006203D6" w:rsidRPr="006203D6" w:rsidRDefault="006203D6" w:rsidP="006203D6">
            <w:pPr>
              <w:pStyle w:val="TableText"/>
              <w:rPr>
                <w:noProof/>
              </w:rPr>
            </w:pPr>
            <w:r w:rsidRPr="006203D6">
              <w:rPr>
                <w:noProof/>
              </w:rPr>
              <w:t xml:space="preserve">Lack of a food safety culture/ attitude towards food safety </w:t>
            </w:r>
          </w:p>
          <w:p w14:paraId="7263C331" w14:textId="77777777" w:rsidR="006203D6" w:rsidRPr="006203D6" w:rsidRDefault="006203D6" w:rsidP="006203D6">
            <w:pPr>
              <w:pStyle w:val="TableText"/>
              <w:rPr>
                <w:noProof/>
              </w:rPr>
            </w:pPr>
            <w:r w:rsidRPr="006203D6">
              <w:rPr>
                <w:noProof/>
              </w:rPr>
              <w:t xml:space="preserve">-Employee was working while ill and didn’t know that she should report all vomiting and/or diarrhea regardless of reason. Management did not train workers and enforce these policies as they did not view these as important and prioritized staffing restaurant. </w:t>
            </w:r>
          </w:p>
          <w:p w14:paraId="78441CA4" w14:textId="77777777" w:rsidR="006203D6" w:rsidRPr="006203D6" w:rsidRDefault="006203D6" w:rsidP="006203D6">
            <w:pPr>
              <w:pStyle w:val="TableText"/>
              <w:rPr>
                <w:noProof/>
              </w:rPr>
            </w:pPr>
            <w:r w:rsidRPr="006203D6">
              <w:rPr>
                <w:noProof/>
              </w:rPr>
              <w:t xml:space="preserve">Lack of oversight of employees </w:t>
            </w:r>
          </w:p>
          <w:p w14:paraId="680BCADE" w14:textId="77777777" w:rsidR="006203D6" w:rsidRPr="006203D6" w:rsidRDefault="006203D6" w:rsidP="006203D6">
            <w:pPr>
              <w:pStyle w:val="TableText"/>
              <w:rPr>
                <w:noProof/>
              </w:rPr>
            </w:pPr>
            <w:r w:rsidRPr="006203D6">
              <w:rPr>
                <w:noProof/>
              </w:rPr>
              <w:t>-Not enough oversight by management to ensure employees aren’t working while ill or handling RTE food with bare hands.</w:t>
            </w:r>
          </w:p>
          <w:p w14:paraId="27729A44" w14:textId="77777777" w:rsidR="006203D6" w:rsidRPr="006203D6" w:rsidRDefault="006203D6" w:rsidP="006203D6">
            <w:pPr>
              <w:pStyle w:val="TableText"/>
              <w:rPr>
                <w:noProof/>
              </w:rPr>
            </w:pPr>
            <w:r w:rsidRPr="006203D6">
              <w:rPr>
                <w:noProof/>
              </w:rPr>
              <w:t>Low or insufficient staffing</w:t>
            </w:r>
          </w:p>
          <w:p w14:paraId="7294E097" w14:textId="77777777" w:rsidR="006203D6" w:rsidRPr="006203D6" w:rsidRDefault="006203D6" w:rsidP="006203D6">
            <w:pPr>
              <w:pStyle w:val="TableText"/>
              <w:rPr>
                <w:noProof/>
              </w:rPr>
            </w:pPr>
            <w:r w:rsidRPr="006203D6">
              <w:rPr>
                <w:noProof/>
              </w:rPr>
              <w:t>-Due to low staffing, employee felt responsible to work her shift even though she didn’t feel well.</w:t>
            </w:r>
          </w:p>
          <w:p w14:paraId="4271E973" w14:textId="77777777" w:rsidR="006203D6" w:rsidRDefault="006203D6" w:rsidP="006203D6">
            <w:pPr>
              <w:pStyle w:val="TableText"/>
              <w:spacing w:after="120"/>
              <w:rPr>
                <w:noProof/>
              </w:rPr>
            </w:pPr>
          </w:p>
        </w:tc>
        <w:tc>
          <w:tcPr>
            <w:tcW w:w="1248" w:type="pct"/>
            <w:shd w:val="clear" w:color="auto" w:fill="auto"/>
          </w:tcPr>
          <w:p w14:paraId="2715B6DF" w14:textId="77777777" w:rsidR="006203D6" w:rsidRDefault="006203D6" w:rsidP="006203D6">
            <w:pPr>
              <w:pStyle w:val="TableText"/>
              <w:rPr>
                <w:noProof/>
              </w:rPr>
            </w:pPr>
          </w:p>
        </w:tc>
      </w:tr>
      <w:bookmarkEnd w:id="20"/>
    </w:tbl>
    <w:p w14:paraId="1088DB87" w14:textId="77777777" w:rsidR="00182F45" w:rsidRDefault="00182F45"/>
    <w:p w14:paraId="29B959C4" w14:textId="6548AE34" w:rsidR="00182F45" w:rsidRPr="003F74B1" w:rsidRDefault="00182F45" w:rsidP="00182F45">
      <w:pPr>
        <w:pStyle w:val="Heading3"/>
      </w:pPr>
      <w:bookmarkStart w:id="21" w:name="_Toc174386685"/>
      <w:r>
        <w:lastRenderedPageBreak/>
        <w:t>Investigative Process Overview</w:t>
      </w:r>
      <w:bookmarkEnd w:id="21"/>
    </w:p>
    <w:tbl>
      <w:tblPr>
        <w:tblStyle w:val="TableGrid"/>
        <w:tblW w:w="0" w:type="auto"/>
        <w:tblLayout w:type="fixed"/>
        <w:tblLook w:val="04A0" w:firstRow="1" w:lastRow="0" w:firstColumn="1" w:lastColumn="0" w:noHBand="0" w:noVBand="1"/>
      </w:tblPr>
      <w:tblGrid>
        <w:gridCol w:w="1086"/>
        <w:gridCol w:w="79"/>
        <w:gridCol w:w="5670"/>
        <w:gridCol w:w="179"/>
        <w:gridCol w:w="2336"/>
      </w:tblGrid>
      <w:tr w:rsidR="006203D6" w:rsidRPr="00B41221" w14:paraId="4D62F6BD" w14:textId="77777777" w:rsidTr="006203D6">
        <w:trPr>
          <w:tblHeader/>
        </w:trPr>
        <w:tc>
          <w:tcPr>
            <w:tcW w:w="1086" w:type="dxa"/>
            <w:shd w:val="clear" w:color="auto" w:fill="DEEAF6" w:themeFill="accent1" w:themeFillTint="33"/>
          </w:tcPr>
          <w:p w14:paraId="72E40086" w14:textId="77777777" w:rsidR="006203D6" w:rsidRPr="00B41221" w:rsidRDefault="006203D6" w:rsidP="00D932E1">
            <w:pPr>
              <w:pStyle w:val="TableText"/>
              <w:spacing w:before="120" w:after="240" w:line="240" w:lineRule="auto"/>
              <w:ind w:left="0"/>
              <w:jc w:val="center"/>
              <w:rPr>
                <w:rFonts w:cs="Arial"/>
                <w:b/>
                <w:bCs/>
                <w:noProof/>
              </w:rPr>
            </w:pPr>
            <w:r w:rsidRPr="00B41221">
              <w:rPr>
                <w:rFonts w:cs="Arial"/>
                <w:b/>
                <w:bCs/>
                <w:noProof/>
              </w:rPr>
              <w:t>Cue</w:t>
            </w:r>
          </w:p>
        </w:tc>
        <w:tc>
          <w:tcPr>
            <w:tcW w:w="5749" w:type="dxa"/>
            <w:gridSpan w:val="2"/>
            <w:shd w:val="clear" w:color="auto" w:fill="DEEAF6" w:themeFill="accent1" w:themeFillTint="33"/>
          </w:tcPr>
          <w:p w14:paraId="2FF4FD35" w14:textId="77777777" w:rsidR="006203D6" w:rsidRPr="00B41221" w:rsidRDefault="006203D6" w:rsidP="00D932E1">
            <w:pPr>
              <w:pStyle w:val="Figure"/>
              <w:jc w:val="left"/>
              <w:rPr>
                <w:rStyle w:val="TableTextChar"/>
                <w:rFonts w:eastAsia="Calibri" w:cs="Arial"/>
                <w:b/>
                <w:bCs/>
                <w:noProof/>
              </w:rPr>
            </w:pPr>
            <w:r w:rsidRPr="00B41221">
              <w:rPr>
                <w:rStyle w:val="TableTextChar"/>
                <w:rFonts w:eastAsia="Calibri" w:cs="Arial"/>
                <w:b/>
                <w:bCs/>
                <w:noProof/>
              </w:rPr>
              <w:t xml:space="preserve">What is </w:t>
            </w:r>
            <w:r>
              <w:rPr>
                <w:rStyle w:val="TableTextChar"/>
                <w:rFonts w:eastAsia="Calibri" w:cs="Arial"/>
                <w:b/>
                <w:bCs/>
                <w:noProof/>
              </w:rPr>
              <w:t>Shown, Said, and Done</w:t>
            </w:r>
          </w:p>
        </w:tc>
        <w:tc>
          <w:tcPr>
            <w:tcW w:w="2515" w:type="dxa"/>
            <w:gridSpan w:val="2"/>
            <w:shd w:val="clear" w:color="auto" w:fill="DEEAF6" w:themeFill="accent1" w:themeFillTint="33"/>
          </w:tcPr>
          <w:p w14:paraId="64A29CB7" w14:textId="77777777" w:rsidR="006203D6" w:rsidRPr="00B41221" w:rsidRDefault="006203D6" w:rsidP="00D932E1">
            <w:pPr>
              <w:pStyle w:val="Figure"/>
              <w:rPr>
                <w:rStyle w:val="TableTextChar"/>
                <w:rFonts w:eastAsia="Calibri" w:cs="Arial"/>
                <w:b/>
                <w:bCs/>
                <w:noProof/>
              </w:rPr>
            </w:pPr>
            <w:r>
              <w:rPr>
                <w:rStyle w:val="TableTextChar"/>
                <w:rFonts w:eastAsia="Calibri" w:cs="Arial"/>
                <w:b/>
                <w:bCs/>
                <w:noProof/>
              </w:rPr>
              <w:t>Tech Moderator</w:t>
            </w:r>
          </w:p>
        </w:tc>
      </w:tr>
      <w:tr w:rsidR="00977BD4" w:rsidRPr="00D57074" w14:paraId="167946AF" w14:textId="77777777" w:rsidTr="006203D6">
        <w:tc>
          <w:tcPr>
            <w:tcW w:w="1165" w:type="dxa"/>
            <w:gridSpan w:val="2"/>
            <w:shd w:val="clear" w:color="auto" w:fill="auto"/>
          </w:tcPr>
          <w:p w14:paraId="14E3960E" w14:textId="77777777" w:rsidR="00977BD4" w:rsidRDefault="00977BD4" w:rsidP="00935EFA">
            <w:pPr>
              <w:pStyle w:val="TableText"/>
              <w:ind w:left="0"/>
              <w:rPr>
                <w:noProof/>
              </w:rPr>
            </w:pPr>
            <w:r>
              <w:rPr>
                <w:noProof/>
              </w:rPr>
              <w:drawing>
                <wp:inline distT="0" distB="0" distL="0" distR="0" wp14:anchorId="459968C3" wp14:editId="2954DBBB">
                  <wp:extent cx="502920" cy="476097"/>
                  <wp:effectExtent l="19050" t="19050" r="11430" b="19685"/>
                  <wp:docPr id="167873934" name="Picture 167873934"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A0058B8" w14:textId="1ACAD462" w:rsidR="00977BD4" w:rsidRPr="00D47B06" w:rsidRDefault="00977BD4" w:rsidP="00935EFA">
            <w:pPr>
              <w:pStyle w:val="TableText"/>
              <w:rPr>
                <w:noProof/>
              </w:rPr>
            </w:pPr>
            <w:r>
              <w:t>Slide 3</w:t>
            </w:r>
            <w:r w:rsidR="00B13E28">
              <w:t>4</w:t>
            </w:r>
          </w:p>
        </w:tc>
        <w:tc>
          <w:tcPr>
            <w:tcW w:w="5849" w:type="dxa"/>
            <w:gridSpan w:val="2"/>
            <w:shd w:val="clear" w:color="auto" w:fill="auto"/>
          </w:tcPr>
          <w:p w14:paraId="7A588F8A" w14:textId="77777777" w:rsidR="00977BD4" w:rsidRPr="000B17C3" w:rsidRDefault="00977BD4" w:rsidP="00935EFA">
            <w:pPr>
              <w:pStyle w:val="Figure"/>
              <w:rPr>
                <w:bCs/>
              </w:rPr>
            </w:pPr>
            <w:r>
              <w:rPr>
                <w:noProof/>
              </w:rPr>
              <w:drawing>
                <wp:inline distT="0" distB="0" distL="0" distR="0" wp14:anchorId="377E5513" wp14:editId="10169F42">
                  <wp:extent cx="3446272" cy="1938528"/>
                  <wp:effectExtent l="19050" t="19050" r="20955" b="24130"/>
                  <wp:docPr id="206122674" name="Picture 206122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22674" name="Picture 206122674"/>
                          <pic:cNvPicPr/>
                        </pic:nvPicPr>
                        <pic:blipFill>
                          <a:blip r:embed="rId67"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336" w:type="dxa"/>
            <w:shd w:val="clear" w:color="auto" w:fill="auto"/>
          </w:tcPr>
          <w:p w14:paraId="32879559" w14:textId="77777777" w:rsidR="00977BD4" w:rsidRDefault="00977BD4" w:rsidP="00935EFA">
            <w:pPr>
              <w:pStyle w:val="TableText"/>
              <w:rPr>
                <w:noProof/>
              </w:rPr>
            </w:pPr>
          </w:p>
        </w:tc>
      </w:tr>
      <w:tr w:rsidR="00977BD4" w:rsidRPr="00D57074" w14:paraId="483299F2" w14:textId="77777777" w:rsidTr="006203D6">
        <w:tc>
          <w:tcPr>
            <w:tcW w:w="1165" w:type="dxa"/>
            <w:gridSpan w:val="2"/>
            <w:shd w:val="clear" w:color="auto" w:fill="auto"/>
          </w:tcPr>
          <w:p w14:paraId="7681DD6D" w14:textId="77777777" w:rsidR="00977BD4" w:rsidRPr="00D47B06" w:rsidRDefault="00977BD4" w:rsidP="00935EFA">
            <w:pPr>
              <w:pStyle w:val="TableText"/>
              <w:rPr>
                <w:noProof/>
              </w:rPr>
            </w:pPr>
            <w:r>
              <w:rPr>
                <w:noProof/>
              </w:rPr>
              <w:drawing>
                <wp:inline distT="0" distB="0" distL="0" distR="0" wp14:anchorId="5848B680" wp14:editId="763493B1">
                  <wp:extent cx="504825" cy="504825"/>
                  <wp:effectExtent l="19050" t="19050" r="28575" b="28575"/>
                  <wp:docPr id="986750258" name="Picture 986750258"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849" w:type="dxa"/>
            <w:gridSpan w:val="2"/>
            <w:shd w:val="clear" w:color="auto" w:fill="auto"/>
          </w:tcPr>
          <w:p w14:paraId="6F188E03" w14:textId="77777777" w:rsidR="00977BD4" w:rsidRPr="009834A7" w:rsidRDefault="00977BD4" w:rsidP="00AC613B">
            <w:pPr>
              <w:pStyle w:val="TableText"/>
              <w:spacing w:before="0" w:after="240"/>
            </w:pPr>
            <w:r w:rsidRPr="009834A7">
              <w:t>We’ve identified the how and why {press button} and now need to Focus on preventing future outbreaks</w:t>
            </w:r>
          </w:p>
          <w:p w14:paraId="1C0D0D31" w14:textId="77777777" w:rsidR="00977BD4" w:rsidRPr="000B17C3" w:rsidRDefault="00977BD4" w:rsidP="00935EFA">
            <w:pPr>
              <w:pStyle w:val="TableText"/>
              <w:spacing w:before="240" w:after="240"/>
            </w:pPr>
          </w:p>
        </w:tc>
        <w:tc>
          <w:tcPr>
            <w:tcW w:w="2336" w:type="dxa"/>
            <w:shd w:val="clear" w:color="auto" w:fill="auto"/>
          </w:tcPr>
          <w:p w14:paraId="3BBFCD45" w14:textId="77777777" w:rsidR="00977BD4" w:rsidRDefault="00977BD4" w:rsidP="00935EFA">
            <w:pPr>
              <w:pStyle w:val="TableText"/>
              <w:rPr>
                <w:noProof/>
              </w:rPr>
            </w:pPr>
          </w:p>
        </w:tc>
      </w:tr>
      <w:tr w:rsidR="00977BD4" w:rsidRPr="00D57074" w14:paraId="1E78FED7" w14:textId="77777777" w:rsidTr="006203D6">
        <w:tc>
          <w:tcPr>
            <w:tcW w:w="1165" w:type="dxa"/>
            <w:gridSpan w:val="2"/>
            <w:shd w:val="clear" w:color="auto" w:fill="auto"/>
          </w:tcPr>
          <w:p w14:paraId="31B082E2" w14:textId="77777777" w:rsidR="00977BD4" w:rsidRDefault="00977BD4" w:rsidP="00935EFA">
            <w:pPr>
              <w:pStyle w:val="TableText"/>
              <w:ind w:left="0"/>
              <w:rPr>
                <w:noProof/>
              </w:rPr>
            </w:pPr>
            <w:r>
              <w:rPr>
                <w:noProof/>
              </w:rPr>
              <w:drawing>
                <wp:inline distT="0" distB="0" distL="0" distR="0" wp14:anchorId="22D537BA" wp14:editId="68C7A832">
                  <wp:extent cx="502920" cy="476097"/>
                  <wp:effectExtent l="19050" t="19050" r="11430" b="19685"/>
                  <wp:docPr id="1768504603" name="Picture 1768504603"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5B99D4F1" w14:textId="35F98737" w:rsidR="00977BD4" w:rsidRPr="00D47B06" w:rsidRDefault="00977BD4" w:rsidP="00935EFA">
            <w:pPr>
              <w:pStyle w:val="TableText"/>
              <w:rPr>
                <w:noProof/>
              </w:rPr>
            </w:pPr>
            <w:r>
              <w:t>Slide 3</w:t>
            </w:r>
            <w:r w:rsidR="00DE2131">
              <w:t>5</w:t>
            </w:r>
          </w:p>
        </w:tc>
        <w:tc>
          <w:tcPr>
            <w:tcW w:w="5849" w:type="dxa"/>
            <w:gridSpan w:val="2"/>
            <w:shd w:val="clear" w:color="auto" w:fill="auto"/>
          </w:tcPr>
          <w:p w14:paraId="378B0E46" w14:textId="77777777" w:rsidR="00977BD4" w:rsidRPr="000B17C3" w:rsidRDefault="00977BD4" w:rsidP="00935EFA">
            <w:pPr>
              <w:pStyle w:val="Figure"/>
              <w:rPr>
                <w:bCs/>
              </w:rPr>
            </w:pPr>
            <w:r>
              <w:rPr>
                <w:noProof/>
              </w:rPr>
              <w:drawing>
                <wp:inline distT="0" distB="0" distL="0" distR="0" wp14:anchorId="4E8C66E5" wp14:editId="79757824">
                  <wp:extent cx="3446272" cy="1938528"/>
                  <wp:effectExtent l="19050" t="19050" r="20955" b="24130"/>
                  <wp:docPr id="412324620" name="Picture 412324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324620" name="Picture 412324620"/>
                          <pic:cNvPicPr/>
                        </pic:nvPicPr>
                        <pic:blipFill>
                          <a:blip r:embed="rId68"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336" w:type="dxa"/>
            <w:shd w:val="clear" w:color="auto" w:fill="auto"/>
          </w:tcPr>
          <w:p w14:paraId="6CAF5C68" w14:textId="77777777" w:rsidR="00977BD4" w:rsidRDefault="00977BD4" w:rsidP="00935EFA">
            <w:pPr>
              <w:pStyle w:val="TableText"/>
              <w:rPr>
                <w:noProof/>
              </w:rPr>
            </w:pPr>
          </w:p>
        </w:tc>
      </w:tr>
      <w:tr w:rsidR="00977BD4" w:rsidRPr="00D57074" w14:paraId="55FA3C72" w14:textId="77777777" w:rsidTr="006203D6">
        <w:tc>
          <w:tcPr>
            <w:tcW w:w="1165" w:type="dxa"/>
            <w:gridSpan w:val="2"/>
            <w:shd w:val="clear" w:color="auto" w:fill="auto"/>
          </w:tcPr>
          <w:p w14:paraId="77A5EDE1" w14:textId="77777777" w:rsidR="00977BD4" w:rsidRPr="00D47B06" w:rsidRDefault="00977BD4" w:rsidP="00935EFA">
            <w:pPr>
              <w:pStyle w:val="TableText"/>
              <w:rPr>
                <w:noProof/>
              </w:rPr>
            </w:pPr>
            <w:r>
              <w:rPr>
                <w:noProof/>
              </w:rPr>
              <w:drawing>
                <wp:inline distT="0" distB="0" distL="0" distR="0" wp14:anchorId="7BEDC3B7" wp14:editId="04D839F8">
                  <wp:extent cx="504825" cy="504825"/>
                  <wp:effectExtent l="19050" t="19050" r="28575" b="28575"/>
                  <wp:docPr id="1429545472" name="Picture 142954547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849" w:type="dxa"/>
            <w:gridSpan w:val="2"/>
            <w:shd w:val="clear" w:color="auto" w:fill="auto"/>
          </w:tcPr>
          <w:p w14:paraId="2AB6ABCA" w14:textId="33105700" w:rsidR="00977BD4" w:rsidRPr="00BF4445" w:rsidRDefault="00977BD4" w:rsidP="00977BD4">
            <w:pPr>
              <w:pStyle w:val="TableText"/>
              <w:ind w:left="0"/>
            </w:pPr>
            <w:r w:rsidRPr="004D4F7C">
              <w:t xml:space="preserve">We know </w:t>
            </w:r>
            <w:r w:rsidRPr="00AC613B">
              <w:rPr>
                <w:b/>
                <w:bCs/>
              </w:rPr>
              <w:t>WHY</w:t>
            </w:r>
            <w:r w:rsidRPr="004D4F7C">
              <w:t xml:space="preserve"> it happened; now how do we prevent it from happening again? This list has a few examples of things to consider. Some are short term; some are long term. Some are enacted by the facility itself and others by the health department.</w:t>
            </w:r>
          </w:p>
        </w:tc>
        <w:tc>
          <w:tcPr>
            <w:tcW w:w="2336" w:type="dxa"/>
            <w:shd w:val="clear" w:color="auto" w:fill="auto"/>
          </w:tcPr>
          <w:p w14:paraId="3CE91C94" w14:textId="77777777" w:rsidR="00977BD4" w:rsidRDefault="00977BD4" w:rsidP="00935EFA">
            <w:pPr>
              <w:pStyle w:val="TableText"/>
              <w:rPr>
                <w:noProof/>
              </w:rPr>
            </w:pPr>
          </w:p>
        </w:tc>
      </w:tr>
    </w:tbl>
    <w:p w14:paraId="3B1EDC29" w14:textId="4981F44B" w:rsidR="00B5028C" w:rsidRDefault="00B5028C"/>
    <w:p w14:paraId="4E037265" w14:textId="5E3FE943" w:rsidR="00B5028C" w:rsidRPr="003F74B1" w:rsidRDefault="00B5028C" w:rsidP="00B5028C">
      <w:pPr>
        <w:pStyle w:val="Heading3"/>
      </w:pPr>
      <w:bookmarkStart w:id="22" w:name="_Toc174386686"/>
      <w:r>
        <w:lastRenderedPageBreak/>
        <w:t>Tabletop Exercise 3</w:t>
      </w:r>
      <w:bookmarkEnd w:id="22"/>
    </w:p>
    <w:tbl>
      <w:tblPr>
        <w:tblStyle w:val="TableGrid"/>
        <w:tblW w:w="5000" w:type="pct"/>
        <w:tblLayout w:type="fixed"/>
        <w:tblLook w:val="04A0" w:firstRow="1" w:lastRow="0" w:firstColumn="1" w:lastColumn="0" w:noHBand="0" w:noVBand="1"/>
      </w:tblPr>
      <w:tblGrid>
        <w:gridCol w:w="1165"/>
        <w:gridCol w:w="5851"/>
        <w:gridCol w:w="2334"/>
      </w:tblGrid>
      <w:tr w:rsidR="00977BD4" w:rsidRPr="00D57074" w14:paraId="697D4747" w14:textId="77777777" w:rsidTr="00A32E20">
        <w:tc>
          <w:tcPr>
            <w:tcW w:w="623" w:type="pct"/>
            <w:shd w:val="clear" w:color="auto" w:fill="auto"/>
          </w:tcPr>
          <w:p w14:paraId="04E3924C" w14:textId="77777777" w:rsidR="00977BD4" w:rsidRDefault="00977BD4" w:rsidP="00935EFA">
            <w:pPr>
              <w:pStyle w:val="TableText"/>
              <w:ind w:left="0"/>
              <w:rPr>
                <w:noProof/>
              </w:rPr>
            </w:pPr>
            <w:r>
              <w:rPr>
                <w:noProof/>
              </w:rPr>
              <w:drawing>
                <wp:inline distT="0" distB="0" distL="0" distR="0" wp14:anchorId="062453CD" wp14:editId="3AAF8D41">
                  <wp:extent cx="502920" cy="476097"/>
                  <wp:effectExtent l="19050" t="19050" r="11430" b="19685"/>
                  <wp:docPr id="1576269361" name="Picture 157626936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9701792" w14:textId="206688D7" w:rsidR="00977BD4" w:rsidRPr="00D47B06" w:rsidRDefault="00977BD4" w:rsidP="00935EFA">
            <w:pPr>
              <w:pStyle w:val="TableText"/>
              <w:rPr>
                <w:noProof/>
              </w:rPr>
            </w:pPr>
            <w:r>
              <w:t>Slide 3</w:t>
            </w:r>
            <w:r w:rsidR="00DE2131">
              <w:t>6</w:t>
            </w:r>
          </w:p>
        </w:tc>
        <w:tc>
          <w:tcPr>
            <w:tcW w:w="3129" w:type="pct"/>
            <w:shd w:val="clear" w:color="auto" w:fill="auto"/>
          </w:tcPr>
          <w:p w14:paraId="4C450B17" w14:textId="77777777" w:rsidR="00977BD4" w:rsidRPr="000B17C3" w:rsidRDefault="00977BD4" w:rsidP="00935EFA">
            <w:pPr>
              <w:pStyle w:val="Figure"/>
              <w:rPr>
                <w:bCs/>
              </w:rPr>
            </w:pPr>
            <w:r>
              <w:rPr>
                <w:noProof/>
              </w:rPr>
              <w:drawing>
                <wp:inline distT="0" distB="0" distL="0" distR="0" wp14:anchorId="7BCACFC6" wp14:editId="7271EB0E">
                  <wp:extent cx="3446272" cy="1938528"/>
                  <wp:effectExtent l="19050" t="19050" r="20955" b="24130"/>
                  <wp:docPr id="1185417299" name="Picture 1185417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417299" name="Picture 1185417299"/>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8" w:type="pct"/>
            <w:shd w:val="clear" w:color="auto" w:fill="auto"/>
          </w:tcPr>
          <w:p w14:paraId="0FC73D09" w14:textId="77777777" w:rsidR="00977BD4" w:rsidRDefault="00977BD4" w:rsidP="00935EFA">
            <w:pPr>
              <w:pStyle w:val="TableText"/>
              <w:rPr>
                <w:noProof/>
              </w:rPr>
            </w:pPr>
          </w:p>
        </w:tc>
      </w:tr>
      <w:tr w:rsidR="00977BD4" w:rsidRPr="00D57074" w14:paraId="4EB44A80" w14:textId="77777777" w:rsidTr="00A32E20">
        <w:tc>
          <w:tcPr>
            <w:tcW w:w="623" w:type="pct"/>
            <w:shd w:val="clear" w:color="auto" w:fill="auto"/>
          </w:tcPr>
          <w:p w14:paraId="47C4FB04" w14:textId="77777777" w:rsidR="00977BD4" w:rsidRPr="00D47B06" w:rsidRDefault="00977BD4" w:rsidP="00935EFA">
            <w:pPr>
              <w:pStyle w:val="TableText"/>
              <w:rPr>
                <w:noProof/>
              </w:rPr>
            </w:pPr>
            <w:r>
              <w:rPr>
                <w:noProof/>
              </w:rPr>
              <w:drawing>
                <wp:inline distT="0" distB="0" distL="0" distR="0" wp14:anchorId="759AE970" wp14:editId="360F5262">
                  <wp:extent cx="504825" cy="504825"/>
                  <wp:effectExtent l="19050" t="19050" r="28575" b="28575"/>
                  <wp:docPr id="1512940722" name="Picture 151294072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6ADEA746" w14:textId="6315412E" w:rsidR="00977BD4" w:rsidRPr="007F2D5C" w:rsidRDefault="006B6023" w:rsidP="00A56B7E">
            <w:pPr>
              <w:pStyle w:val="TableText"/>
              <w:spacing w:after="240"/>
              <w:ind w:left="0"/>
            </w:pPr>
            <w:r>
              <w:t xml:space="preserve">Let’s </w:t>
            </w:r>
            <w:r w:rsidR="00AC613B">
              <w:t>go back to the workbook and we’ll start exercise 3 where we will identify some control measures.</w:t>
            </w:r>
          </w:p>
        </w:tc>
        <w:tc>
          <w:tcPr>
            <w:tcW w:w="1248" w:type="pct"/>
            <w:shd w:val="clear" w:color="auto" w:fill="auto"/>
          </w:tcPr>
          <w:p w14:paraId="7AC4105A" w14:textId="77777777" w:rsidR="00977BD4" w:rsidRDefault="00977BD4" w:rsidP="00935EFA">
            <w:pPr>
              <w:pStyle w:val="TableText"/>
              <w:rPr>
                <w:noProof/>
              </w:rPr>
            </w:pPr>
          </w:p>
        </w:tc>
      </w:tr>
      <w:tr w:rsidR="00977BD4" w:rsidRPr="00D57074" w14:paraId="2F038360" w14:textId="77777777" w:rsidTr="00A32E20">
        <w:tc>
          <w:tcPr>
            <w:tcW w:w="623" w:type="pct"/>
            <w:shd w:val="clear" w:color="auto" w:fill="auto"/>
          </w:tcPr>
          <w:p w14:paraId="7809C9F5" w14:textId="77777777" w:rsidR="00977BD4" w:rsidRDefault="00977BD4" w:rsidP="00935EFA">
            <w:pPr>
              <w:pStyle w:val="TableText"/>
              <w:ind w:left="0"/>
              <w:rPr>
                <w:noProof/>
              </w:rPr>
            </w:pPr>
            <w:r>
              <w:rPr>
                <w:noProof/>
              </w:rPr>
              <w:drawing>
                <wp:inline distT="0" distB="0" distL="0" distR="0" wp14:anchorId="53EF36E9" wp14:editId="1B1A72F8">
                  <wp:extent cx="502920" cy="476097"/>
                  <wp:effectExtent l="19050" t="19050" r="11430" b="19685"/>
                  <wp:docPr id="553373994" name="Picture 553373994"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A95A7D4" w14:textId="735AA78C" w:rsidR="00977BD4" w:rsidRPr="00D47B06" w:rsidRDefault="00977BD4" w:rsidP="00935EFA">
            <w:pPr>
              <w:pStyle w:val="TableText"/>
              <w:rPr>
                <w:noProof/>
              </w:rPr>
            </w:pPr>
            <w:r>
              <w:t>Slide 3</w:t>
            </w:r>
            <w:r w:rsidR="00DE2131">
              <w:t>7</w:t>
            </w:r>
          </w:p>
        </w:tc>
        <w:tc>
          <w:tcPr>
            <w:tcW w:w="3129" w:type="pct"/>
            <w:shd w:val="clear" w:color="auto" w:fill="auto"/>
          </w:tcPr>
          <w:p w14:paraId="4A54322D" w14:textId="77777777" w:rsidR="00977BD4" w:rsidRPr="000B17C3" w:rsidRDefault="00977BD4" w:rsidP="00935EFA">
            <w:pPr>
              <w:pStyle w:val="Figure"/>
              <w:rPr>
                <w:bCs/>
              </w:rPr>
            </w:pPr>
            <w:r>
              <w:rPr>
                <w:noProof/>
              </w:rPr>
              <w:drawing>
                <wp:inline distT="0" distB="0" distL="0" distR="0" wp14:anchorId="60B96444" wp14:editId="04F699A5">
                  <wp:extent cx="3446272" cy="1938528"/>
                  <wp:effectExtent l="19050" t="19050" r="20955" b="24130"/>
                  <wp:docPr id="715134923" name="Picture 715134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5134923" name="Picture 715134923"/>
                          <pic:cNvPicPr/>
                        </pic:nvPicPr>
                        <pic:blipFill>
                          <a:blip r:embed="rId70"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8" w:type="pct"/>
            <w:shd w:val="clear" w:color="auto" w:fill="auto"/>
          </w:tcPr>
          <w:p w14:paraId="1B15D11A" w14:textId="77777777" w:rsidR="00977BD4" w:rsidRDefault="00977BD4" w:rsidP="00935EFA">
            <w:pPr>
              <w:pStyle w:val="TableText"/>
              <w:rPr>
                <w:noProof/>
              </w:rPr>
            </w:pPr>
          </w:p>
        </w:tc>
      </w:tr>
      <w:tr w:rsidR="002637A3" w:rsidRPr="00D57074" w14:paraId="3115CBE2" w14:textId="77777777" w:rsidTr="00A32E20">
        <w:tc>
          <w:tcPr>
            <w:tcW w:w="623" w:type="pct"/>
            <w:shd w:val="clear" w:color="auto" w:fill="auto"/>
          </w:tcPr>
          <w:p w14:paraId="2F679729" w14:textId="77777777" w:rsidR="002637A3" w:rsidRPr="00D47B06" w:rsidRDefault="002637A3" w:rsidP="00935EFA">
            <w:pPr>
              <w:pStyle w:val="TableText"/>
              <w:rPr>
                <w:noProof/>
              </w:rPr>
            </w:pPr>
            <w:r>
              <w:rPr>
                <w:noProof/>
              </w:rPr>
              <w:drawing>
                <wp:inline distT="0" distB="0" distL="0" distR="0" wp14:anchorId="0243B187" wp14:editId="43BFF463">
                  <wp:extent cx="504825" cy="504825"/>
                  <wp:effectExtent l="19050" t="19050" r="28575" b="28575"/>
                  <wp:docPr id="528689729" name="Picture 52868972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341EB997" w14:textId="77777777" w:rsidR="002637A3" w:rsidRPr="009B4293" w:rsidRDefault="002637A3" w:rsidP="00935EFA">
            <w:pPr>
              <w:pStyle w:val="TableText"/>
            </w:pPr>
            <w:r w:rsidRPr="009B4293">
              <w:t xml:space="preserve">You’ll use the control measures lists, to think about short- and long-term corrective actions. </w:t>
            </w:r>
          </w:p>
          <w:p w14:paraId="19C2AA74" w14:textId="4DD79247" w:rsidR="002637A3" w:rsidRPr="009B4293" w:rsidRDefault="002637A3" w:rsidP="00935EFA">
            <w:pPr>
              <w:pStyle w:val="TableText"/>
            </w:pPr>
            <w:r w:rsidRPr="009B4293">
              <w:t xml:space="preserve">Then, you’ll answer the questions on page </w:t>
            </w:r>
            <w:r w:rsidR="00DE2131">
              <w:t>9</w:t>
            </w:r>
            <w:r w:rsidRPr="009B4293">
              <w:t xml:space="preserve"> about what information you still need to collect. </w:t>
            </w:r>
          </w:p>
          <w:p w14:paraId="5C11DA63" w14:textId="7DECDFB9" w:rsidR="002637A3" w:rsidRPr="002318C2" w:rsidRDefault="002637A3" w:rsidP="00935EFA">
            <w:pPr>
              <w:pStyle w:val="TableText"/>
            </w:pPr>
            <w:r w:rsidRPr="009B4293">
              <w:t xml:space="preserve">Please work with your group for about </w:t>
            </w:r>
            <w:r w:rsidR="00A32E20">
              <w:t>10</w:t>
            </w:r>
            <w:r w:rsidRPr="009B4293">
              <w:t xml:space="preserve"> minutes then we’ll discuss as a group. </w:t>
            </w:r>
          </w:p>
        </w:tc>
        <w:tc>
          <w:tcPr>
            <w:tcW w:w="1248" w:type="pct"/>
            <w:shd w:val="clear" w:color="auto" w:fill="auto"/>
          </w:tcPr>
          <w:p w14:paraId="33F3F549" w14:textId="77777777" w:rsidR="002637A3" w:rsidRDefault="002637A3" w:rsidP="00935EFA">
            <w:pPr>
              <w:pStyle w:val="TableText"/>
              <w:rPr>
                <w:noProof/>
              </w:rPr>
            </w:pPr>
          </w:p>
        </w:tc>
      </w:tr>
      <w:tr w:rsidR="002637A3" w:rsidRPr="00D57074" w14:paraId="5F34A8FC" w14:textId="77777777" w:rsidTr="00A32E20">
        <w:tc>
          <w:tcPr>
            <w:tcW w:w="623" w:type="pct"/>
            <w:shd w:val="clear" w:color="auto" w:fill="auto"/>
          </w:tcPr>
          <w:p w14:paraId="2C3B7931" w14:textId="77777777" w:rsidR="002637A3" w:rsidRDefault="002637A3" w:rsidP="00935EFA">
            <w:pPr>
              <w:pStyle w:val="TableText"/>
              <w:rPr>
                <w:noProof/>
              </w:rPr>
            </w:pPr>
            <w:r>
              <w:rPr>
                <w:noProof/>
              </w:rPr>
              <w:drawing>
                <wp:inline distT="0" distB="0" distL="0" distR="0" wp14:anchorId="2A7780E5" wp14:editId="4598A663">
                  <wp:extent cx="502920" cy="502920"/>
                  <wp:effectExtent l="19050" t="19050" r="11430" b="11430"/>
                  <wp:docPr id="1011245405" name="Picture 1011245405" descr="pencil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3129" w:type="pct"/>
            <w:shd w:val="clear" w:color="auto" w:fill="auto"/>
          </w:tcPr>
          <w:p w14:paraId="00A50959" w14:textId="77777777" w:rsidR="002637A3" w:rsidRPr="007C42BC" w:rsidRDefault="002637A3" w:rsidP="00935EFA">
            <w:pPr>
              <w:pStyle w:val="TableText"/>
              <w:rPr>
                <w:b/>
                <w:bCs/>
              </w:rPr>
            </w:pPr>
            <w:r w:rsidRPr="007C42BC">
              <w:rPr>
                <w:b/>
                <w:bCs/>
              </w:rPr>
              <w:t>Participant Guide Work</w:t>
            </w:r>
          </w:p>
          <w:p w14:paraId="566445D1" w14:textId="1D05E3F4" w:rsidR="002637A3" w:rsidRPr="009B4293" w:rsidRDefault="002637A3" w:rsidP="00935EFA">
            <w:pPr>
              <w:pStyle w:val="TableText"/>
            </w:pPr>
            <w:r>
              <w:t xml:space="preserve">The questions you need to answer on page 7 </w:t>
            </w:r>
            <w:r w:rsidR="00A32E20">
              <w:t>of your workbook.</w:t>
            </w:r>
          </w:p>
        </w:tc>
        <w:tc>
          <w:tcPr>
            <w:tcW w:w="1248" w:type="pct"/>
            <w:shd w:val="clear" w:color="auto" w:fill="auto"/>
          </w:tcPr>
          <w:p w14:paraId="5FD73C64" w14:textId="77777777" w:rsidR="002637A3" w:rsidRDefault="002637A3" w:rsidP="00935EFA">
            <w:pPr>
              <w:pStyle w:val="TableText"/>
              <w:rPr>
                <w:noProof/>
              </w:rPr>
            </w:pPr>
          </w:p>
        </w:tc>
      </w:tr>
      <w:tr w:rsidR="002637A3" w:rsidRPr="00D57074" w14:paraId="0E5C4513" w14:textId="77777777" w:rsidTr="00A32E20">
        <w:tc>
          <w:tcPr>
            <w:tcW w:w="623" w:type="pct"/>
            <w:shd w:val="clear" w:color="auto" w:fill="auto"/>
          </w:tcPr>
          <w:p w14:paraId="248FC8FC" w14:textId="77777777" w:rsidR="002637A3" w:rsidRDefault="002637A3" w:rsidP="00935EFA">
            <w:pPr>
              <w:pStyle w:val="TableText"/>
              <w:rPr>
                <w:noProof/>
              </w:rPr>
            </w:pPr>
            <w:r w:rsidRPr="00D47B06">
              <w:rPr>
                <w:b/>
                <w:noProof/>
              </w:rPr>
              <w:drawing>
                <wp:inline distT="0" distB="0" distL="0" distR="0" wp14:anchorId="04D2967D" wp14:editId="1DE3EFCF">
                  <wp:extent cx="502920" cy="502920"/>
                  <wp:effectExtent l="19050" t="19050" r="11430" b="11430"/>
                  <wp:docPr id="409482673" name="Picture 409482673" descr="A computer mouse with a c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omputer mouse with a cord&#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9" w:type="pct"/>
            <w:shd w:val="clear" w:color="auto" w:fill="E2EFD9" w:themeFill="accent6" w:themeFillTint="33"/>
          </w:tcPr>
          <w:p w14:paraId="3B1E386D" w14:textId="77777777" w:rsidR="002637A3" w:rsidRPr="007C42BC" w:rsidRDefault="002637A3" w:rsidP="00935EFA">
            <w:pPr>
              <w:pStyle w:val="TableText"/>
              <w:spacing w:before="0" w:after="120"/>
              <w:rPr>
                <w:rFonts w:eastAsiaTheme="minorEastAsia"/>
                <w:b/>
                <w:bCs/>
                <w:noProof/>
              </w:rPr>
            </w:pPr>
            <w:r w:rsidRPr="007C42BC">
              <w:rPr>
                <w:rFonts w:eastAsiaTheme="minorEastAsia"/>
                <w:b/>
                <w:bCs/>
                <w:noProof/>
              </w:rPr>
              <w:t>vILT</w:t>
            </w:r>
          </w:p>
        </w:tc>
        <w:tc>
          <w:tcPr>
            <w:tcW w:w="1248" w:type="pct"/>
            <w:shd w:val="clear" w:color="auto" w:fill="E2EFD9" w:themeFill="accent6" w:themeFillTint="33"/>
          </w:tcPr>
          <w:p w14:paraId="11676F03" w14:textId="77777777" w:rsidR="002637A3" w:rsidRPr="007C42BC" w:rsidRDefault="002637A3" w:rsidP="00935EFA">
            <w:pPr>
              <w:pStyle w:val="TableText"/>
              <w:ind w:left="0"/>
              <w:rPr>
                <w:noProof/>
              </w:rPr>
            </w:pPr>
            <w:r w:rsidRPr="007C42BC">
              <w:rPr>
                <w:noProof/>
              </w:rPr>
              <w:t>Place participants into group to answer Exercise 3 questions.</w:t>
            </w:r>
          </w:p>
          <w:p w14:paraId="481A8F85" w14:textId="77777777" w:rsidR="002637A3" w:rsidRPr="007C42BC" w:rsidRDefault="002637A3" w:rsidP="00935EFA">
            <w:pPr>
              <w:pStyle w:val="TableText"/>
              <w:rPr>
                <w:noProof/>
              </w:rPr>
            </w:pPr>
          </w:p>
          <w:p w14:paraId="3E00BB75" w14:textId="77777777" w:rsidR="002637A3" w:rsidRPr="007C42BC" w:rsidRDefault="002637A3" w:rsidP="00935EFA">
            <w:pPr>
              <w:pStyle w:val="TableText"/>
              <w:ind w:left="0"/>
              <w:rPr>
                <w:noProof/>
              </w:rPr>
            </w:pPr>
            <w:r w:rsidRPr="007C42BC">
              <w:rPr>
                <w:noProof/>
              </w:rPr>
              <w:lastRenderedPageBreak/>
              <w:t>Ensure workbook questions appear in each breakout group.</w:t>
            </w:r>
          </w:p>
          <w:p w14:paraId="3D243EB0" w14:textId="77777777" w:rsidR="002637A3" w:rsidRPr="007C42BC" w:rsidRDefault="002637A3" w:rsidP="00935EFA">
            <w:pPr>
              <w:pStyle w:val="TableText"/>
              <w:rPr>
                <w:noProof/>
              </w:rPr>
            </w:pPr>
            <w:r w:rsidRPr="007C42BC">
              <w:rPr>
                <w:noProof/>
              </w:rPr>
              <w:t> </w:t>
            </w:r>
          </w:p>
          <w:p w14:paraId="3285AED8" w14:textId="77777777" w:rsidR="002637A3" w:rsidRPr="007C42BC" w:rsidRDefault="002637A3" w:rsidP="00935EFA">
            <w:pPr>
              <w:pStyle w:val="TableText"/>
              <w:ind w:left="0"/>
              <w:rPr>
                <w:noProof/>
              </w:rPr>
            </w:pPr>
            <w:r w:rsidRPr="007C42BC">
              <w:rPr>
                <w:noProof/>
              </w:rPr>
              <w:t>Trainer(s) / Tech Moderator should:</w:t>
            </w:r>
          </w:p>
          <w:p w14:paraId="4D916431" w14:textId="77777777" w:rsidR="002637A3" w:rsidRPr="007C42BC" w:rsidRDefault="002637A3" w:rsidP="009369BF">
            <w:pPr>
              <w:pStyle w:val="TableText"/>
              <w:numPr>
                <w:ilvl w:val="0"/>
                <w:numId w:val="99"/>
              </w:numPr>
              <w:rPr>
                <w:noProof/>
              </w:rPr>
            </w:pPr>
            <w:r w:rsidRPr="007C42BC">
              <w:rPr>
                <w:noProof/>
              </w:rPr>
              <w:t>Bounce from breakout room to breakout room.</w:t>
            </w:r>
          </w:p>
          <w:p w14:paraId="5DBD8FD4" w14:textId="77777777" w:rsidR="002637A3" w:rsidRPr="007C42BC" w:rsidRDefault="002637A3" w:rsidP="009369BF">
            <w:pPr>
              <w:pStyle w:val="TableText"/>
              <w:numPr>
                <w:ilvl w:val="0"/>
                <w:numId w:val="99"/>
              </w:numPr>
              <w:rPr>
                <w:noProof/>
              </w:rPr>
            </w:pPr>
            <w:r w:rsidRPr="007C42BC">
              <w:rPr>
                <w:noProof/>
              </w:rPr>
              <w:t>Cover any housekeeping or instructions for breakout rooms.</w:t>
            </w:r>
          </w:p>
          <w:p w14:paraId="4C43A4A9" w14:textId="77777777" w:rsidR="002637A3" w:rsidRPr="007C42BC" w:rsidRDefault="002637A3" w:rsidP="009369BF">
            <w:pPr>
              <w:pStyle w:val="TableText"/>
              <w:numPr>
                <w:ilvl w:val="0"/>
                <w:numId w:val="99"/>
              </w:numPr>
              <w:rPr>
                <w:noProof/>
              </w:rPr>
            </w:pPr>
            <w:r w:rsidRPr="007C42BC">
              <w:rPr>
                <w:noProof/>
              </w:rPr>
              <w:t>Unmute groups so they can discuss.</w:t>
            </w:r>
          </w:p>
          <w:p w14:paraId="5A10CFC5" w14:textId="77777777" w:rsidR="002637A3" w:rsidRPr="007C42BC" w:rsidRDefault="002637A3" w:rsidP="009369BF">
            <w:pPr>
              <w:pStyle w:val="TableText"/>
              <w:numPr>
                <w:ilvl w:val="0"/>
                <w:numId w:val="99"/>
              </w:numPr>
              <w:rPr>
                <w:noProof/>
              </w:rPr>
            </w:pPr>
            <w:r w:rsidRPr="007C42BC">
              <w:rPr>
                <w:noProof/>
              </w:rPr>
              <w:t>Announce a two-minute warning.</w:t>
            </w:r>
          </w:p>
          <w:p w14:paraId="51FF9361" w14:textId="77777777" w:rsidR="002637A3" w:rsidRPr="007C42BC" w:rsidRDefault="002637A3" w:rsidP="009369BF">
            <w:pPr>
              <w:pStyle w:val="TableText"/>
              <w:numPr>
                <w:ilvl w:val="0"/>
                <w:numId w:val="99"/>
              </w:numPr>
              <w:rPr>
                <w:noProof/>
              </w:rPr>
            </w:pPr>
            <w:r w:rsidRPr="007C42BC">
              <w:rPr>
                <w:noProof/>
              </w:rPr>
              <w:t>End breakout session.</w:t>
            </w:r>
          </w:p>
          <w:p w14:paraId="54C5CFC5" w14:textId="77777777" w:rsidR="002637A3" w:rsidRPr="007C42BC" w:rsidRDefault="002637A3" w:rsidP="00935EFA">
            <w:pPr>
              <w:pStyle w:val="TableText"/>
              <w:rPr>
                <w:noProof/>
              </w:rPr>
            </w:pPr>
            <w:r w:rsidRPr="007C42BC">
              <w:rPr>
                <w:noProof/>
              </w:rPr>
              <w:t> </w:t>
            </w:r>
          </w:p>
          <w:p w14:paraId="43C0A91C" w14:textId="77777777" w:rsidR="002637A3" w:rsidRPr="007C42BC" w:rsidRDefault="002637A3" w:rsidP="00935EFA">
            <w:pPr>
              <w:pStyle w:val="TableText"/>
              <w:rPr>
                <w:noProof/>
              </w:rPr>
            </w:pPr>
            <w:r w:rsidRPr="007C42BC">
              <w:rPr>
                <w:noProof/>
              </w:rPr>
              <w:t>At the end of the breakout session:</w:t>
            </w:r>
          </w:p>
          <w:p w14:paraId="51246A44" w14:textId="77777777" w:rsidR="002637A3" w:rsidRPr="007C42BC" w:rsidRDefault="002637A3" w:rsidP="009369BF">
            <w:pPr>
              <w:pStyle w:val="TableText"/>
              <w:numPr>
                <w:ilvl w:val="0"/>
                <w:numId w:val="99"/>
              </w:numPr>
              <w:rPr>
                <w:noProof/>
              </w:rPr>
            </w:pPr>
            <w:r w:rsidRPr="007C42BC">
              <w:rPr>
                <w:noProof/>
              </w:rPr>
              <w:t>Return participants to the main room.</w:t>
            </w:r>
          </w:p>
          <w:p w14:paraId="7D0D9D66" w14:textId="77777777" w:rsidR="002637A3" w:rsidRDefault="002637A3" w:rsidP="009369BF">
            <w:pPr>
              <w:pStyle w:val="TableText"/>
              <w:numPr>
                <w:ilvl w:val="0"/>
                <w:numId w:val="99"/>
              </w:numPr>
              <w:rPr>
                <w:noProof/>
              </w:rPr>
            </w:pPr>
            <w:r w:rsidRPr="007C42BC">
              <w:rPr>
                <w:noProof/>
              </w:rPr>
              <w:t>Pass the lead back to the Trainer.</w:t>
            </w:r>
          </w:p>
        </w:tc>
      </w:tr>
      <w:tr w:rsidR="00A32E20" w:rsidRPr="00D57074" w14:paraId="2A6A60CB" w14:textId="77777777" w:rsidTr="00A32E20">
        <w:tc>
          <w:tcPr>
            <w:tcW w:w="623" w:type="pct"/>
            <w:shd w:val="clear" w:color="auto" w:fill="auto"/>
          </w:tcPr>
          <w:p w14:paraId="200F19F9" w14:textId="77777777" w:rsidR="00A32E20" w:rsidRDefault="00A32E20" w:rsidP="00935EFA">
            <w:pPr>
              <w:pStyle w:val="TableText"/>
              <w:rPr>
                <w:noProof/>
              </w:rPr>
            </w:pPr>
            <w:r w:rsidRPr="00D47B06">
              <w:rPr>
                <w:b/>
                <w:noProof/>
              </w:rPr>
              <w:lastRenderedPageBreak/>
              <w:drawing>
                <wp:inline distT="0" distB="0" distL="0" distR="0" wp14:anchorId="4E10073E" wp14:editId="57F2A88B">
                  <wp:extent cx="502920" cy="502920"/>
                  <wp:effectExtent l="19050" t="19050" r="11430" b="11430"/>
                  <wp:docPr id="1699587634" name="Picture 1699587634"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9" w:type="pct"/>
            <w:shd w:val="clear" w:color="auto" w:fill="auto"/>
          </w:tcPr>
          <w:p w14:paraId="7E643554" w14:textId="77777777" w:rsidR="00A32E20" w:rsidRPr="000D2299" w:rsidRDefault="00A32E20" w:rsidP="00935EFA">
            <w:pPr>
              <w:pStyle w:val="TableText"/>
              <w:spacing w:before="0" w:after="120"/>
              <w:rPr>
                <w:b/>
                <w:bCs/>
              </w:rPr>
            </w:pPr>
            <w:r w:rsidRPr="000D2299">
              <w:rPr>
                <w:b/>
                <w:bCs/>
              </w:rPr>
              <w:t>DEBRIEF</w:t>
            </w:r>
          </w:p>
          <w:p w14:paraId="655EC97B" w14:textId="77777777" w:rsidR="00A32E20" w:rsidRDefault="00A32E20" w:rsidP="00935EFA">
            <w:pPr>
              <w:pStyle w:val="TableText"/>
              <w:spacing w:before="0" w:after="120"/>
            </w:pPr>
            <w:r>
              <w:t>Before showing the Exercise 3 Answer Key:</w:t>
            </w:r>
          </w:p>
          <w:p w14:paraId="0064582B" w14:textId="77777777" w:rsidR="00A32E20" w:rsidRDefault="00A32E20" w:rsidP="009369BF">
            <w:pPr>
              <w:pStyle w:val="TableText"/>
              <w:numPr>
                <w:ilvl w:val="0"/>
                <w:numId w:val="100"/>
              </w:numPr>
              <w:spacing w:before="0" w:after="120"/>
            </w:pPr>
            <w:r>
              <w:t>Invite group to briefly share their results with the entire class.</w:t>
            </w:r>
          </w:p>
          <w:p w14:paraId="24970CFD" w14:textId="77777777" w:rsidR="00A32E20" w:rsidRDefault="00A32E20" w:rsidP="009369BF">
            <w:pPr>
              <w:pStyle w:val="TableText"/>
              <w:numPr>
                <w:ilvl w:val="0"/>
                <w:numId w:val="100"/>
              </w:numPr>
              <w:spacing w:before="0" w:after="120"/>
            </w:pPr>
            <w:r>
              <w:t>Facilitate a brief discussion after all groups have shared.</w:t>
            </w:r>
          </w:p>
          <w:p w14:paraId="51DA158F" w14:textId="77777777" w:rsidR="00A32E20" w:rsidRDefault="00A32E20" w:rsidP="00935EFA">
            <w:pPr>
              <w:pStyle w:val="TableText"/>
              <w:spacing w:before="0" w:after="120"/>
            </w:pPr>
            <w:r>
              <w:t>Be prepared to provide clarity if necessary.</w:t>
            </w:r>
          </w:p>
        </w:tc>
        <w:tc>
          <w:tcPr>
            <w:tcW w:w="1248" w:type="pct"/>
            <w:shd w:val="clear" w:color="auto" w:fill="E2EFD9" w:themeFill="accent6" w:themeFillTint="33"/>
          </w:tcPr>
          <w:p w14:paraId="01F83733" w14:textId="1E803D6B" w:rsidR="00A32E20" w:rsidRPr="00F647E5" w:rsidRDefault="00A32E20" w:rsidP="009369BF">
            <w:pPr>
              <w:pStyle w:val="ListParagraph"/>
              <w:numPr>
                <w:ilvl w:val="0"/>
                <w:numId w:val="101"/>
              </w:numPr>
              <w:spacing w:after="120" w:line="276" w:lineRule="auto"/>
            </w:pPr>
            <w:r>
              <w:t>Continue to monitor the Chat and be prepared to unmute participants if they have input.</w:t>
            </w:r>
          </w:p>
        </w:tc>
      </w:tr>
      <w:tr w:rsidR="00977BD4" w:rsidRPr="00D57074" w14:paraId="2EB43F5A" w14:textId="77777777" w:rsidTr="00A32E20">
        <w:tc>
          <w:tcPr>
            <w:tcW w:w="623" w:type="pct"/>
            <w:shd w:val="clear" w:color="auto" w:fill="auto"/>
          </w:tcPr>
          <w:p w14:paraId="29D4BEDE" w14:textId="77777777" w:rsidR="00977BD4" w:rsidRDefault="00977BD4" w:rsidP="00935EFA">
            <w:pPr>
              <w:pStyle w:val="TableText"/>
              <w:ind w:left="0"/>
              <w:rPr>
                <w:noProof/>
              </w:rPr>
            </w:pPr>
            <w:r>
              <w:rPr>
                <w:noProof/>
              </w:rPr>
              <w:lastRenderedPageBreak/>
              <w:drawing>
                <wp:inline distT="0" distB="0" distL="0" distR="0" wp14:anchorId="7945B137" wp14:editId="01AC8857">
                  <wp:extent cx="502920" cy="476097"/>
                  <wp:effectExtent l="19050" t="19050" r="11430" b="19685"/>
                  <wp:docPr id="1669498877" name="Picture 1669498877"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1AB1A98" w14:textId="1E583A67" w:rsidR="00977BD4" w:rsidRPr="00D47B06" w:rsidRDefault="00977BD4" w:rsidP="00935EFA">
            <w:pPr>
              <w:pStyle w:val="TableText"/>
              <w:rPr>
                <w:noProof/>
              </w:rPr>
            </w:pPr>
            <w:r>
              <w:t>Slide 3</w:t>
            </w:r>
            <w:r w:rsidR="00DE2131">
              <w:t>8</w:t>
            </w:r>
          </w:p>
        </w:tc>
        <w:tc>
          <w:tcPr>
            <w:tcW w:w="3129" w:type="pct"/>
            <w:shd w:val="clear" w:color="auto" w:fill="auto"/>
          </w:tcPr>
          <w:p w14:paraId="7C283226" w14:textId="77777777" w:rsidR="00977BD4" w:rsidRPr="000B17C3" w:rsidRDefault="00977BD4" w:rsidP="00935EFA">
            <w:pPr>
              <w:pStyle w:val="Figure"/>
              <w:rPr>
                <w:bCs/>
              </w:rPr>
            </w:pPr>
            <w:r>
              <w:rPr>
                <w:noProof/>
              </w:rPr>
              <w:drawing>
                <wp:inline distT="0" distB="0" distL="0" distR="0" wp14:anchorId="52F720BC" wp14:editId="2892E0C6">
                  <wp:extent cx="3446272" cy="1938528"/>
                  <wp:effectExtent l="19050" t="19050" r="20955" b="24130"/>
                  <wp:docPr id="2127192268" name="Picture 2127192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7192268" name="Picture 2127192268"/>
                          <pic:cNvPicPr/>
                        </pic:nvPicPr>
                        <pic:blipFill>
                          <a:blip r:embed="rId71"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8" w:type="pct"/>
            <w:shd w:val="clear" w:color="auto" w:fill="auto"/>
          </w:tcPr>
          <w:p w14:paraId="2D18E274" w14:textId="77777777" w:rsidR="00977BD4" w:rsidRDefault="00977BD4" w:rsidP="00935EFA">
            <w:pPr>
              <w:pStyle w:val="TableText"/>
              <w:rPr>
                <w:noProof/>
              </w:rPr>
            </w:pPr>
          </w:p>
        </w:tc>
      </w:tr>
      <w:tr w:rsidR="00977BD4" w:rsidRPr="00D57074" w14:paraId="3FF21366" w14:textId="77777777" w:rsidTr="00A32E20">
        <w:tc>
          <w:tcPr>
            <w:tcW w:w="623" w:type="pct"/>
            <w:shd w:val="clear" w:color="auto" w:fill="auto"/>
          </w:tcPr>
          <w:p w14:paraId="273E9C1B" w14:textId="607D792C" w:rsidR="00977BD4" w:rsidRDefault="00A56B7E" w:rsidP="00620C6D">
            <w:pPr>
              <w:pStyle w:val="TableText"/>
              <w:ind w:left="0"/>
              <w:rPr>
                <w:noProof/>
              </w:rPr>
            </w:pPr>
            <w:r>
              <w:rPr>
                <w:noProof/>
              </w:rPr>
              <w:drawing>
                <wp:inline distT="0" distB="0" distL="0" distR="0" wp14:anchorId="489E82D9" wp14:editId="271DF801">
                  <wp:extent cx="504825" cy="504825"/>
                  <wp:effectExtent l="19050" t="19050" r="28575" b="28575"/>
                  <wp:docPr id="1561903662" name="Picture 156190366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27F7740E" w14:textId="668CB1F8" w:rsidR="00977BD4" w:rsidRDefault="00DE2131" w:rsidP="00DE2131">
            <w:pPr>
              <w:pStyle w:val="Figure"/>
              <w:jc w:val="left"/>
              <w:rPr>
                <w:noProof/>
              </w:rPr>
            </w:pPr>
            <w:r w:rsidRPr="00DE2131">
              <w:rPr>
                <w:noProof/>
              </w:rPr>
              <w:t>What might be some short-term and long-term corrective actions you would put in place to ensure this wouldn’t happen again?</w:t>
            </w:r>
          </w:p>
        </w:tc>
        <w:tc>
          <w:tcPr>
            <w:tcW w:w="1248" w:type="pct"/>
            <w:shd w:val="clear" w:color="auto" w:fill="auto"/>
          </w:tcPr>
          <w:p w14:paraId="5B2BF20F" w14:textId="77777777" w:rsidR="00977BD4" w:rsidRDefault="00977BD4" w:rsidP="00620C6D">
            <w:pPr>
              <w:pStyle w:val="TableText"/>
              <w:rPr>
                <w:noProof/>
              </w:rPr>
            </w:pPr>
          </w:p>
        </w:tc>
      </w:tr>
      <w:tr w:rsidR="00620C6D" w:rsidRPr="00D57074" w14:paraId="61E346D3" w14:textId="77777777" w:rsidTr="00A32E20">
        <w:tc>
          <w:tcPr>
            <w:tcW w:w="623" w:type="pct"/>
            <w:shd w:val="clear" w:color="auto" w:fill="auto"/>
          </w:tcPr>
          <w:p w14:paraId="1B32D3E4" w14:textId="77777777" w:rsidR="00620C6D" w:rsidRDefault="00620C6D" w:rsidP="00620C6D">
            <w:pPr>
              <w:pStyle w:val="TableText"/>
              <w:ind w:left="0"/>
              <w:rPr>
                <w:noProof/>
              </w:rPr>
            </w:pPr>
            <w:r>
              <w:rPr>
                <w:noProof/>
              </w:rPr>
              <w:drawing>
                <wp:inline distT="0" distB="0" distL="0" distR="0" wp14:anchorId="42569E3E" wp14:editId="10019083">
                  <wp:extent cx="502920" cy="476097"/>
                  <wp:effectExtent l="19050" t="19050" r="11430" b="19685"/>
                  <wp:docPr id="1475983466" name="Picture 1475983466"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0897894" w14:textId="2B0DDCE6" w:rsidR="00620C6D" w:rsidRPr="00D47B06" w:rsidRDefault="00620C6D" w:rsidP="00620C6D">
            <w:pPr>
              <w:pStyle w:val="TableText"/>
              <w:rPr>
                <w:noProof/>
              </w:rPr>
            </w:pPr>
            <w:r>
              <w:t>Slide 3</w:t>
            </w:r>
            <w:r w:rsidR="00DE2131">
              <w:t>9</w:t>
            </w:r>
          </w:p>
        </w:tc>
        <w:tc>
          <w:tcPr>
            <w:tcW w:w="3129" w:type="pct"/>
            <w:shd w:val="clear" w:color="auto" w:fill="auto"/>
          </w:tcPr>
          <w:p w14:paraId="24E38981" w14:textId="271198DB" w:rsidR="00620C6D" w:rsidRPr="000B17C3" w:rsidRDefault="00620C6D" w:rsidP="00C23F87">
            <w:pPr>
              <w:pStyle w:val="Figure"/>
              <w:rPr>
                <w:bCs/>
              </w:rPr>
            </w:pPr>
            <w:r>
              <w:rPr>
                <w:noProof/>
              </w:rPr>
              <w:drawing>
                <wp:inline distT="0" distB="0" distL="0" distR="0" wp14:anchorId="6921C3ED" wp14:editId="1D437DFE">
                  <wp:extent cx="3446272" cy="1938528"/>
                  <wp:effectExtent l="19050" t="19050" r="20955" b="24130"/>
                  <wp:docPr id="1560856616" name="Picture 1560856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856616" name="Picture 1560856616"/>
                          <pic:cNvPicPr/>
                        </pic:nvPicPr>
                        <pic:blipFill>
                          <a:blip r:embed="rId72"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8" w:type="pct"/>
            <w:shd w:val="clear" w:color="auto" w:fill="auto"/>
          </w:tcPr>
          <w:p w14:paraId="481ED522" w14:textId="77777777" w:rsidR="00620C6D" w:rsidRDefault="00620C6D" w:rsidP="00620C6D">
            <w:pPr>
              <w:pStyle w:val="TableText"/>
              <w:rPr>
                <w:noProof/>
              </w:rPr>
            </w:pPr>
          </w:p>
        </w:tc>
      </w:tr>
      <w:tr w:rsidR="00620C6D" w:rsidRPr="00D57074" w14:paraId="3F9E3ED2" w14:textId="77777777" w:rsidTr="00A32E20">
        <w:tc>
          <w:tcPr>
            <w:tcW w:w="623" w:type="pct"/>
            <w:shd w:val="clear" w:color="auto" w:fill="auto"/>
          </w:tcPr>
          <w:p w14:paraId="4B14D96C" w14:textId="54DB35DF" w:rsidR="00620C6D" w:rsidRPr="00D47B06" w:rsidRDefault="00620C6D" w:rsidP="00620C6D">
            <w:pPr>
              <w:pStyle w:val="TableText"/>
              <w:rPr>
                <w:noProof/>
              </w:rPr>
            </w:pPr>
            <w:r>
              <w:rPr>
                <w:noProof/>
              </w:rPr>
              <w:drawing>
                <wp:inline distT="0" distB="0" distL="0" distR="0" wp14:anchorId="78AE7FEE" wp14:editId="44E1D7BB">
                  <wp:extent cx="504825" cy="504825"/>
                  <wp:effectExtent l="19050" t="19050" r="28575" b="28575"/>
                  <wp:docPr id="652324273" name="Picture 652324273"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77E03CC6" w14:textId="77777777" w:rsidR="00D51BDF" w:rsidRPr="00D51BDF" w:rsidRDefault="00D51BDF" w:rsidP="00D51BDF">
            <w:pPr>
              <w:pStyle w:val="TableText"/>
              <w:spacing w:after="120"/>
            </w:pPr>
            <w:r w:rsidRPr="00D51BDF">
              <w:rPr>
                <w:u w:val="single"/>
              </w:rPr>
              <w:t xml:space="preserve">Short-term: </w:t>
            </w:r>
          </w:p>
          <w:p w14:paraId="70888192" w14:textId="77777777" w:rsidR="00D51BDF" w:rsidRPr="00D51BDF" w:rsidRDefault="00D51BDF" w:rsidP="00D51BDF">
            <w:pPr>
              <w:pStyle w:val="TableText"/>
              <w:numPr>
                <w:ilvl w:val="0"/>
                <w:numId w:val="104"/>
              </w:numPr>
              <w:spacing w:after="120"/>
            </w:pPr>
            <w:r w:rsidRPr="00D51BDF">
              <w:t>Implementation of employee screening to ensure no employees worked while ill.</w:t>
            </w:r>
          </w:p>
          <w:p w14:paraId="3FDFB1CE" w14:textId="3EE41305" w:rsidR="00D51BDF" w:rsidRPr="00D51BDF" w:rsidRDefault="00D51BDF" w:rsidP="00D51BDF">
            <w:pPr>
              <w:pStyle w:val="TableText"/>
              <w:numPr>
                <w:ilvl w:val="0"/>
                <w:numId w:val="104"/>
              </w:numPr>
              <w:spacing w:after="120"/>
            </w:pPr>
            <w:r w:rsidRPr="00D51BDF">
              <w:t xml:space="preserve">Instruct the restaurant to clean and sanitize with a product effective against </w:t>
            </w:r>
            <w:r w:rsidR="00974248">
              <w:t>Norovirus</w:t>
            </w:r>
            <w:r w:rsidRPr="00D51BDF">
              <w:t>.</w:t>
            </w:r>
          </w:p>
          <w:p w14:paraId="03B4F7BE" w14:textId="627F2EDE" w:rsidR="00D51BDF" w:rsidRPr="00D51BDF" w:rsidRDefault="00D51BDF" w:rsidP="00D51BDF">
            <w:pPr>
              <w:pStyle w:val="TableText"/>
              <w:numPr>
                <w:ilvl w:val="0"/>
                <w:numId w:val="104"/>
              </w:numPr>
              <w:spacing w:after="120"/>
            </w:pPr>
            <w:r w:rsidRPr="00D51BDF">
              <w:t xml:space="preserve">Provide education on the importance of hand-hygiene and not touching ready-to-eat foods with bare hands to stop the spread of </w:t>
            </w:r>
            <w:r w:rsidR="00974248">
              <w:t>Norovirus</w:t>
            </w:r>
            <w:r w:rsidRPr="00D51BDF">
              <w:t>, and encourage reporting of all symptoms of vomiting and diarrhea to management regardless of the reason.</w:t>
            </w:r>
          </w:p>
          <w:p w14:paraId="5090E793" w14:textId="77777777" w:rsidR="00D51BDF" w:rsidRPr="00D51BDF" w:rsidRDefault="00D51BDF" w:rsidP="00D51BDF">
            <w:pPr>
              <w:pStyle w:val="TableText"/>
              <w:spacing w:after="120"/>
            </w:pPr>
            <w:r w:rsidRPr="00D51BDF">
              <w:rPr>
                <w:u w:val="single"/>
              </w:rPr>
              <w:t>Long-term:</w:t>
            </w:r>
          </w:p>
          <w:p w14:paraId="6210CB0A" w14:textId="77777777" w:rsidR="00D51BDF" w:rsidRPr="00D51BDF" w:rsidRDefault="00D51BDF" w:rsidP="00D51BDF">
            <w:pPr>
              <w:pStyle w:val="TableText"/>
              <w:numPr>
                <w:ilvl w:val="0"/>
                <w:numId w:val="105"/>
              </w:numPr>
              <w:spacing w:after="120"/>
            </w:pPr>
            <w:r w:rsidRPr="00D51BDF">
              <w:t xml:space="preserve">Hold multiple trainings year on proper hand-hygiene and how to minimize bare-hand contact. </w:t>
            </w:r>
          </w:p>
          <w:p w14:paraId="394A3A44" w14:textId="77777777" w:rsidR="00D51BDF" w:rsidRPr="00D51BDF" w:rsidRDefault="00D51BDF" w:rsidP="00D51BDF">
            <w:pPr>
              <w:pStyle w:val="TableText"/>
              <w:numPr>
                <w:ilvl w:val="0"/>
                <w:numId w:val="105"/>
              </w:numPr>
              <w:spacing w:after="120"/>
            </w:pPr>
            <w:r w:rsidRPr="00D51BDF">
              <w:t xml:space="preserve">Create an employee contract that lists out all of the symptoms they should report and other illness </w:t>
            </w:r>
            <w:r w:rsidRPr="00D51BDF">
              <w:lastRenderedPageBreak/>
              <w:t>reporting expectations and has food workers sign and review on an annual basis.  </w:t>
            </w:r>
          </w:p>
          <w:p w14:paraId="79E5E0D8" w14:textId="6909B468" w:rsidR="00620C6D" w:rsidRPr="0066183F" w:rsidRDefault="00D51BDF" w:rsidP="00D51BDF">
            <w:pPr>
              <w:pStyle w:val="TableText"/>
              <w:numPr>
                <w:ilvl w:val="0"/>
                <w:numId w:val="105"/>
              </w:numPr>
              <w:spacing w:after="120"/>
            </w:pPr>
            <w:r w:rsidRPr="00D51BDF">
              <w:t>Instill strong food safety culture and ensure employees are not punished if call out sick. Management influences food safety attitudes, perceptions, and opinions. Ensure management provides oversight and reinforces food safety practices with training (focus on the public health reasoning) and reminders.</w:t>
            </w:r>
          </w:p>
        </w:tc>
        <w:tc>
          <w:tcPr>
            <w:tcW w:w="1248" w:type="pct"/>
            <w:shd w:val="clear" w:color="auto" w:fill="auto"/>
          </w:tcPr>
          <w:p w14:paraId="02EFABCB" w14:textId="77777777" w:rsidR="00620C6D" w:rsidRDefault="00620C6D" w:rsidP="00620C6D">
            <w:pPr>
              <w:pStyle w:val="TableText"/>
              <w:rPr>
                <w:noProof/>
              </w:rPr>
            </w:pPr>
          </w:p>
        </w:tc>
      </w:tr>
      <w:tr w:rsidR="00D51BDF" w:rsidRPr="00D57074" w14:paraId="331D0ADB" w14:textId="77777777" w:rsidTr="00D932E1">
        <w:tc>
          <w:tcPr>
            <w:tcW w:w="623" w:type="pct"/>
            <w:shd w:val="clear" w:color="auto" w:fill="auto"/>
          </w:tcPr>
          <w:p w14:paraId="2EC6AF43" w14:textId="77777777" w:rsidR="00D51BDF" w:rsidRDefault="00D51BDF" w:rsidP="00D932E1">
            <w:pPr>
              <w:pStyle w:val="TableText"/>
              <w:ind w:left="0"/>
              <w:rPr>
                <w:noProof/>
              </w:rPr>
            </w:pPr>
            <w:r>
              <w:rPr>
                <w:noProof/>
              </w:rPr>
              <w:drawing>
                <wp:inline distT="0" distB="0" distL="0" distR="0" wp14:anchorId="336EA646" wp14:editId="36EDA711">
                  <wp:extent cx="502920" cy="476097"/>
                  <wp:effectExtent l="19050" t="19050" r="11430" b="19685"/>
                  <wp:docPr id="35" name="Picture 3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173E7B61" w14:textId="057A2CF0" w:rsidR="00D51BDF" w:rsidRPr="00D47B06" w:rsidRDefault="00D51BDF" w:rsidP="00D932E1">
            <w:pPr>
              <w:pStyle w:val="TableText"/>
              <w:rPr>
                <w:noProof/>
              </w:rPr>
            </w:pPr>
            <w:r>
              <w:t>Slide 40</w:t>
            </w:r>
          </w:p>
        </w:tc>
        <w:tc>
          <w:tcPr>
            <w:tcW w:w="3129" w:type="pct"/>
            <w:shd w:val="clear" w:color="auto" w:fill="auto"/>
          </w:tcPr>
          <w:p w14:paraId="530FEA24" w14:textId="77777777" w:rsidR="00D51BDF" w:rsidRPr="000B17C3" w:rsidRDefault="00D51BDF" w:rsidP="00D932E1">
            <w:pPr>
              <w:pStyle w:val="Figure"/>
              <w:rPr>
                <w:bCs/>
              </w:rPr>
            </w:pPr>
            <w:r>
              <w:rPr>
                <w:noProof/>
              </w:rPr>
              <w:drawing>
                <wp:inline distT="0" distB="0" distL="0" distR="0" wp14:anchorId="562F16A2" wp14:editId="246F45F7">
                  <wp:extent cx="3446272" cy="1938528"/>
                  <wp:effectExtent l="19050" t="19050" r="20955" b="2413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73"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8" w:type="pct"/>
            <w:shd w:val="clear" w:color="auto" w:fill="auto"/>
          </w:tcPr>
          <w:p w14:paraId="24963FDF" w14:textId="77777777" w:rsidR="00D51BDF" w:rsidRDefault="00D51BDF" w:rsidP="00D932E1">
            <w:pPr>
              <w:pStyle w:val="TableText"/>
              <w:rPr>
                <w:noProof/>
              </w:rPr>
            </w:pPr>
          </w:p>
        </w:tc>
      </w:tr>
      <w:tr w:rsidR="00D51BDF" w:rsidRPr="00D57074" w14:paraId="6C19C385" w14:textId="77777777" w:rsidTr="00D932E1">
        <w:tc>
          <w:tcPr>
            <w:tcW w:w="623" w:type="pct"/>
            <w:shd w:val="clear" w:color="auto" w:fill="auto"/>
          </w:tcPr>
          <w:p w14:paraId="7C3639EA" w14:textId="77777777" w:rsidR="00D51BDF" w:rsidRPr="00D47B06" w:rsidRDefault="00D51BDF" w:rsidP="00D932E1">
            <w:pPr>
              <w:pStyle w:val="TableText"/>
              <w:rPr>
                <w:noProof/>
              </w:rPr>
            </w:pPr>
            <w:r>
              <w:rPr>
                <w:noProof/>
              </w:rPr>
              <w:drawing>
                <wp:inline distT="0" distB="0" distL="0" distR="0" wp14:anchorId="54F5E2D0" wp14:editId="5D34926A">
                  <wp:extent cx="504825" cy="504825"/>
                  <wp:effectExtent l="19050" t="19050" r="28575" b="28575"/>
                  <wp:docPr id="39" name="Picture 3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5361F46A" w14:textId="77777777" w:rsidR="00D51BDF" w:rsidRPr="00D51BDF" w:rsidRDefault="00D51BDF" w:rsidP="00D51BDF">
            <w:pPr>
              <w:pStyle w:val="TableText"/>
              <w:spacing w:after="120"/>
            </w:pPr>
            <w:r w:rsidRPr="00D51BDF">
              <w:rPr>
                <w:u w:val="single"/>
              </w:rPr>
              <w:t xml:space="preserve">Community Level: </w:t>
            </w:r>
          </w:p>
          <w:p w14:paraId="6FEA6A9C" w14:textId="77777777" w:rsidR="00D51BDF" w:rsidRPr="00D51BDF" w:rsidRDefault="00D51BDF" w:rsidP="00D51BDF">
            <w:pPr>
              <w:pStyle w:val="TableText"/>
              <w:spacing w:after="120"/>
            </w:pPr>
            <w:r w:rsidRPr="00D51BDF">
              <w:t>-Findings from outbreaks can reduce future foodborne illness outbreaks by providing corrective actions to outbreak establishments</w:t>
            </w:r>
          </w:p>
          <w:p w14:paraId="0F08D64A" w14:textId="77777777" w:rsidR="00D51BDF" w:rsidRPr="00D51BDF" w:rsidRDefault="00D51BDF" w:rsidP="00D51BDF">
            <w:pPr>
              <w:pStyle w:val="TableText"/>
              <w:spacing w:after="120"/>
            </w:pPr>
            <w:r w:rsidRPr="00D51BDF">
              <w:t xml:space="preserve">-Your investigations can help influence policy. For example, New York City used findings from their environmental assessments to support a policy for mandatory paid sick leave in all establishments within their jurisdiction. </w:t>
            </w:r>
          </w:p>
          <w:p w14:paraId="611192D9" w14:textId="77777777" w:rsidR="00D51BDF" w:rsidRPr="00D51BDF" w:rsidRDefault="00D51BDF" w:rsidP="00D51BDF">
            <w:pPr>
              <w:pStyle w:val="TableText"/>
              <w:spacing w:after="120"/>
            </w:pPr>
            <w:r w:rsidRPr="00D51BDF">
              <w:rPr>
                <w:u w:val="single"/>
              </w:rPr>
              <w:t>National Level:</w:t>
            </w:r>
          </w:p>
          <w:p w14:paraId="7A3B70FC" w14:textId="77777777" w:rsidR="00D51BDF" w:rsidRPr="00D51BDF" w:rsidRDefault="00D51BDF" w:rsidP="00D51BDF">
            <w:pPr>
              <w:pStyle w:val="TableText"/>
              <w:spacing w:after="120"/>
            </w:pPr>
            <w:r w:rsidRPr="00D51BDF">
              <w:t xml:space="preserve">-Data from environmental assessments were used to inform CIFOR’s outbreak response guidelines and the revision of Epi-Ready, a foodborne illness response training. </w:t>
            </w:r>
          </w:p>
          <w:p w14:paraId="76111573" w14:textId="3BD81195" w:rsidR="00D51BDF" w:rsidRPr="0066183F" w:rsidRDefault="00D51BDF" w:rsidP="00D51BDF">
            <w:pPr>
              <w:pStyle w:val="TableText"/>
              <w:spacing w:after="120"/>
            </w:pPr>
            <w:r w:rsidRPr="00D51BDF">
              <w:t>-These data can also provide evidence for policies, such as support for new food code provisions. They can also inform practice at food establishments. We have great example on the next slid</w:t>
            </w:r>
            <w:r>
              <w:t>e.</w:t>
            </w:r>
          </w:p>
        </w:tc>
        <w:tc>
          <w:tcPr>
            <w:tcW w:w="1248" w:type="pct"/>
            <w:shd w:val="clear" w:color="auto" w:fill="auto"/>
          </w:tcPr>
          <w:p w14:paraId="0870D7F7" w14:textId="77777777" w:rsidR="00D51BDF" w:rsidRDefault="00D51BDF" w:rsidP="00D932E1">
            <w:pPr>
              <w:pStyle w:val="TableText"/>
              <w:rPr>
                <w:noProof/>
              </w:rPr>
            </w:pPr>
          </w:p>
        </w:tc>
      </w:tr>
      <w:tr w:rsidR="00620C6D" w:rsidRPr="00D57074" w14:paraId="05BD890F" w14:textId="77777777" w:rsidTr="00A32E20">
        <w:tc>
          <w:tcPr>
            <w:tcW w:w="623" w:type="pct"/>
            <w:shd w:val="clear" w:color="auto" w:fill="auto"/>
          </w:tcPr>
          <w:p w14:paraId="33C78B75" w14:textId="77777777" w:rsidR="00620C6D" w:rsidRDefault="00620C6D" w:rsidP="00620C6D">
            <w:pPr>
              <w:pStyle w:val="TableText"/>
              <w:ind w:left="0"/>
              <w:rPr>
                <w:noProof/>
              </w:rPr>
            </w:pPr>
            <w:r>
              <w:rPr>
                <w:noProof/>
              </w:rPr>
              <w:lastRenderedPageBreak/>
              <w:drawing>
                <wp:inline distT="0" distB="0" distL="0" distR="0" wp14:anchorId="23237F5D" wp14:editId="23D9CCA2">
                  <wp:extent cx="502920" cy="476097"/>
                  <wp:effectExtent l="19050" t="19050" r="11430" b="19685"/>
                  <wp:docPr id="157906889" name="Picture 157906889"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994E46F" w14:textId="3AE737E6" w:rsidR="00620C6D" w:rsidRPr="00D47B06" w:rsidRDefault="00620C6D" w:rsidP="00620C6D">
            <w:pPr>
              <w:pStyle w:val="TableText"/>
              <w:rPr>
                <w:noProof/>
              </w:rPr>
            </w:pPr>
            <w:r>
              <w:t xml:space="preserve">Slide </w:t>
            </w:r>
            <w:r w:rsidR="00DE2131">
              <w:t>4</w:t>
            </w:r>
            <w:r w:rsidR="00D51BDF">
              <w:t>1</w:t>
            </w:r>
          </w:p>
        </w:tc>
        <w:tc>
          <w:tcPr>
            <w:tcW w:w="3129" w:type="pct"/>
            <w:shd w:val="clear" w:color="auto" w:fill="auto"/>
          </w:tcPr>
          <w:p w14:paraId="100C703C" w14:textId="758C1F04" w:rsidR="00620C6D" w:rsidRPr="000B17C3" w:rsidRDefault="00620C6D" w:rsidP="00C23F87">
            <w:pPr>
              <w:pStyle w:val="Figure"/>
              <w:rPr>
                <w:bCs/>
              </w:rPr>
            </w:pPr>
            <w:r>
              <w:rPr>
                <w:noProof/>
              </w:rPr>
              <w:drawing>
                <wp:inline distT="0" distB="0" distL="0" distR="0" wp14:anchorId="1B8ED730" wp14:editId="7D1289A1">
                  <wp:extent cx="3446272" cy="1938528"/>
                  <wp:effectExtent l="19050" t="19050" r="20955" b="24130"/>
                  <wp:docPr id="1527404146" name="Picture 1527404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404146" name="Picture 1527404146"/>
                          <pic:cNvPicPr/>
                        </pic:nvPicPr>
                        <pic:blipFill>
                          <a:blip r:embed="rId74"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8" w:type="pct"/>
            <w:shd w:val="clear" w:color="auto" w:fill="auto"/>
          </w:tcPr>
          <w:p w14:paraId="483A7594" w14:textId="77777777" w:rsidR="00620C6D" w:rsidRDefault="00620C6D" w:rsidP="00620C6D">
            <w:pPr>
              <w:pStyle w:val="TableText"/>
              <w:rPr>
                <w:noProof/>
              </w:rPr>
            </w:pPr>
          </w:p>
        </w:tc>
      </w:tr>
      <w:tr w:rsidR="00620C6D" w:rsidRPr="00D57074" w14:paraId="4F58232A" w14:textId="77777777" w:rsidTr="00D018D9">
        <w:tc>
          <w:tcPr>
            <w:tcW w:w="623" w:type="pct"/>
            <w:shd w:val="clear" w:color="auto" w:fill="auto"/>
          </w:tcPr>
          <w:p w14:paraId="46B99D2A" w14:textId="79BDCBDA" w:rsidR="00620C6D" w:rsidRPr="00D47B06" w:rsidRDefault="00620C6D" w:rsidP="00620C6D">
            <w:pPr>
              <w:pStyle w:val="TableText"/>
              <w:rPr>
                <w:noProof/>
              </w:rPr>
            </w:pPr>
            <w:r>
              <w:rPr>
                <w:noProof/>
              </w:rPr>
              <w:drawing>
                <wp:inline distT="0" distB="0" distL="0" distR="0" wp14:anchorId="01426D06" wp14:editId="536B7A02">
                  <wp:extent cx="504825" cy="504825"/>
                  <wp:effectExtent l="19050" t="19050" r="28575" b="28575"/>
                  <wp:docPr id="2136045922" name="Picture 213604592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7D6CBBEB" w14:textId="77777777" w:rsidR="00D51BDF" w:rsidRPr="00D51BDF" w:rsidRDefault="00D51BDF" w:rsidP="00D51BDF">
            <w:pPr>
              <w:pStyle w:val="TableText"/>
              <w:rPr>
                <w:b/>
                <w:bCs/>
              </w:rPr>
            </w:pPr>
            <w:r w:rsidRPr="00D51BDF">
              <w:rPr>
                <w:b/>
                <w:bCs/>
              </w:rPr>
              <w:t xml:space="preserve">Food Code: </w:t>
            </w:r>
          </w:p>
          <w:p w14:paraId="4F720F32" w14:textId="542C3E70" w:rsidR="00D51BDF" w:rsidRPr="00D51BDF" w:rsidRDefault="00D51BDF" w:rsidP="00D51BDF">
            <w:pPr>
              <w:pStyle w:val="TableText"/>
            </w:pPr>
            <w:r w:rsidRPr="00D51BDF">
              <w:t xml:space="preserve">Data from outbreaks helps influence changes to The Food Code. One study showed that states that adopted key provisions from the Food Code had lower rates of foodborne </w:t>
            </w:r>
            <w:r w:rsidR="00974248">
              <w:t>Norovirus</w:t>
            </w:r>
            <w:r w:rsidRPr="00D51BDF">
              <w:t xml:space="preserve"> outbreaks. </w:t>
            </w:r>
          </w:p>
          <w:p w14:paraId="65BDCF7F" w14:textId="77777777" w:rsidR="00D51BDF" w:rsidRPr="00D51BDF" w:rsidRDefault="00D51BDF" w:rsidP="00D51BDF">
            <w:pPr>
              <w:pStyle w:val="TableText"/>
              <w:spacing w:after="120"/>
              <w:rPr>
                <w:b/>
                <w:bCs/>
              </w:rPr>
            </w:pPr>
            <w:r w:rsidRPr="00D51BDF">
              <w:rPr>
                <w:b/>
                <w:bCs/>
              </w:rPr>
              <w:t xml:space="preserve">Kitchen Manager Certification Infographic: </w:t>
            </w:r>
          </w:p>
          <w:p w14:paraId="59CF3C08" w14:textId="58C29BC0" w:rsidR="00620C6D" w:rsidRPr="000B17C3" w:rsidRDefault="00D51BDF" w:rsidP="00D51BDF">
            <w:pPr>
              <w:pStyle w:val="TableText"/>
              <w:spacing w:after="120"/>
            </w:pPr>
            <w:r w:rsidRPr="00D51BDF">
              <w:t xml:space="preserve">Outbreak data also influences infographics and guides used in retail food establishments. The infographic on the right is available on the CDC website and describes the importance of kitchen manager certification. </w:t>
            </w:r>
          </w:p>
        </w:tc>
        <w:tc>
          <w:tcPr>
            <w:tcW w:w="1248" w:type="pct"/>
            <w:shd w:val="clear" w:color="auto" w:fill="E2EFD9" w:themeFill="accent6" w:themeFillTint="33"/>
          </w:tcPr>
          <w:p w14:paraId="3DC54780" w14:textId="77777777" w:rsidR="00620C6D" w:rsidRDefault="00D018D9" w:rsidP="00620C6D">
            <w:pPr>
              <w:pStyle w:val="TableText"/>
              <w:rPr>
                <w:noProof/>
              </w:rPr>
            </w:pPr>
            <w:r>
              <w:rPr>
                <w:noProof/>
              </w:rPr>
              <w:t>Drop the website link into the Chat.</w:t>
            </w:r>
          </w:p>
          <w:p w14:paraId="04241504" w14:textId="77777777" w:rsidR="00F1057D" w:rsidRDefault="00F1057D" w:rsidP="00620C6D">
            <w:pPr>
              <w:pStyle w:val="TableText"/>
              <w:rPr>
                <w:noProof/>
              </w:rPr>
            </w:pPr>
          </w:p>
          <w:p w14:paraId="7E3EEEB2" w14:textId="485C0980" w:rsidR="00F1057D" w:rsidRDefault="00C15157" w:rsidP="00620C6D">
            <w:pPr>
              <w:pStyle w:val="TableText"/>
              <w:rPr>
                <w:noProof/>
              </w:rPr>
            </w:pPr>
            <w:hyperlink r:id="rId75" w:history="1">
              <w:r w:rsidR="00F1057D" w:rsidRPr="00AF5B6A">
                <w:rPr>
                  <w:rStyle w:val="Hyperlink"/>
                  <w:b/>
                  <w:bCs/>
                  <w:noProof/>
                  <w:sz w:val="20"/>
                </w:rPr>
                <w:t>https://www.cdc.gov/restaurant-food-safety/site.html</w:t>
              </w:r>
            </w:hyperlink>
          </w:p>
        </w:tc>
      </w:tr>
    </w:tbl>
    <w:p w14:paraId="06E8F31E" w14:textId="7E5B2A15" w:rsidR="009D64F9" w:rsidRDefault="009D64F9"/>
    <w:p w14:paraId="5C265A43" w14:textId="4660DAA8" w:rsidR="009D64F9" w:rsidRPr="003F74B1" w:rsidRDefault="009D64F9" w:rsidP="009D64F9">
      <w:pPr>
        <w:pStyle w:val="Heading3"/>
      </w:pPr>
      <w:bookmarkStart w:id="23" w:name="_Toc174386687"/>
      <w:r>
        <w:t>Take Home Points</w:t>
      </w:r>
      <w:bookmarkEnd w:id="23"/>
    </w:p>
    <w:tbl>
      <w:tblPr>
        <w:tblStyle w:val="TableGrid"/>
        <w:tblW w:w="5000" w:type="pct"/>
        <w:tblLayout w:type="fixed"/>
        <w:tblLook w:val="04A0" w:firstRow="1" w:lastRow="0" w:firstColumn="1" w:lastColumn="0" w:noHBand="0" w:noVBand="1"/>
      </w:tblPr>
      <w:tblGrid>
        <w:gridCol w:w="1165"/>
        <w:gridCol w:w="5670"/>
        <w:gridCol w:w="2515"/>
      </w:tblGrid>
      <w:tr w:rsidR="00EB5E8A" w:rsidRPr="00D57074" w14:paraId="74952B4E" w14:textId="77777777" w:rsidTr="0036079A">
        <w:tc>
          <w:tcPr>
            <w:tcW w:w="623" w:type="pct"/>
            <w:shd w:val="clear" w:color="auto" w:fill="auto"/>
          </w:tcPr>
          <w:p w14:paraId="6225EC1A" w14:textId="77777777" w:rsidR="00EB5E8A" w:rsidRDefault="00EB5E8A" w:rsidP="00935EFA">
            <w:pPr>
              <w:pStyle w:val="TableText"/>
              <w:ind w:left="0"/>
              <w:rPr>
                <w:noProof/>
              </w:rPr>
            </w:pPr>
            <w:r>
              <w:rPr>
                <w:noProof/>
              </w:rPr>
              <w:drawing>
                <wp:inline distT="0" distB="0" distL="0" distR="0" wp14:anchorId="36E0E049" wp14:editId="6C092D34">
                  <wp:extent cx="502920" cy="476097"/>
                  <wp:effectExtent l="19050" t="19050" r="11430" b="19685"/>
                  <wp:docPr id="2017976672" name="Picture 201797667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3DF9894" w14:textId="4ECD91B6" w:rsidR="00EB5E8A" w:rsidRPr="00D47B06" w:rsidRDefault="00EB5E8A" w:rsidP="00935EFA">
            <w:pPr>
              <w:pStyle w:val="TableText"/>
              <w:rPr>
                <w:noProof/>
              </w:rPr>
            </w:pPr>
            <w:r>
              <w:t xml:space="preserve">Slide </w:t>
            </w:r>
            <w:r w:rsidR="00D51BDF">
              <w:t>42</w:t>
            </w:r>
          </w:p>
        </w:tc>
        <w:tc>
          <w:tcPr>
            <w:tcW w:w="3032" w:type="pct"/>
            <w:shd w:val="clear" w:color="auto" w:fill="auto"/>
          </w:tcPr>
          <w:p w14:paraId="13ED5EA1" w14:textId="77777777" w:rsidR="00EB5E8A" w:rsidRPr="000B17C3" w:rsidRDefault="00EB5E8A" w:rsidP="00935EFA">
            <w:pPr>
              <w:pStyle w:val="Figure"/>
              <w:rPr>
                <w:bCs/>
              </w:rPr>
            </w:pPr>
            <w:r>
              <w:rPr>
                <w:noProof/>
              </w:rPr>
              <w:drawing>
                <wp:inline distT="0" distB="0" distL="0" distR="0" wp14:anchorId="3718182E" wp14:editId="665FF479">
                  <wp:extent cx="3446272" cy="1938528"/>
                  <wp:effectExtent l="19050" t="19050" r="20955" b="24130"/>
                  <wp:docPr id="781328185" name="Picture 781328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1328185" name="Picture 781328185"/>
                          <pic:cNvPicPr/>
                        </pic:nvPicPr>
                        <pic:blipFill>
                          <a:blip r:embed="rId76"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45" w:type="pct"/>
            <w:shd w:val="clear" w:color="auto" w:fill="auto"/>
          </w:tcPr>
          <w:p w14:paraId="1453F971" w14:textId="77777777" w:rsidR="00EB5E8A" w:rsidRDefault="00EB5E8A" w:rsidP="00935EFA">
            <w:pPr>
              <w:pStyle w:val="TableText"/>
              <w:rPr>
                <w:noProof/>
              </w:rPr>
            </w:pPr>
          </w:p>
        </w:tc>
      </w:tr>
      <w:tr w:rsidR="00EB5E8A" w:rsidRPr="00D57074" w14:paraId="7CC1EE53" w14:textId="77777777" w:rsidTr="0036079A">
        <w:tc>
          <w:tcPr>
            <w:tcW w:w="623" w:type="pct"/>
            <w:shd w:val="clear" w:color="auto" w:fill="auto"/>
          </w:tcPr>
          <w:p w14:paraId="19AB4593" w14:textId="77777777" w:rsidR="00EB5E8A" w:rsidRPr="00D47B06" w:rsidRDefault="00EB5E8A" w:rsidP="00935EFA">
            <w:pPr>
              <w:pStyle w:val="TableText"/>
              <w:rPr>
                <w:noProof/>
              </w:rPr>
            </w:pPr>
            <w:r>
              <w:rPr>
                <w:noProof/>
              </w:rPr>
              <w:drawing>
                <wp:inline distT="0" distB="0" distL="0" distR="0" wp14:anchorId="529AD71A" wp14:editId="3600AFF7">
                  <wp:extent cx="504825" cy="504825"/>
                  <wp:effectExtent l="19050" t="19050" r="28575" b="28575"/>
                  <wp:docPr id="533689637" name="Picture 533689637"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32" w:type="pct"/>
            <w:shd w:val="clear" w:color="auto" w:fill="auto"/>
          </w:tcPr>
          <w:p w14:paraId="5A98E401" w14:textId="37BB793E" w:rsidR="00EB5E8A" w:rsidRPr="000B17C3" w:rsidRDefault="00D018D9" w:rsidP="00935EFA">
            <w:pPr>
              <w:pStyle w:val="TableText"/>
              <w:rPr>
                <w:bCs/>
              </w:rPr>
            </w:pPr>
            <w:r w:rsidRPr="00766E8E">
              <w:t>We have a few take home points to summarize what we reviewed today.</w:t>
            </w:r>
          </w:p>
        </w:tc>
        <w:tc>
          <w:tcPr>
            <w:tcW w:w="1345" w:type="pct"/>
            <w:shd w:val="clear" w:color="auto" w:fill="auto"/>
          </w:tcPr>
          <w:p w14:paraId="366FDEC5" w14:textId="77777777" w:rsidR="00EB5E8A" w:rsidRDefault="00EB5E8A" w:rsidP="00935EFA">
            <w:pPr>
              <w:pStyle w:val="TableText"/>
              <w:rPr>
                <w:noProof/>
              </w:rPr>
            </w:pPr>
          </w:p>
        </w:tc>
      </w:tr>
      <w:tr w:rsidR="00EB5E8A" w:rsidRPr="00D57074" w14:paraId="116E4F60" w14:textId="77777777" w:rsidTr="0036079A">
        <w:tc>
          <w:tcPr>
            <w:tcW w:w="623" w:type="pct"/>
            <w:shd w:val="clear" w:color="auto" w:fill="auto"/>
          </w:tcPr>
          <w:p w14:paraId="6C42BB5C" w14:textId="77777777" w:rsidR="00EB5E8A" w:rsidRDefault="00EB5E8A" w:rsidP="00935EFA">
            <w:pPr>
              <w:pStyle w:val="TableText"/>
              <w:ind w:left="0"/>
              <w:rPr>
                <w:noProof/>
              </w:rPr>
            </w:pPr>
            <w:r>
              <w:rPr>
                <w:noProof/>
              </w:rPr>
              <w:lastRenderedPageBreak/>
              <w:drawing>
                <wp:inline distT="0" distB="0" distL="0" distR="0" wp14:anchorId="562ED23E" wp14:editId="5D446D03">
                  <wp:extent cx="502920" cy="476097"/>
                  <wp:effectExtent l="19050" t="19050" r="11430" b="19685"/>
                  <wp:docPr id="2137574521" name="Picture 213757452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571AA42B" w14:textId="196671D0" w:rsidR="00EB5E8A" w:rsidRPr="00D47B06" w:rsidRDefault="00EB5E8A" w:rsidP="00935EFA">
            <w:pPr>
              <w:pStyle w:val="TableText"/>
              <w:rPr>
                <w:noProof/>
              </w:rPr>
            </w:pPr>
            <w:r>
              <w:t xml:space="preserve">Slide </w:t>
            </w:r>
            <w:r w:rsidR="0036079A">
              <w:t>43</w:t>
            </w:r>
          </w:p>
        </w:tc>
        <w:tc>
          <w:tcPr>
            <w:tcW w:w="3032" w:type="pct"/>
            <w:shd w:val="clear" w:color="auto" w:fill="auto"/>
          </w:tcPr>
          <w:p w14:paraId="3418E71B" w14:textId="77777777" w:rsidR="00EB5E8A" w:rsidRPr="000B17C3" w:rsidRDefault="00EB5E8A" w:rsidP="00935EFA">
            <w:pPr>
              <w:pStyle w:val="Figure"/>
              <w:rPr>
                <w:bCs/>
              </w:rPr>
            </w:pPr>
            <w:r>
              <w:rPr>
                <w:noProof/>
              </w:rPr>
              <w:drawing>
                <wp:inline distT="0" distB="0" distL="0" distR="0" wp14:anchorId="2516F9C9" wp14:editId="39752BDC">
                  <wp:extent cx="3446272" cy="1938528"/>
                  <wp:effectExtent l="19050" t="19050" r="20955" b="24130"/>
                  <wp:docPr id="1490069641" name="Picture 1490069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069641" name="Picture 1490069641"/>
                          <pic:cNvPicPr/>
                        </pic:nvPicPr>
                        <pic:blipFill>
                          <a:blip r:embed="rId77"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45" w:type="pct"/>
            <w:shd w:val="clear" w:color="auto" w:fill="auto"/>
          </w:tcPr>
          <w:p w14:paraId="3A66B659" w14:textId="77777777" w:rsidR="00EB5E8A" w:rsidRDefault="00EB5E8A" w:rsidP="00935EFA">
            <w:pPr>
              <w:pStyle w:val="TableText"/>
              <w:rPr>
                <w:noProof/>
              </w:rPr>
            </w:pPr>
          </w:p>
        </w:tc>
      </w:tr>
      <w:tr w:rsidR="00EB5E8A" w:rsidRPr="00D57074" w14:paraId="22634A87" w14:textId="77777777" w:rsidTr="0036079A">
        <w:tc>
          <w:tcPr>
            <w:tcW w:w="623" w:type="pct"/>
            <w:shd w:val="clear" w:color="auto" w:fill="auto"/>
          </w:tcPr>
          <w:p w14:paraId="4FE7BD96" w14:textId="77777777" w:rsidR="00EB5E8A" w:rsidRPr="00D47B06" w:rsidRDefault="00EB5E8A" w:rsidP="00935EFA">
            <w:pPr>
              <w:pStyle w:val="TableText"/>
              <w:rPr>
                <w:noProof/>
              </w:rPr>
            </w:pPr>
            <w:r>
              <w:rPr>
                <w:noProof/>
              </w:rPr>
              <w:drawing>
                <wp:inline distT="0" distB="0" distL="0" distR="0" wp14:anchorId="360567C5" wp14:editId="24D5B800">
                  <wp:extent cx="504825" cy="504825"/>
                  <wp:effectExtent l="19050" t="19050" r="28575" b="28575"/>
                  <wp:docPr id="1322622049" name="Picture 132262204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32" w:type="pct"/>
            <w:shd w:val="clear" w:color="auto" w:fill="auto"/>
          </w:tcPr>
          <w:p w14:paraId="086107AD" w14:textId="3EC3C112" w:rsidR="00EB5E8A" w:rsidRPr="00F647E5" w:rsidRDefault="00D018D9" w:rsidP="00935EFA">
            <w:r w:rsidRPr="00766E8E">
              <w:t xml:space="preserve">First, environmental antecedents are key to identifying root causes. Understanding root causes can help inform the outbreak establishment on corrective actions to avoid a similar outbreak again. </w:t>
            </w:r>
            <w:r w:rsidRPr="005365F7">
              <w:t xml:space="preserve"> </w:t>
            </w:r>
          </w:p>
        </w:tc>
        <w:tc>
          <w:tcPr>
            <w:tcW w:w="1345" w:type="pct"/>
            <w:shd w:val="clear" w:color="auto" w:fill="auto"/>
          </w:tcPr>
          <w:p w14:paraId="0D7025B5" w14:textId="77777777" w:rsidR="00EB5E8A" w:rsidRDefault="00EB5E8A" w:rsidP="00935EFA">
            <w:pPr>
              <w:pStyle w:val="TableText"/>
              <w:rPr>
                <w:noProof/>
              </w:rPr>
            </w:pPr>
          </w:p>
        </w:tc>
      </w:tr>
      <w:tr w:rsidR="00EB5E8A" w:rsidRPr="00D57074" w14:paraId="5D04188B" w14:textId="77777777" w:rsidTr="0036079A">
        <w:tc>
          <w:tcPr>
            <w:tcW w:w="623" w:type="pct"/>
            <w:shd w:val="clear" w:color="auto" w:fill="auto"/>
          </w:tcPr>
          <w:p w14:paraId="124601FB" w14:textId="77777777" w:rsidR="00EB5E8A" w:rsidRDefault="00EB5E8A" w:rsidP="00935EFA">
            <w:pPr>
              <w:pStyle w:val="TableText"/>
              <w:ind w:left="0"/>
              <w:rPr>
                <w:noProof/>
              </w:rPr>
            </w:pPr>
            <w:r>
              <w:rPr>
                <w:noProof/>
              </w:rPr>
              <w:drawing>
                <wp:inline distT="0" distB="0" distL="0" distR="0" wp14:anchorId="5911E6AF" wp14:editId="1ECBAB15">
                  <wp:extent cx="502920" cy="476097"/>
                  <wp:effectExtent l="19050" t="19050" r="11430" b="19685"/>
                  <wp:docPr id="2076783091" name="Picture 207678309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2C6B9BA" w14:textId="5D029C78" w:rsidR="00EB5E8A" w:rsidRPr="00D47B06" w:rsidRDefault="00EB5E8A" w:rsidP="00935EFA">
            <w:pPr>
              <w:pStyle w:val="TableText"/>
              <w:rPr>
                <w:noProof/>
              </w:rPr>
            </w:pPr>
            <w:r>
              <w:t>Slide 4</w:t>
            </w:r>
            <w:r w:rsidR="0036079A">
              <w:t>4</w:t>
            </w:r>
          </w:p>
        </w:tc>
        <w:tc>
          <w:tcPr>
            <w:tcW w:w="3032" w:type="pct"/>
            <w:shd w:val="clear" w:color="auto" w:fill="auto"/>
          </w:tcPr>
          <w:p w14:paraId="3CCFC93F" w14:textId="77777777" w:rsidR="00EB5E8A" w:rsidRPr="000B17C3" w:rsidRDefault="00EB5E8A" w:rsidP="00935EFA">
            <w:pPr>
              <w:pStyle w:val="Figure"/>
              <w:rPr>
                <w:bCs/>
              </w:rPr>
            </w:pPr>
            <w:r>
              <w:rPr>
                <w:noProof/>
              </w:rPr>
              <w:drawing>
                <wp:inline distT="0" distB="0" distL="0" distR="0" wp14:anchorId="066F0080" wp14:editId="33620450">
                  <wp:extent cx="3446272" cy="1938528"/>
                  <wp:effectExtent l="19050" t="19050" r="20955" b="24130"/>
                  <wp:docPr id="2135218350" name="Picture 2135218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5218350" name="Picture 2135218350"/>
                          <pic:cNvPicPr/>
                        </pic:nvPicPr>
                        <pic:blipFill>
                          <a:blip r:embed="rId78"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45" w:type="pct"/>
            <w:shd w:val="clear" w:color="auto" w:fill="auto"/>
          </w:tcPr>
          <w:p w14:paraId="0A6843F7" w14:textId="77777777" w:rsidR="00EB5E8A" w:rsidRDefault="00EB5E8A" w:rsidP="00935EFA">
            <w:pPr>
              <w:pStyle w:val="TableText"/>
              <w:rPr>
                <w:noProof/>
              </w:rPr>
            </w:pPr>
          </w:p>
        </w:tc>
      </w:tr>
      <w:tr w:rsidR="00EB5E8A" w:rsidRPr="00D57074" w14:paraId="1A6CC53F" w14:textId="77777777" w:rsidTr="0036079A">
        <w:tc>
          <w:tcPr>
            <w:tcW w:w="623" w:type="pct"/>
            <w:shd w:val="clear" w:color="auto" w:fill="auto"/>
          </w:tcPr>
          <w:p w14:paraId="012E8715" w14:textId="77777777" w:rsidR="00EB5E8A" w:rsidRPr="00D47B06" w:rsidRDefault="00EB5E8A" w:rsidP="00935EFA">
            <w:pPr>
              <w:pStyle w:val="TableText"/>
              <w:rPr>
                <w:noProof/>
              </w:rPr>
            </w:pPr>
            <w:r>
              <w:rPr>
                <w:noProof/>
              </w:rPr>
              <w:drawing>
                <wp:inline distT="0" distB="0" distL="0" distR="0" wp14:anchorId="32149CD4" wp14:editId="5BD210A7">
                  <wp:extent cx="504825" cy="504825"/>
                  <wp:effectExtent l="19050" t="19050" r="28575" b="28575"/>
                  <wp:docPr id="1583144401" name="Picture 158314440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32" w:type="pct"/>
            <w:shd w:val="clear" w:color="auto" w:fill="auto"/>
          </w:tcPr>
          <w:p w14:paraId="7100EA65" w14:textId="77777777" w:rsidR="00EB5E8A" w:rsidRPr="00D5289E" w:rsidRDefault="00EB5E8A" w:rsidP="00935EFA">
            <w:r w:rsidRPr="00D5289E">
              <w:t xml:space="preserve">Second, there are many resources available to help identify environmental antecedents and assist with trainings. </w:t>
            </w:r>
          </w:p>
          <w:p w14:paraId="4B2D269E" w14:textId="77777777" w:rsidR="00EB5E8A" w:rsidRPr="00F647E5" w:rsidRDefault="00EB5E8A" w:rsidP="00935EFA"/>
        </w:tc>
        <w:tc>
          <w:tcPr>
            <w:tcW w:w="1345" w:type="pct"/>
            <w:shd w:val="clear" w:color="auto" w:fill="auto"/>
          </w:tcPr>
          <w:p w14:paraId="1E2F5F6E" w14:textId="77777777" w:rsidR="00EB5E8A" w:rsidRDefault="00EB5E8A" w:rsidP="00935EFA">
            <w:pPr>
              <w:pStyle w:val="TableText"/>
              <w:rPr>
                <w:noProof/>
              </w:rPr>
            </w:pPr>
          </w:p>
        </w:tc>
      </w:tr>
      <w:tr w:rsidR="00EB5E8A" w:rsidRPr="00D57074" w14:paraId="39C1C0E5" w14:textId="77777777" w:rsidTr="0036079A">
        <w:tc>
          <w:tcPr>
            <w:tcW w:w="623" w:type="pct"/>
            <w:shd w:val="clear" w:color="auto" w:fill="auto"/>
          </w:tcPr>
          <w:p w14:paraId="5B6B0035" w14:textId="77777777" w:rsidR="00EB5E8A" w:rsidRDefault="00EB5E8A" w:rsidP="00935EFA">
            <w:pPr>
              <w:pStyle w:val="TableText"/>
              <w:ind w:left="0"/>
              <w:rPr>
                <w:noProof/>
              </w:rPr>
            </w:pPr>
            <w:r>
              <w:rPr>
                <w:noProof/>
              </w:rPr>
              <w:drawing>
                <wp:inline distT="0" distB="0" distL="0" distR="0" wp14:anchorId="3CA69463" wp14:editId="5D975B60">
                  <wp:extent cx="502920" cy="476097"/>
                  <wp:effectExtent l="19050" t="19050" r="11430" b="19685"/>
                  <wp:docPr id="306283334" name="Picture 306283334"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2F3DC07" w14:textId="1915C445" w:rsidR="00EB5E8A" w:rsidRPr="00D47B06" w:rsidRDefault="00EB5E8A" w:rsidP="00935EFA">
            <w:pPr>
              <w:pStyle w:val="TableText"/>
              <w:rPr>
                <w:noProof/>
              </w:rPr>
            </w:pPr>
            <w:r>
              <w:t>Slide 4</w:t>
            </w:r>
            <w:r w:rsidR="0036079A">
              <w:t>5</w:t>
            </w:r>
          </w:p>
        </w:tc>
        <w:tc>
          <w:tcPr>
            <w:tcW w:w="3032" w:type="pct"/>
            <w:shd w:val="clear" w:color="auto" w:fill="auto"/>
          </w:tcPr>
          <w:p w14:paraId="504CCC2A" w14:textId="77777777" w:rsidR="00EB5E8A" w:rsidRPr="000B17C3" w:rsidRDefault="00EB5E8A" w:rsidP="00935EFA">
            <w:pPr>
              <w:pStyle w:val="Figure"/>
              <w:rPr>
                <w:bCs/>
              </w:rPr>
            </w:pPr>
            <w:r>
              <w:rPr>
                <w:noProof/>
              </w:rPr>
              <w:drawing>
                <wp:inline distT="0" distB="0" distL="0" distR="0" wp14:anchorId="129961AC" wp14:editId="615CBDC5">
                  <wp:extent cx="3446272" cy="1938528"/>
                  <wp:effectExtent l="19050" t="19050" r="20955" b="24130"/>
                  <wp:docPr id="1924376820" name="Picture 1924376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376820" name="Picture 1924376820"/>
                          <pic:cNvPicPr/>
                        </pic:nvPicPr>
                        <pic:blipFill>
                          <a:blip r:embed="rId79"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45" w:type="pct"/>
            <w:shd w:val="clear" w:color="auto" w:fill="auto"/>
          </w:tcPr>
          <w:p w14:paraId="2D413602" w14:textId="77777777" w:rsidR="00EB5E8A" w:rsidRDefault="00EB5E8A" w:rsidP="00935EFA">
            <w:pPr>
              <w:pStyle w:val="TableText"/>
              <w:rPr>
                <w:noProof/>
              </w:rPr>
            </w:pPr>
          </w:p>
        </w:tc>
      </w:tr>
      <w:tr w:rsidR="00AA48D6" w:rsidRPr="00D57074" w14:paraId="59966188" w14:textId="77777777" w:rsidTr="0036079A">
        <w:tc>
          <w:tcPr>
            <w:tcW w:w="623" w:type="pct"/>
            <w:shd w:val="clear" w:color="auto" w:fill="auto"/>
          </w:tcPr>
          <w:p w14:paraId="488D9D8B" w14:textId="77777777" w:rsidR="00AA48D6" w:rsidRPr="00D47B06" w:rsidRDefault="00AA48D6" w:rsidP="00935EFA">
            <w:pPr>
              <w:pStyle w:val="TableText"/>
              <w:rPr>
                <w:noProof/>
              </w:rPr>
            </w:pPr>
            <w:r>
              <w:rPr>
                <w:noProof/>
              </w:rPr>
              <w:lastRenderedPageBreak/>
              <w:drawing>
                <wp:inline distT="0" distB="0" distL="0" distR="0" wp14:anchorId="79288E6C" wp14:editId="0F1CB82B">
                  <wp:extent cx="504825" cy="504825"/>
                  <wp:effectExtent l="19050" t="19050" r="28575" b="28575"/>
                  <wp:docPr id="130495288" name="Picture 130495288"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32" w:type="pct"/>
            <w:shd w:val="clear" w:color="auto" w:fill="auto"/>
          </w:tcPr>
          <w:p w14:paraId="51E240C6" w14:textId="1339A1C6" w:rsidR="00D018D9" w:rsidRPr="00D018D9" w:rsidRDefault="00AA48D6" w:rsidP="00CF72DA">
            <w:pPr>
              <w:spacing w:after="120"/>
              <w:rPr>
                <w:sz w:val="20"/>
                <w:szCs w:val="20"/>
              </w:rPr>
            </w:pPr>
            <w:r w:rsidRPr="00D018D9">
              <w:rPr>
                <w:sz w:val="20"/>
                <w:szCs w:val="20"/>
              </w:rPr>
              <w:t xml:space="preserve">Lastly, report your outbreak data to NEARS to contribute to the advancement of outbreak science. </w:t>
            </w:r>
          </w:p>
          <w:p w14:paraId="7BE1C39F" w14:textId="098E86C9" w:rsidR="00AA48D6" w:rsidRDefault="00AA48D6" w:rsidP="00CF72DA">
            <w:pPr>
              <w:spacing w:after="120"/>
            </w:pPr>
            <w:r w:rsidRPr="00D018D9">
              <w:rPr>
                <w:sz w:val="20"/>
                <w:szCs w:val="20"/>
              </w:rPr>
              <w:t>For more information on the program, please reach out to nears@cdc</w:t>
            </w:r>
            <w:r w:rsidRPr="00D5289E">
              <w:t xml:space="preserve">.gov. </w:t>
            </w:r>
          </w:p>
          <w:p w14:paraId="3BD58AD6" w14:textId="77777777" w:rsidR="0036079A" w:rsidRPr="00D5289E" w:rsidRDefault="0036079A" w:rsidP="00CF72DA">
            <w:pPr>
              <w:spacing w:after="120"/>
            </w:pPr>
          </w:p>
          <w:p w14:paraId="1F1A9AB5" w14:textId="77777777" w:rsidR="00AA48D6" w:rsidRPr="00F647E5" w:rsidRDefault="00AA48D6" w:rsidP="00935EFA"/>
        </w:tc>
        <w:tc>
          <w:tcPr>
            <w:tcW w:w="1345" w:type="pct"/>
            <w:shd w:val="clear" w:color="auto" w:fill="E2EFD9" w:themeFill="accent6" w:themeFillTint="33"/>
          </w:tcPr>
          <w:p w14:paraId="5AADD377" w14:textId="77777777" w:rsidR="00AA48D6" w:rsidRPr="00F647E5" w:rsidRDefault="00AA48D6" w:rsidP="00935EFA"/>
        </w:tc>
      </w:tr>
      <w:tr w:rsidR="0036079A" w:rsidRPr="00D57074" w14:paraId="560EBFE4" w14:textId="77777777" w:rsidTr="00D932E1">
        <w:tc>
          <w:tcPr>
            <w:tcW w:w="623" w:type="pct"/>
            <w:shd w:val="clear" w:color="auto" w:fill="auto"/>
          </w:tcPr>
          <w:p w14:paraId="0FC35846" w14:textId="77777777" w:rsidR="0036079A" w:rsidRDefault="0036079A" w:rsidP="00D932E1">
            <w:pPr>
              <w:pStyle w:val="TableText"/>
              <w:rPr>
                <w:noProof/>
              </w:rPr>
            </w:pPr>
            <w:r>
              <w:rPr>
                <w:noProof/>
              </w:rPr>
              <w:drawing>
                <wp:inline distT="0" distB="0" distL="0" distR="0" wp14:anchorId="0EE47EAC" wp14:editId="6EDC5516">
                  <wp:extent cx="502920" cy="502920"/>
                  <wp:effectExtent l="19050" t="19050" r="11430" b="11430"/>
                  <wp:docPr id="43" name="Picture 43"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3032" w:type="pct"/>
            <w:shd w:val="clear" w:color="auto" w:fill="auto"/>
          </w:tcPr>
          <w:p w14:paraId="541E3A83" w14:textId="77777777" w:rsidR="0036079A" w:rsidRPr="00673A1E" w:rsidRDefault="0036079A" w:rsidP="00D932E1">
            <w:pPr>
              <w:pStyle w:val="TableText"/>
              <w:spacing w:after="0"/>
              <w:rPr>
                <w:b/>
                <w:szCs w:val="20"/>
              </w:rPr>
            </w:pPr>
            <w:r w:rsidRPr="00673A1E">
              <w:rPr>
                <w:b/>
                <w:szCs w:val="20"/>
              </w:rPr>
              <w:t xml:space="preserve">Resources: </w:t>
            </w:r>
          </w:p>
          <w:p w14:paraId="26B79F90" w14:textId="5FE21301" w:rsidR="0036079A" w:rsidRDefault="0036079A" w:rsidP="00D932E1">
            <w:pPr>
              <w:pStyle w:val="TableText"/>
            </w:pPr>
            <w:r w:rsidRPr="00673A1E">
              <w:rPr>
                <w:bCs/>
                <w:szCs w:val="20"/>
                <w:u w:val="single"/>
              </w:rPr>
              <w:t>NEARS webpage</w:t>
            </w:r>
            <w:r w:rsidRPr="00673A1E">
              <w:rPr>
                <w:bCs/>
                <w:szCs w:val="20"/>
              </w:rPr>
              <w:t xml:space="preserve">: </w:t>
            </w:r>
            <w:hyperlink r:id="rId80" w:history="1">
              <w:r w:rsidRPr="007752C5">
                <w:rPr>
                  <w:rStyle w:val="Hyperlink"/>
                  <w:bCs/>
                  <w:sz w:val="20"/>
                  <w:szCs w:val="20"/>
                </w:rPr>
                <w:t>https://www.cdc.gov/restaurant-food-safety/php/investigations/nears.html</w:t>
              </w:r>
            </w:hyperlink>
            <w:r>
              <w:rPr>
                <w:bCs/>
                <w:szCs w:val="20"/>
              </w:rPr>
              <w:t xml:space="preserve"> </w:t>
            </w:r>
          </w:p>
        </w:tc>
        <w:tc>
          <w:tcPr>
            <w:tcW w:w="1345" w:type="pct"/>
            <w:shd w:val="clear" w:color="auto" w:fill="E2EFD9" w:themeFill="accent6" w:themeFillTint="33"/>
          </w:tcPr>
          <w:p w14:paraId="6D712755" w14:textId="77777777" w:rsidR="0036079A" w:rsidRDefault="0036079A" w:rsidP="00D932E1">
            <w:pPr>
              <w:pStyle w:val="TableText"/>
              <w:rPr>
                <w:szCs w:val="20"/>
              </w:rPr>
            </w:pPr>
            <w:r w:rsidRPr="006D6E35">
              <w:rPr>
                <w:szCs w:val="20"/>
              </w:rPr>
              <w:t>Drop link into the Chat.</w:t>
            </w:r>
          </w:p>
          <w:p w14:paraId="28FEE7C9" w14:textId="77777777" w:rsidR="0036079A" w:rsidRDefault="0036079A" w:rsidP="00D932E1">
            <w:pPr>
              <w:pStyle w:val="TableText"/>
              <w:rPr>
                <w:noProof/>
              </w:rPr>
            </w:pPr>
          </w:p>
        </w:tc>
      </w:tr>
      <w:tr w:rsidR="000E451F" w:rsidRPr="00D57074" w14:paraId="153F0BD0" w14:textId="77777777" w:rsidTr="0036079A">
        <w:tc>
          <w:tcPr>
            <w:tcW w:w="623" w:type="pct"/>
            <w:shd w:val="clear" w:color="auto" w:fill="auto"/>
          </w:tcPr>
          <w:p w14:paraId="70E87280" w14:textId="77777777" w:rsidR="000E451F" w:rsidRDefault="000E451F" w:rsidP="00CF72DA">
            <w:pPr>
              <w:pStyle w:val="TableText"/>
              <w:rPr>
                <w:noProof/>
              </w:rPr>
            </w:pPr>
            <w:r>
              <w:rPr>
                <w:noProof/>
              </w:rPr>
              <w:drawing>
                <wp:inline distT="0" distB="0" distL="0" distR="0" wp14:anchorId="24F69EEF" wp14:editId="243BF8D7">
                  <wp:extent cx="502920" cy="476097"/>
                  <wp:effectExtent l="19050" t="19050" r="11430" b="19685"/>
                  <wp:docPr id="13" name="Picture 13"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E37FEF4" w14:textId="0C01F2D6" w:rsidR="000E451F" w:rsidRDefault="000E451F" w:rsidP="00CF72DA">
            <w:pPr>
              <w:pStyle w:val="TableText"/>
              <w:rPr>
                <w:noProof/>
              </w:rPr>
            </w:pPr>
            <w:r>
              <w:t>Slide 4</w:t>
            </w:r>
            <w:r w:rsidR="0036079A">
              <w:t>6</w:t>
            </w:r>
          </w:p>
        </w:tc>
        <w:tc>
          <w:tcPr>
            <w:tcW w:w="3032" w:type="pct"/>
            <w:shd w:val="clear" w:color="auto" w:fill="auto"/>
          </w:tcPr>
          <w:p w14:paraId="753CD8B7" w14:textId="78395B80" w:rsidR="000E451F" w:rsidRPr="00673A1E" w:rsidRDefault="000E451F" w:rsidP="00CF72DA">
            <w:pPr>
              <w:pStyle w:val="TableText"/>
              <w:spacing w:after="0"/>
              <w:rPr>
                <w:b/>
                <w:szCs w:val="20"/>
              </w:rPr>
            </w:pPr>
            <w:r>
              <w:rPr>
                <w:b/>
                <w:noProof/>
                <w:szCs w:val="20"/>
              </w:rPr>
              <w:drawing>
                <wp:inline distT="0" distB="0" distL="0" distR="0" wp14:anchorId="4B784079" wp14:editId="0D218BCE">
                  <wp:extent cx="3490524" cy="196342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81" cstate="print">
                            <a:extLst>
                              <a:ext uri="{28A0092B-C50C-407E-A947-70E740481C1C}">
                                <a14:useLocalDpi xmlns:a14="http://schemas.microsoft.com/office/drawing/2010/main" val="0"/>
                              </a:ext>
                            </a:extLst>
                          </a:blip>
                          <a:stretch>
                            <a:fillRect/>
                          </a:stretch>
                        </pic:blipFill>
                        <pic:spPr>
                          <a:xfrm>
                            <a:off x="0" y="0"/>
                            <a:ext cx="3490524" cy="1963420"/>
                          </a:xfrm>
                          <a:prstGeom prst="rect">
                            <a:avLst/>
                          </a:prstGeom>
                        </pic:spPr>
                      </pic:pic>
                    </a:graphicData>
                  </a:graphic>
                </wp:inline>
              </w:drawing>
            </w:r>
          </w:p>
        </w:tc>
        <w:tc>
          <w:tcPr>
            <w:tcW w:w="1345" w:type="pct"/>
            <w:shd w:val="clear" w:color="auto" w:fill="E2EFD9" w:themeFill="accent6" w:themeFillTint="33"/>
          </w:tcPr>
          <w:p w14:paraId="3A52CAE8" w14:textId="77777777" w:rsidR="000E451F" w:rsidRPr="006D6E35" w:rsidRDefault="000E451F" w:rsidP="00CF72DA">
            <w:pPr>
              <w:pStyle w:val="TableText"/>
              <w:rPr>
                <w:szCs w:val="20"/>
              </w:rPr>
            </w:pPr>
          </w:p>
        </w:tc>
      </w:tr>
      <w:tr w:rsidR="000E451F" w:rsidRPr="00D57074" w14:paraId="2241891C" w14:textId="77777777" w:rsidTr="0036079A">
        <w:tc>
          <w:tcPr>
            <w:tcW w:w="623" w:type="pct"/>
            <w:shd w:val="clear" w:color="auto" w:fill="auto"/>
          </w:tcPr>
          <w:p w14:paraId="52EE345A" w14:textId="77777777" w:rsidR="000E451F" w:rsidRPr="00D47B06" w:rsidRDefault="000E451F" w:rsidP="006C34AF">
            <w:pPr>
              <w:pStyle w:val="TableText"/>
              <w:rPr>
                <w:noProof/>
              </w:rPr>
            </w:pPr>
            <w:r>
              <w:rPr>
                <w:noProof/>
              </w:rPr>
              <w:drawing>
                <wp:inline distT="0" distB="0" distL="0" distR="0" wp14:anchorId="4735C7F2" wp14:editId="68AEA5D5">
                  <wp:extent cx="504825" cy="504825"/>
                  <wp:effectExtent l="19050" t="19050" r="28575" b="28575"/>
                  <wp:docPr id="15" name="Picture 15"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32" w:type="pct"/>
            <w:shd w:val="clear" w:color="auto" w:fill="auto"/>
          </w:tcPr>
          <w:p w14:paraId="175B5211" w14:textId="77777777" w:rsidR="000E451F" w:rsidRPr="004746A2" w:rsidRDefault="000E451F" w:rsidP="006C34AF">
            <w:pPr>
              <w:pStyle w:val="TableText"/>
            </w:pPr>
            <w:r>
              <w:t xml:space="preserve">Thank you for your participation today. </w:t>
            </w:r>
          </w:p>
        </w:tc>
        <w:tc>
          <w:tcPr>
            <w:tcW w:w="1345" w:type="pct"/>
            <w:shd w:val="clear" w:color="auto" w:fill="auto"/>
          </w:tcPr>
          <w:p w14:paraId="256802D6" w14:textId="77777777" w:rsidR="000E451F" w:rsidRDefault="000E451F" w:rsidP="006C34AF">
            <w:pPr>
              <w:pStyle w:val="TableText"/>
              <w:rPr>
                <w:noProof/>
              </w:rPr>
            </w:pPr>
          </w:p>
        </w:tc>
      </w:tr>
    </w:tbl>
    <w:p w14:paraId="18AC97A3" w14:textId="77777777" w:rsidR="002C0B7D" w:rsidRDefault="002C0B7D" w:rsidP="002C0B7D">
      <w:pPr>
        <w:pStyle w:val="BodyText"/>
      </w:pPr>
    </w:p>
    <w:p w14:paraId="30420907" w14:textId="77777777" w:rsidR="00B96C8B" w:rsidRDefault="00B96C8B" w:rsidP="00B96C8B">
      <w:pPr>
        <w:pStyle w:val="AppdxHdg"/>
        <w:numPr>
          <w:ilvl w:val="0"/>
          <w:numId w:val="0"/>
        </w:numPr>
        <w:sectPr w:rsidR="00B96C8B" w:rsidSect="00133CBB">
          <w:headerReference w:type="default" r:id="rId82"/>
          <w:pgSz w:w="12240" w:h="15840" w:code="1"/>
          <w:pgMar w:top="1440" w:right="1440" w:bottom="1440" w:left="1440" w:header="720" w:footer="720" w:gutter="0"/>
          <w:cols w:space="720"/>
          <w:docGrid w:linePitch="360"/>
        </w:sectPr>
      </w:pPr>
    </w:p>
    <w:p w14:paraId="70612FF3" w14:textId="6CAF88C4" w:rsidR="002C0B7D" w:rsidRPr="004B5B77" w:rsidRDefault="002C0B7D" w:rsidP="002C0B7D">
      <w:pPr>
        <w:pStyle w:val="AppdxHdg"/>
      </w:pPr>
      <w:bookmarkStart w:id="24" w:name="_Toc27031570"/>
      <w:bookmarkStart w:id="25" w:name="_Toc27125811"/>
      <w:bookmarkStart w:id="26" w:name="_Toc174386688"/>
      <w:r>
        <w:lastRenderedPageBreak/>
        <w:t>Terminology</w:t>
      </w:r>
      <w:bookmarkEnd w:id="24"/>
      <w:bookmarkEnd w:id="25"/>
      <w:bookmarkEnd w:id="26"/>
    </w:p>
    <w:p w14:paraId="5B797862" w14:textId="77777777" w:rsidR="002C0B7D" w:rsidRDefault="002C0B7D" w:rsidP="002C0B7D">
      <w:pPr>
        <w:pStyle w:val="BodyText"/>
        <w:spacing w:before="240"/>
        <w:rPr>
          <w:noProof/>
        </w:rPr>
      </w:pPr>
      <w:r>
        <w:rPr>
          <w:noProof/>
        </w:rPr>
        <w:t>The following is a list of terms or acronyms with their respective definitions.</w:t>
      </w:r>
    </w:p>
    <w:tbl>
      <w:tblPr>
        <w:tblStyle w:val="TableGrid"/>
        <w:tblW w:w="9360" w:type="dxa"/>
        <w:tblLook w:val="04A0" w:firstRow="1" w:lastRow="0" w:firstColumn="1" w:lastColumn="0" w:noHBand="0" w:noVBand="1"/>
      </w:tblPr>
      <w:tblGrid>
        <w:gridCol w:w="2197"/>
        <w:gridCol w:w="7163"/>
      </w:tblGrid>
      <w:tr w:rsidR="002C0B7D" w:rsidRPr="00172F9A" w14:paraId="47F6E31B" w14:textId="77777777" w:rsidTr="00440F1D">
        <w:tc>
          <w:tcPr>
            <w:tcW w:w="2197" w:type="dxa"/>
            <w:shd w:val="clear" w:color="auto" w:fill="D9D9D9" w:themeFill="background1" w:themeFillShade="D9"/>
          </w:tcPr>
          <w:p w14:paraId="5E0C3239" w14:textId="77777777" w:rsidR="002C0B7D" w:rsidRPr="00172F9A" w:rsidRDefault="002C0B7D" w:rsidP="00440F1D">
            <w:pPr>
              <w:pStyle w:val="TableTextBold"/>
            </w:pPr>
            <w:r>
              <w:t>Term</w:t>
            </w:r>
          </w:p>
        </w:tc>
        <w:tc>
          <w:tcPr>
            <w:tcW w:w="7163" w:type="dxa"/>
            <w:shd w:val="clear" w:color="auto" w:fill="D9D9D9" w:themeFill="background1" w:themeFillShade="D9"/>
          </w:tcPr>
          <w:p w14:paraId="14EFA0C2" w14:textId="77777777" w:rsidR="002C0B7D" w:rsidRPr="00172F9A" w:rsidRDefault="002C0B7D" w:rsidP="00440F1D">
            <w:pPr>
              <w:pStyle w:val="TableTextBold"/>
            </w:pPr>
            <w:r w:rsidRPr="00172F9A">
              <w:t>Definition</w:t>
            </w:r>
          </w:p>
        </w:tc>
      </w:tr>
      <w:tr w:rsidR="002C0B7D" w:rsidRPr="00172F9A" w14:paraId="1C6E71AA" w14:textId="77777777" w:rsidTr="00440F1D">
        <w:tc>
          <w:tcPr>
            <w:tcW w:w="2197" w:type="dxa"/>
          </w:tcPr>
          <w:p w14:paraId="6573583A" w14:textId="27C9B2F3" w:rsidR="002C0B7D" w:rsidRPr="00426DAE" w:rsidRDefault="00682075" w:rsidP="00440F1D">
            <w:pPr>
              <w:pStyle w:val="TableText"/>
            </w:pPr>
            <w:r>
              <w:t>IAFP</w:t>
            </w:r>
          </w:p>
        </w:tc>
        <w:tc>
          <w:tcPr>
            <w:tcW w:w="7163" w:type="dxa"/>
          </w:tcPr>
          <w:p w14:paraId="150C859C" w14:textId="1A1A4A95" w:rsidR="002C0B7D" w:rsidRPr="00426DAE" w:rsidRDefault="009D0A31" w:rsidP="00440F1D">
            <w:pPr>
              <w:pStyle w:val="TableText"/>
            </w:pPr>
            <w:r>
              <w:t>International Association for Food Protection</w:t>
            </w:r>
          </w:p>
        </w:tc>
      </w:tr>
      <w:tr w:rsidR="00862C95" w:rsidRPr="00172F9A" w14:paraId="0E13BCE3" w14:textId="77777777" w:rsidTr="00440F1D">
        <w:tc>
          <w:tcPr>
            <w:tcW w:w="2197" w:type="dxa"/>
          </w:tcPr>
          <w:p w14:paraId="62C55318" w14:textId="323E9B71" w:rsidR="00862C95" w:rsidRDefault="00862C95" w:rsidP="00F005E7">
            <w:pPr>
              <w:pStyle w:val="TableText"/>
            </w:pPr>
            <w:r>
              <w:t>CDC</w:t>
            </w:r>
          </w:p>
        </w:tc>
        <w:tc>
          <w:tcPr>
            <w:tcW w:w="7163" w:type="dxa"/>
          </w:tcPr>
          <w:p w14:paraId="4711B9DA" w14:textId="25CF26FE" w:rsidR="00862C95" w:rsidRPr="00E641C8" w:rsidRDefault="00E55354" w:rsidP="00F005E7">
            <w:pPr>
              <w:pStyle w:val="TableText"/>
            </w:pPr>
            <w:r>
              <w:t>Center</w:t>
            </w:r>
            <w:r w:rsidR="00434581">
              <w:t>s</w:t>
            </w:r>
            <w:r>
              <w:t xml:space="preserve"> for Disease Control</w:t>
            </w:r>
            <w:r w:rsidR="00434581">
              <w:t xml:space="preserve"> and Prevention </w:t>
            </w:r>
          </w:p>
        </w:tc>
      </w:tr>
      <w:tr w:rsidR="0082757E" w:rsidRPr="00172F9A" w14:paraId="0D381BF1" w14:textId="77777777" w:rsidTr="00440F1D">
        <w:tc>
          <w:tcPr>
            <w:tcW w:w="2197" w:type="dxa"/>
          </w:tcPr>
          <w:p w14:paraId="6A5767C1" w14:textId="4074E1D1" w:rsidR="0082757E" w:rsidRDefault="0082757E" w:rsidP="0082757E">
            <w:pPr>
              <w:pStyle w:val="TableText"/>
            </w:pPr>
            <w:r>
              <w:t>CIFOR</w:t>
            </w:r>
          </w:p>
        </w:tc>
        <w:tc>
          <w:tcPr>
            <w:tcW w:w="7163" w:type="dxa"/>
          </w:tcPr>
          <w:p w14:paraId="36343DEA" w14:textId="5F07F6C6" w:rsidR="0082757E" w:rsidRDefault="0082757E" w:rsidP="0082757E">
            <w:pPr>
              <w:pStyle w:val="TableText"/>
            </w:pPr>
            <w:r>
              <w:t xml:space="preserve">Council to Improve Foodborne Outbreak Response </w:t>
            </w:r>
          </w:p>
        </w:tc>
      </w:tr>
      <w:tr w:rsidR="00F005E7" w:rsidRPr="00172F9A" w14:paraId="70753734" w14:textId="77777777" w:rsidTr="00440F1D">
        <w:tc>
          <w:tcPr>
            <w:tcW w:w="2197" w:type="dxa"/>
          </w:tcPr>
          <w:p w14:paraId="540B3EE1" w14:textId="2E42E832" w:rsidR="00F005E7" w:rsidRPr="00426DAE" w:rsidRDefault="00682075" w:rsidP="00F005E7">
            <w:pPr>
              <w:pStyle w:val="TableText"/>
            </w:pPr>
            <w:r>
              <w:t>EHS-Net</w:t>
            </w:r>
          </w:p>
        </w:tc>
        <w:tc>
          <w:tcPr>
            <w:tcW w:w="7163" w:type="dxa"/>
          </w:tcPr>
          <w:p w14:paraId="4E781973" w14:textId="6FBB969B" w:rsidR="00F005E7" w:rsidRPr="00426DAE" w:rsidRDefault="00682075" w:rsidP="00F005E7">
            <w:pPr>
              <w:pStyle w:val="TableText"/>
            </w:pPr>
            <w:r w:rsidRPr="00E641C8">
              <w:t>Environmental Health Specialists Network</w:t>
            </w:r>
          </w:p>
        </w:tc>
      </w:tr>
      <w:tr w:rsidR="00862C95" w:rsidRPr="00172F9A" w14:paraId="0091EBBE" w14:textId="77777777" w:rsidTr="00440F1D">
        <w:tc>
          <w:tcPr>
            <w:tcW w:w="2197" w:type="dxa"/>
          </w:tcPr>
          <w:p w14:paraId="55586D18" w14:textId="7EEC779C" w:rsidR="00862C95" w:rsidRDefault="00862C95" w:rsidP="00F005E7">
            <w:pPr>
              <w:pStyle w:val="TableText"/>
            </w:pPr>
            <w:r>
              <w:t>NEARS</w:t>
            </w:r>
          </w:p>
        </w:tc>
        <w:tc>
          <w:tcPr>
            <w:tcW w:w="7163" w:type="dxa"/>
          </w:tcPr>
          <w:p w14:paraId="3C5E167F" w14:textId="429A49D5" w:rsidR="00862C95" w:rsidRPr="00766282" w:rsidRDefault="00D10DCA" w:rsidP="00F005E7">
            <w:pPr>
              <w:pStyle w:val="TableText"/>
            </w:pPr>
            <w:r>
              <w:t>National Environmental Assessment Reporting System. An online tool from the CDC used by jurisdictions across the United States to track environmental assessments that are conducted as a result of foodborne illness investigations.</w:t>
            </w:r>
          </w:p>
        </w:tc>
      </w:tr>
      <w:tr w:rsidR="00F005E7" w:rsidRPr="00172F9A" w14:paraId="4416E27E" w14:textId="77777777" w:rsidTr="00440F1D">
        <w:tc>
          <w:tcPr>
            <w:tcW w:w="2197" w:type="dxa"/>
          </w:tcPr>
          <w:p w14:paraId="5BD3AB58" w14:textId="779C2424" w:rsidR="00F005E7" w:rsidRPr="00426DAE" w:rsidRDefault="00682075" w:rsidP="00F005E7">
            <w:pPr>
              <w:pStyle w:val="TableText"/>
            </w:pPr>
            <w:r>
              <w:t>STEC</w:t>
            </w:r>
          </w:p>
        </w:tc>
        <w:tc>
          <w:tcPr>
            <w:tcW w:w="7163" w:type="dxa"/>
          </w:tcPr>
          <w:p w14:paraId="626126B5" w14:textId="4C9A39D8" w:rsidR="00F005E7" w:rsidRPr="00426DAE" w:rsidRDefault="00124D2C" w:rsidP="00F005E7">
            <w:pPr>
              <w:pStyle w:val="TableText"/>
            </w:pPr>
            <w:r>
              <w:t xml:space="preserve">Shiga toxin-producing </w:t>
            </w:r>
            <w:r w:rsidR="00C90E78">
              <w:t xml:space="preserve">Escherichia coli. The term used to refer to a group of </w:t>
            </w:r>
            <w:r w:rsidR="00974248" w:rsidRPr="00974248">
              <w:rPr>
                <w:i/>
                <w:iCs/>
              </w:rPr>
              <w:t>E. coli</w:t>
            </w:r>
            <w:r w:rsidR="00C90E78">
              <w:t xml:space="preserve"> bacteria that produce powerful toxins, which can cause severe illness.</w:t>
            </w:r>
          </w:p>
        </w:tc>
      </w:tr>
    </w:tbl>
    <w:p w14:paraId="15050D3B" w14:textId="77777777" w:rsidR="002E017B" w:rsidRDefault="002E017B" w:rsidP="002C0B7D">
      <w:pPr>
        <w:pStyle w:val="BodyText"/>
        <w:spacing w:before="240"/>
        <w:rPr>
          <w:noProof/>
        </w:rPr>
        <w:sectPr w:rsidR="002E017B" w:rsidSect="00133CBB">
          <w:headerReference w:type="default" r:id="rId83"/>
          <w:pgSz w:w="12240" w:h="15840" w:code="1"/>
          <w:pgMar w:top="1440" w:right="1440" w:bottom="1440" w:left="1440" w:header="720" w:footer="720" w:gutter="0"/>
          <w:cols w:space="720"/>
          <w:docGrid w:linePitch="360"/>
        </w:sectPr>
      </w:pPr>
    </w:p>
    <w:p w14:paraId="555073E6" w14:textId="6BDD2455" w:rsidR="002E017B" w:rsidRPr="004B5B77" w:rsidRDefault="002E017B" w:rsidP="002E017B">
      <w:pPr>
        <w:pStyle w:val="AppdxHdg"/>
      </w:pPr>
      <w:bookmarkStart w:id="27" w:name="_Toc174386689"/>
      <w:r>
        <w:lastRenderedPageBreak/>
        <w:t>Resources</w:t>
      </w:r>
      <w:bookmarkEnd w:id="27"/>
    </w:p>
    <w:p w14:paraId="0A7B2DE7" w14:textId="1168E0E0" w:rsidR="002E017B" w:rsidRDefault="002E017B" w:rsidP="002E017B">
      <w:pPr>
        <w:pStyle w:val="BodyText"/>
        <w:spacing w:before="240"/>
        <w:rPr>
          <w:noProof/>
        </w:rPr>
      </w:pPr>
      <w:r>
        <w:rPr>
          <w:noProof/>
        </w:rPr>
        <w:t>The following is a list of resources used throughout this training.</w:t>
      </w:r>
    </w:p>
    <w:tbl>
      <w:tblPr>
        <w:tblStyle w:val="TableGrid"/>
        <w:tblW w:w="9360" w:type="dxa"/>
        <w:tblLook w:val="04A0" w:firstRow="1" w:lastRow="0" w:firstColumn="1" w:lastColumn="0" w:noHBand="0" w:noVBand="1"/>
      </w:tblPr>
      <w:tblGrid>
        <w:gridCol w:w="2197"/>
        <w:gridCol w:w="48"/>
        <w:gridCol w:w="7115"/>
      </w:tblGrid>
      <w:tr w:rsidR="002E017B" w:rsidRPr="00172F9A" w14:paraId="3F7087C4" w14:textId="77777777" w:rsidTr="00B21B43">
        <w:tc>
          <w:tcPr>
            <w:tcW w:w="2197" w:type="dxa"/>
            <w:shd w:val="clear" w:color="auto" w:fill="D9D9D9" w:themeFill="background1" w:themeFillShade="D9"/>
          </w:tcPr>
          <w:p w14:paraId="329CA73F" w14:textId="33F07F26" w:rsidR="002E017B" w:rsidRPr="00172F9A" w:rsidRDefault="002E017B" w:rsidP="00B21B43">
            <w:pPr>
              <w:pStyle w:val="TableTextBold"/>
            </w:pPr>
            <w:r>
              <w:t>Resource</w:t>
            </w:r>
          </w:p>
        </w:tc>
        <w:tc>
          <w:tcPr>
            <w:tcW w:w="7163" w:type="dxa"/>
            <w:gridSpan w:val="2"/>
            <w:shd w:val="clear" w:color="auto" w:fill="D9D9D9" w:themeFill="background1" w:themeFillShade="D9"/>
          </w:tcPr>
          <w:p w14:paraId="3EC8FBCC" w14:textId="784D3DB2" w:rsidR="002E017B" w:rsidRPr="00172F9A" w:rsidRDefault="002E017B" w:rsidP="00B21B43">
            <w:pPr>
              <w:pStyle w:val="TableTextBold"/>
            </w:pPr>
            <w:r>
              <w:t>Description/Link</w:t>
            </w:r>
          </w:p>
        </w:tc>
      </w:tr>
      <w:tr w:rsidR="00220FCC" w:rsidRPr="00172F9A" w14:paraId="0DA328B2" w14:textId="77777777" w:rsidTr="00BF0386">
        <w:tc>
          <w:tcPr>
            <w:tcW w:w="9360" w:type="dxa"/>
            <w:gridSpan w:val="3"/>
            <w:shd w:val="clear" w:color="auto" w:fill="F2F2F2" w:themeFill="background1" w:themeFillShade="F2"/>
          </w:tcPr>
          <w:p w14:paraId="0077C3E7" w14:textId="6DDFB3D0" w:rsidR="00220FCC" w:rsidRDefault="00220FCC" w:rsidP="00220FCC">
            <w:pPr>
              <w:pStyle w:val="TableTextBold"/>
              <w:jc w:val="center"/>
            </w:pPr>
            <w:r>
              <w:t>IAFP and CIFOR</w:t>
            </w:r>
          </w:p>
        </w:tc>
      </w:tr>
      <w:tr w:rsidR="00220FCC" w:rsidRPr="00172F9A" w14:paraId="66C507B1" w14:textId="77777777" w:rsidTr="00B21B43">
        <w:tc>
          <w:tcPr>
            <w:tcW w:w="2197" w:type="dxa"/>
          </w:tcPr>
          <w:p w14:paraId="0D62D683" w14:textId="603CF180" w:rsidR="00220FCC" w:rsidRDefault="00220FCC" w:rsidP="00220FCC">
            <w:pPr>
              <w:pStyle w:val="TableText"/>
            </w:pPr>
            <w:r>
              <w:t>IAFP Key</w:t>
            </w:r>
            <w:r w:rsidR="00575EC6">
              <w:t>s</w:t>
            </w:r>
          </w:p>
        </w:tc>
        <w:tc>
          <w:tcPr>
            <w:tcW w:w="7163" w:type="dxa"/>
            <w:gridSpan w:val="2"/>
          </w:tcPr>
          <w:p w14:paraId="23CC116B" w14:textId="14BA6362" w:rsidR="00220FCC" w:rsidRPr="00CD4B6A" w:rsidRDefault="00C15157" w:rsidP="00220FCC">
            <w:pPr>
              <w:pStyle w:val="TableText"/>
              <w:rPr>
                <w:noProof/>
              </w:rPr>
            </w:pPr>
            <w:hyperlink r:id="rId84" w:history="1">
              <w:r w:rsidR="00220FCC" w:rsidRPr="00B53674">
                <w:rPr>
                  <w:rStyle w:val="Hyperlink"/>
                  <w:sz w:val="20"/>
                </w:rPr>
                <w:t>https://www.foodprotection.org/upl/downloads/publications/other/free-procedures-keys.pdf</w:t>
              </w:r>
            </w:hyperlink>
          </w:p>
        </w:tc>
      </w:tr>
      <w:tr w:rsidR="00575EC6" w:rsidRPr="00172F9A" w14:paraId="7ECCCF82" w14:textId="77777777" w:rsidTr="00B21B43">
        <w:tc>
          <w:tcPr>
            <w:tcW w:w="2197" w:type="dxa"/>
          </w:tcPr>
          <w:p w14:paraId="55449DAE" w14:textId="6977BDFF" w:rsidR="00575EC6" w:rsidRDefault="00575EC6" w:rsidP="00575EC6">
            <w:pPr>
              <w:pStyle w:val="TableText"/>
            </w:pPr>
            <w:r>
              <w:t>CIFOR Guidelines for Foodborne Disease Outbreak Response</w:t>
            </w:r>
          </w:p>
        </w:tc>
        <w:tc>
          <w:tcPr>
            <w:tcW w:w="7163" w:type="dxa"/>
            <w:gridSpan w:val="2"/>
          </w:tcPr>
          <w:p w14:paraId="446200FD" w14:textId="1130F83A" w:rsidR="00575EC6" w:rsidRDefault="00C15157" w:rsidP="00575EC6">
            <w:pPr>
              <w:pStyle w:val="TableText"/>
            </w:pPr>
            <w:hyperlink r:id="rId85" w:history="1">
              <w:r w:rsidR="00D03CED" w:rsidRPr="00471AA9">
                <w:rPr>
                  <w:rStyle w:val="Hyperlink"/>
                  <w:sz w:val="20"/>
                </w:rPr>
                <w:t>https://cifor.us/downloads/clearinghouse/CIFOR-Guidelines-Complete-third-Ed.-FINAL.pdf</w:t>
              </w:r>
            </w:hyperlink>
            <w:r w:rsidR="00D03CED">
              <w:t xml:space="preserve"> </w:t>
            </w:r>
          </w:p>
        </w:tc>
      </w:tr>
      <w:tr w:rsidR="00220FCC" w:rsidRPr="00172F9A" w14:paraId="5455CE9C" w14:textId="77777777" w:rsidTr="00B21B43">
        <w:tc>
          <w:tcPr>
            <w:tcW w:w="2197" w:type="dxa"/>
          </w:tcPr>
          <w:p w14:paraId="241D4119" w14:textId="50545EAF" w:rsidR="00220FCC" w:rsidRDefault="00220FCC" w:rsidP="00220FCC">
            <w:pPr>
              <w:pStyle w:val="TableText"/>
            </w:pPr>
            <w:r>
              <w:t>CIFOR Outbreaks of Undetermined Etiology Agent List</w:t>
            </w:r>
          </w:p>
        </w:tc>
        <w:tc>
          <w:tcPr>
            <w:tcW w:w="7163" w:type="dxa"/>
            <w:gridSpan w:val="2"/>
          </w:tcPr>
          <w:p w14:paraId="115711E2" w14:textId="1F328C92" w:rsidR="00220FCC" w:rsidRDefault="00C15157" w:rsidP="00220FCC">
            <w:pPr>
              <w:pStyle w:val="TableText"/>
            </w:pPr>
            <w:hyperlink r:id="rId86" w:history="1">
              <w:r w:rsidR="00220FCC" w:rsidRPr="00B53674">
                <w:rPr>
                  <w:rStyle w:val="Hyperlink"/>
                  <w:sz w:val="20"/>
                </w:rPr>
                <w:t>http://cifor.us/uploads/resources/CIFOR-OUE-Agent-List_FINAL.pdf</w:t>
              </w:r>
            </w:hyperlink>
          </w:p>
        </w:tc>
      </w:tr>
      <w:tr w:rsidR="00220FCC" w:rsidRPr="00172F9A" w14:paraId="39FF7891" w14:textId="77777777" w:rsidTr="00220FCC">
        <w:tc>
          <w:tcPr>
            <w:tcW w:w="9360" w:type="dxa"/>
            <w:gridSpan w:val="3"/>
            <w:shd w:val="clear" w:color="auto" w:fill="F2F2F2" w:themeFill="background1" w:themeFillShade="F2"/>
          </w:tcPr>
          <w:p w14:paraId="5B17C578" w14:textId="4D91C466" w:rsidR="00220FCC" w:rsidRPr="00220FCC" w:rsidRDefault="00220FCC" w:rsidP="00220FCC">
            <w:pPr>
              <w:pStyle w:val="TableText"/>
              <w:jc w:val="center"/>
              <w:rPr>
                <w:b/>
                <w:bCs/>
              </w:rPr>
            </w:pPr>
            <w:r w:rsidRPr="00220FCC">
              <w:rPr>
                <w:b/>
                <w:bCs/>
              </w:rPr>
              <w:t>Contributing Factors and Environmental Antecedents</w:t>
            </w:r>
          </w:p>
        </w:tc>
      </w:tr>
      <w:tr w:rsidR="002E017B" w:rsidRPr="00172F9A" w14:paraId="5A66E670" w14:textId="77777777" w:rsidTr="00B21B43">
        <w:tc>
          <w:tcPr>
            <w:tcW w:w="2197" w:type="dxa"/>
          </w:tcPr>
          <w:p w14:paraId="5B154F0E" w14:textId="4D6C40EC" w:rsidR="002E017B" w:rsidRPr="00426DAE" w:rsidRDefault="00F1387C" w:rsidP="00B21B43">
            <w:pPr>
              <w:pStyle w:val="TableText"/>
            </w:pPr>
            <w:r>
              <w:t>Contributing Factor Definitions</w:t>
            </w:r>
          </w:p>
        </w:tc>
        <w:tc>
          <w:tcPr>
            <w:tcW w:w="7163" w:type="dxa"/>
            <w:gridSpan w:val="2"/>
          </w:tcPr>
          <w:p w14:paraId="5B86B8A8" w14:textId="3A02948F" w:rsidR="002E017B" w:rsidRPr="00426DAE" w:rsidRDefault="00C15157" w:rsidP="00B21B43">
            <w:pPr>
              <w:pStyle w:val="TableText"/>
            </w:pPr>
            <w:hyperlink r:id="rId87" w:history="1">
              <w:r w:rsidR="00F1387C" w:rsidRPr="00633400">
                <w:rPr>
                  <w:rStyle w:val="Hyperlink"/>
                </w:rPr>
                <w:t>NEARS Contributing Factor Definitions | EHS | CDC</w:t>
              </w:r>
            </w:hyperlink>
          </w:p>
        </w:tc>
      </w:tr>
      <w:tr w:rsidR="00575EC6" w:rsidRPr="00172F9A" w14:paraId="5CA88702" w14:textId="77777777" w:rsidTr="00B21B43">
        <w:tc>
          <w:tcPr>
            <w:tcW w:w="2197" w:type="dxa"/>
          </w:tcPr>
          <w:p w14:paraId="1CD777B4" w14:textId="1B0B6D30" w:rsidR="00575EC6" w:rsidRDefault="00575EC6" w:rsidP="00575EC6">
            <w:pPr>
              <w:pStyle w:val="TableText"/>
            </w:pPr>
            <w:r>
              <w:t>Environmental Antecedent Webpage with Resources QR Code</w:t>
            </w:r>
          </w:p>
        </w:tc>
        <w:tc>
          <w:tcPr>
            <w:tcW w:w="7163" w:type="dxa"/>
            <w:gridSpan w:val="2"/>
          </w:tcPr>
          <w:p w14:paraId="1117E493" w14:textId="206888C8" w:rsidR="00575EC6" w:rsidRDefault="00575EC6" w:rsidP="00575EC6">
            <w:pPr>
              <w:pStyle w:val="TableText"/>
            </w:pPr>
            <w:r w:rsidRPr="001C649D">
              <w:rPr>
                <w:noProof/>
              </w:rPr>
              <w:drawing>
                <wp:inline distT="0" distB="0" distL="0" distR="0" wp14:anchorId="655418ED" wp14:editId="664D25BF">
                  <wp:extent cx="905001" cy="885949"/>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9884533" name=""/>
                          <pic:cNvPicPr/>
                        </pic:nvPicPr>
                        <pic:blipFill>
                          <a:blip r:embed="rId88"/>
                          <a:stretch>
                            <a:fillRect/>
                          </a:stretch>
                        </pic:blipFill>
                        <pic:spPr>
                          <a:xfrm>
                            <a:off x="0" y="0"/>
                            <a:ext cx="905001" cy="885949"/>
                          </a:xfrm>
                          <a:prstGeom prst="rect">
                            <a:avLst/>
                          </a:prstGeom>
                        </pic:spPr>
                      </pic:pic>
                    </a:graphicData>
                  </a:graphic>
                </wp:inline>
              </w:drawing>
            </w:r>
          </w:p>
        </w:tc>
      </w:tr>
      <w:tr w:rsidR="00575EC6" w:rsidRPr="00172F9A" w14:paraId="5B646F86" w14:textId="77777777" w:rsidTr="00B21B43">
        <w:tc>
          <w:tcPr>
            <w:tcW w:w="2197" w:type="dxa"/>
          </w:tcPr>
          <w:p w14:paraId="2E949B1A" w14:textId="0A0585FD" w:rsidR="00575EC6" w:rsidRDefault="00575EC6" w:rsidP="00575EC6">
            <w:pPr>
              <w:pStyle w:val="TableText"/>
            </w:pPr>
            <w:r>
              <w:t xml:space="preserve">Environmental Antecedent Field Guide </w:t>
            </w:r>
          </w:p>
        </w:tc>
        <w:tc>
          <w:tcPr>
            <w:tcW w:w="7163" w:type="dxa"/>
            <w:gridSpan w:val="2"/>
          </w:tcPr>
          <w:p w14:paraId="160F134F" w14:textId="3FFF2622" w:rsidR="00575EC6" w:rsidRDefault="00C15157" w:rsidP="00575EC6">
            <w:pPr>
              <w:pStyle w:val="TableText"/>
            </w:pPr>
            <w:hyperlink r:id="rId89" w:history="1">
              <w:r w:rsidR="00575EC6" w:rsidRPr="00383147">
                <w:rPr>
                  <w:rStyle w:val="Hyperlink"/>
                  <w:bCs/>
                  <w:sz w:val="20"/>
                </w:rPr>
                <w:t>https://www.cdc.gov/nceh/ehs/nears/docs/field-guide-to-identifying-root-causes-508.pdf</w:t>
              </w:r>
            </w:hyperlink>
          </w:p>
        </w:tc>
      </w:tr>
      <w:tr w:rsidR="00575EC6" w:rsidRPr="00172F9A" w14:paraId="7AA642C9" w14:textId="77777777" w:rsidTr="00575EC6">
        <w:tc>
          <w:tcPr>
            <w:tcW w:w="9360" w:type="dxa"/>
            <w:gridSpan w:val="3"/>
            <w:shd w:val="clear" w:color="auto" w:fill="F2F2F2" w:themeFill="background1" w:themeFillShade="F2"/>
          </w:tcPr>
          <w:p w14:paraId="24FC35BC" w14:textId="19D1F868" w:rsidR="00575EC6" w:rsidRPr="00575EC6" w:rsidRDefault="00575EC6" w:rsidP="00575EC6">
            <w:pPr>
              <w:pStyle w:val="TableText"/>
              <w:ind w:left="0"/>
              <w:jc w:val="center"/>
              <w:rPr>
                <w:b/>
                <w:bCs/>
                <w:noProof/>
              </w:rPr>
            </w:pPr>
            <w:r w:rsidRPr="00575EC6">
              <w:rPr>
                <w:b/>
                <w:bCs/>
                <w:noProof/>
              </w:rPr>
              <w:t>Additional Resources</w:t>
            </w:r>
          </w:p>
        </w:tc>
      </w:tr>
      <w:tr w:rsidR="00575EC6" w:rsidRPr="00172F9A" w14:paraId="7C6A8748" w14:textId="77777777" w:rsidTr="00575EC6">
        <w:tc>
          <w:tcPr>
            <w:tcW w:w="2245" w:type="dxa"/>
            <w:gridSpan w:val="2"/>
            <w:shd w:val="clear" w:color="auto" w:fill="FFFFFF" w:themeFill="background1"/>
          </w:tcPr>
          <w:p w14:paraId="6501BF2E" w14:textId="7DE46899" w:rsidR="00575EC6" w:rsidRDefault="00575EC6" w:rsidP="00575EC6">
            <w:pPr>
              <w:pStyle w:val="TableText"/>
              <w:ind w:left="0"/>
              <w:jc w:val="center"/>
            </w:pPr>
            <w:r>
              <w:t>NEARS Web Page</w:t>
            </w:r>
          </w:p>
        </w:tc>
        <w:tc>
          <w:tcPr>
            <w:tcW w:w="7115" w:type="dxa"/>
            <w:shd w:val="clear" w:color="auto" w:fill="FFFFFF" w:themeFill="background1"/>
          </w:tcPr>
          <w:p w14:paraId="0F103915" w14:textId="3E8DAE71" w:rsidR="00575EC6" w:rsidRPr="00CD4B6A" w:rsidRDefault="00C15157" w:rsidP="00575EC6">
            <w:pPr>
              <w:pStyle w:val="TableText"/>
              <w:ind w:left="0"/>
              <w:jc w:val="center"/>
              <w:rPr>
                <w:noProof/>
              </w:rPr>
            </w:pPr>
            <w:hyperlink r:id="rId90" w:history="1">
              <w:r w:rsidR="00575EC6" w:rsidRPr="0022310E">
                <w:rPr>
                  <w:rStyle w:val="Hyperlink"/>
                  <w:bCs/>
                  <w:sz w:val="20"/>
                </w:rPr>
                <w:t>National Environmental Assessment Reporting System (NEARS) Home | EHS | CDC</w:t>
              </w:r>
            </w:hyperlink>
          </w:p>
        </w:tc>
      </w:tr>
      <w:tr w:rsidR="00575EC6" w:rsidRPr="00172F9A" w14:paraId="0D267F79" w14:textId="77777777" w:rsidTr="00575EC6">
        <w:tc>
          <w:tcPr>
            <w:tcW w:w="2245" w:type="dxa"/>
            <w:gridSpan w:val="2"/>
            <w:shd w:val="clear" w:color="auto" w:fill="FFFFFF" w:themeFill="background1"/>
          </w:tcPr>
          <w:p w14:paraId="0996AE06" w14:textId="75EC2FEE" w:rsidR="00575EC6" w:rsidRDefault="00575EC6" w:rsidP="00575EC6">
            <w:pPr>
              <w:pStyle w:val="TableText"/>
              <w:ind w:left="0"/>
              <w:jc w:val="center"/>
            </w:pPr>
            <w:r>
              <w:t>NEARS Web Page QR Code</w:t>
            </w:r>
          </w:p>
        </w:tc>
        <w:tc>
          <w:tcPr>
            <w:tcW w:w="7115" w:type="dxa"/>
            <w:shd w:val="clear" w:color="auto" w:fill="FFFFFF" w:themeFill="background1"/>
          </w:tcPr>
          <w:p w14:paraId="749EDA38" w14:textId="00F7C276" w:rsidR="00575EC6" w:rsidRDefault="00575EC6" w:rsidP="00575EC6">
            <w:pPr>
              <w:pStyle w:val="TableText"/>
              <w:ind w:left="0"/>
              <w:jc w:val="center"/>
            </w:pPr>
            <w:r w:rsidRPr="00A94C9A">
              <w:rPr>
                <w:noProof/>
              </w:rPr>
              <w:drawing>
                <wp:inline distT="0" distB="0" distL="0" distR="0" wp14:anchorId="3BEBEC3A" wp14:editId="64D25239">
                  <wp:extent cx="876422" cy="885949"/>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2601588" name=""/>
                          <pic:cNvPicPr/>
                        </pic:nvPicPr>
                        <pic:blipFill>
                          <a:blip r:embed="rId91"/>
                          <a:stretch>
                            <a:fillRect/>
                          </a:stretch>
                        </pic:blipFill>
                        <pic:spPr>
                          <a:xfrm>
                            <a:off x="0" y="0"/>
                            <a:ext cx="876422" cy="885949"/>
                          </a:xfrm>
                          <a:prstGeom prst="rect">
                            <a:avLst/>
                          </a:prstGeom>
                        </pic:spPr>
                      </pic:pic>
                    </a:graphicData>
                  </a:graphic>
                </wp:inline>
              </w:drawing>
            </w:r>
          </w:p>
        </w:tc>
      </w:tr>
      <w:tr w:rsidR="00575EC6" w:rsidRPr="00172F9A" w14:paraId="477EEB93" w14:textId="77777777" w:rsidTr="00575EC6">
        <w:tc>
          <w:tcPr>
            <w:tcW w:w="2245" w:type="dxa"/>
            <w:gridSpan w:val="2"/>
            <w:shd w:val="clear" w:color="auto" w:fill="FFFFFF" w:themeFill="background1"/>
          </w:tcPr>
          <w:p w14:paraId="3C52A54C" w14:textId="28664D62" w:rsidR="00575EC6" w:rsidRPr="00575EC6" w:rsidRDefault="00575EC6" w:rsidP="00575EC6">
            <w:pPr>
              <w:pStyle w:val="TableText"/>
              <w:ind w:left="0"/>
              <w:jc w:val="center"/>
              <w:rPr>
                <w:b/>
                <w:bCs/>
                <w:noProof/>
              </w:rPr>
            </w:pPr>
            <w:r>
              <w:t>Contributing Factor Video QR Code</w:t>
            </w:r>
          </w:p>
        </w:tc>
        <w:tc>
          <w:tcPr>
            <w:tcW w:w="7115" w:type="dxa"/>
            <w:shd w:val="clear" w:color="auto" w:fill="FFFFFF" w:themeFill="background1"/>
          </w:tcPr>
          <w:p w14:paraId="7A8B27B3" w14:textId="77B374E0" w:rsidR="00575EC6" w:rsidRPr="00575EC6" w:rsidRDefault="00575EC6" w:rsidP="00575EC6">
            <w:pPr>
              <w:pStyle w:val="TableText"/>
              <w:ind w:left="0"/>
              <w:jc w:val="center"/>
              <w:rPr>
                <w:b/>
                <w:bCs/>
                <w:noProof/>
              </w:rPr>
            </w:pPr>
            <w:r w:rsidRPr="00CD4B6A">
              <w:rPr>
                <w:noProof/>
              </w:rPr>
              <w:drawing>
                <wp:inline distT="0" distB="0" distL="0" distR="0" wp14:anchorId="3A97B222" wp14:editId="68998676">
                  <wp:extent cx="924054" cy="924054"/>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142815" name=""/>
                          <pic:cNvPicPr/>
                        </pic:nvPicPr>
                        <pic:blipFill>
                          <a:blip r:embed="rId92"/>
                          <a:stretch>
                            <a:fillRect/>
                          </a:stretch>
                        </pic:blipFill>
                        <pic:spPr>
                          <a:xfrm>
                            <a:off x="0" y="0"/>
                            <a:ext cx="924054" cy="924054"/>
                          </a:xfrm>
                          <a:prstGeom prst="rect">
                            <a:avLst/>
                          </a:prstGeom>
                        </pic:spPr>
                      </pic:pic>
                    </a:graphicData>
                  </a:graphic>
                </wp:inline>
              </w:drawing>
            </w:r>
          </w:p>
        </w:tc>
      </w:tr>
      <w:tr w:rsidR="00575EC6" w:rsidRPr="00172F9A" w14:paraId="757FA0BD" w14:textId="77777777" w:rsidTr="00575EC6">
        <w:tc>
          <w:tcPr>
            <w:tcW w:w="2245" w:type="dxa"/>
            <w:gridSpan w:val="2"/>
            <w:shd w:val="clear" w:color="auto" w:fill="FFFFFF" w:themeFill="background1"/>
          </w:tcPr>
          <w:p w14:paraId="4054DA3B" w14:textId="6C5D3343" w:rsidR="00575EC6" w:rsidRDefault="00575EC6" w:rsidP="00575EC6">
            <w:pPr>
              <w:pStyle w:val="TableText"/>
              <w:ind w:left="0"/>
              <w:jc w:val="center"/>
            </w:pPr>
            <w:r>
              <w:t>Contributing Factor Video</w:t>
            </w:r>
          </w:p>
        </w:tc>
        <w:tc>
          <w:tcPr>
            <w:tcW w:w="7115" w:type="dxa"/>
            <w:shd w:val="clear" w:color="auto" w:fill="FFFFFF" w:themeFill="background1"/>
          </w:tcPr>
          <w:p w14:paraId="1244D3D7" w14:textId="23C12CBA" w:rsidR="00575EC6" w:rsidRPr="00CD4B6A" w:rsidRDefault="00C15157" w:rsidP="00575EC6">
            <w:pPr>
              <w:pStyle w:val="TableText"/>
              <w:ind w:left="0"/>
              <w:rPr>
                <w:noProof/>
              </w:rPr>
            </w:pPr>
            <w:hyperlink r:id="rId93" w:history="1">
              <w:r w:rsidR="00575EC6" w:rsidRPr="00383147">
                <w:rPr>
                  <w:rStyle w:val="Hyperlink"/>
                  <w:bCs/>
                  <w:sz w:val="20"/>
                </w:rPr>
                <w:t>https://www.youtube.com/watch?v=pWEywTiX3Sw</w:t>
              </w:r>
            </w:hyperlink>
          </w:p>
        </w:tc>
      </w:tr>
    </w:tbl>
    <w:p w14:paraId="6814D9EA" w14:textId="77777777" w:rsidR="005767E9" w:rsidRDefault="005767E9"/>
    <w:p w14:paraId="61C73C25" w14:textId="2ED1C229" w:rsidR="005767E9" w:rsidRPr="005767E9" w:rsidRDefault="005767E9">
      <w:pPr>
        <w:rPr>
          <w:b/>
          <w:bCs/>
          <w:sz w:val="28"/>
          <w:szCs w:val="28"/>
        </w:rPr>
      </w:pPr>
      <w:r w:rsidRPr="005767E9">
        <w:rPr>
          <w:b/>
          <w:bCs/>
          <w:sz w:val="28"/>
          <w:szCs w:val="28"/>
        </w:rPr>
        <w:t>Resources (Cont’d).</w:t>
      </w:r>
    </w:p>
    <w:tbl>
      <w:tblPr>
        <w:tblStyle w:val="TableGrid"/>
        <w:tblW w:w="9360" w:type="dxa"/>
        <w:tblLook w:val="04A0" w:firstRow="1" w:lastRow="0" w:firstColumn="1" w:lastColumn="0" w:noHBand="0" w:noVBand="1"/>
      </w:tblPr>
      <w:tblGrid>
        <w:gridCol w:w="2197"/>
        <w:gridCol w:w="7163"/>
      </w:tblGrid>
      <w:tr w:rsidR="004F6269" w:rsidRPr="00172F9A" w14:paraId="47636B36" w14:textId="77777777" w:rsidTr="00B21B43">
        <w:tc>
          <w:tcPr>
            <w:tcW w:w="2197" w:type="dxa"/>
          </w:tcPr>
          <w:p w14:paraId="331D6A17" w14:textId="5C9B1092" w:rsidR="004F6269" w:rsidRDefault="004F6269" w:rsidP="00B21B43">
            <w:pPr>
              <w:pStyle w:val="TableText"/>
            </w:pPr>
            <w:r>
              <w:t>Water Quality and Health Council</w:t>
            </w:r>
          </w:p>
        </w:tc>
        <w:tc>
          <w:tcPr>
            <w:tcW w:w="7163" w:type="dxa"/>
          </w:tcPr>
          <w:p w14:paraId="06FFD56E" w14:textId="677C345F" w:rsidR="004F6269" w:rsidRDefault="00C15157" w:rsidP="004F6269">
            <w:pPr>
              <w:pStyle w:val="TableText"/>
            </w:pPr>
            <w:hyperlink r:id="rId94" w:anchor="food-safety" w:history="1">
              <w:r w:rsidR="004F6269" w:rsidRPr="00383147">
                <w:rPr>
                  <w:rStyle w:val="Hyperlink"/>
                  <w:sz w:val="20"/>
                </w:rPr>
                <w:t>https://waterandhealth.org/resources/posters/#food-safety</w:t>
              </w:r>
            </w:hyperlink>
          </w:p>
          <w:p w14:paraId="0A7BB88B" w14:textId="27503925" w:rsidR="004F6269" w:rsidRPr="00426DAE" w:rsidRDefault="004F6269" w:rsidP="00ED329C">
            <w:pPr>
              <w:pStyle w:val="TableText"/>
              <w:ind w:left="0"/>
            </w:pPr>
          </w:p>
        </w:tc>
      </w:tr>
      <w:tr w:rsidR="002E017B" w:rsidRPr="00172F9A" w14:paraId="21FECBA0" w14:textId="77777777" w:rsidTr="00B21B43">
        <w:tc>
          <w:tcPr>
            <w:tcW w:w="2197" w:type="dxa"/>
          </w:tcPr>
          <w:p w14:paraId="22D0F407" w14:textId="0C52F662" w:rsidR="002E017B" w:rsidRPr="00426DAE" w:rsidRDefault="00F1387C" w:rsidP="00B21B43">
            <w:pPr>
              <w:pStyle w:val="TableText"/>
            </w:pPr>
            <w:r>
              <w:t>Workbook 1</w:t>
            </w:r>
          </w:p>
        </w:tc>
        <w:tc>
          <w:tcPr>
            <w:tcW w:w="7163" w:type="dxa"/>
          </w:tcPr>
          <w:p w14:paraId="452E7301" w14:textId="46FEE7DD" w:rsidR="002E017B" w:rsidRPr="00426DAE" w:rsidRDefault="002E017B" w:rsidP="00B21B43">
            <w:pPr>
              <w:pStyle w:val="TableText"/>
            </w:pPr>
          </w:p>
        </w:tc>
      </w:tr>
    </w:tbl>
    <w:p w14:paraId="1560181C" w14:textId="77777777" w:rsidR="00816D67" w:rsidRDefault="00816D67" w:rsidP="002C0B7D">
      <w:pPr>
        <w:pStyle w:val="BodyText"/>
        <w:spacing w:before="240"/>
        <w:rPr>
          <w:noProof/>
        </w:rPr>
        <w:sectPr w:rsidR="00816D67" w:rsidSect="00133CBB">
          <w:headerReference w:type="even" r:id="rId95"/>
          <w:headerReference w:type="default" r:id="rId96"/>
          <w:headerReference w:type="first" r:id="rId97"/>
          <w:pgSz w:w="12240" w:h="15840" w:code="1"/>
          <w:pgMar w:top="1440" w:right="1440" w:bottom="1440" w:left="1440" w:header="720" w:footer="720" w:gutter="0"/>
          <w:cols w:space="720"/>
          <w:docGrid w:linePitch="360"/>
        </w:sectPr>
      </w:pPr>
    </w:p>
    <w:p w14:paraId="7E143123" w14:textId="684C5866" w:rsidR="002C0B7D" w:rsidRPr="004B5B77" w:rsidRDefault="00E30DCE" w:rsidP="002C0B7D">
      <w:pPr>
        <w:pStyle w:val="AppdxHdg"/>
      </w:pPr>
      <w:bookmarkStart w:id="28" w:name="_Toc27031571"/>
      <w:bookmarkStart w:id="29" w:name="_Toc27125812"/>
      <w:r w:rsidRPr="004C47D1">
        <w:rPr>
          <w:color w:val="C00000"/>
        </w:rPr>
        <w:lastRenderedPageBreak/>
        <w:t xml:space="preserve"> </w:t>
      </w:r>
      <w:bookmarkStart w:id="30" w:name="_Toc174386690"/>
      <w:r w:rsidR="002C0B7D">
        <w:t xml:space="preserve">Level </w:t>
      </w:r>
      <w:r w:rsidR="00A93877">
        <w:t>2</w:t>
      </w:r>
      <w:r w:rsidR="002C0B7D">
        <w:t xml:space="preserve"> Evaluation Questions</w:t>
      </w:r>
      <w:bookmarkEnd w:id="28"/>
      <w:bookmarkEnd w:id="29"/>
      <w:bookmarkEnd w:id="30"/>
    </w:p>
    <w:p w14:paraId="5C8C5F30" w14:textId="1C53F772" w:rsidR="00A64825" w:rsidRDefault="00FD25E5" w:rsidP="002C0B7D">
      <w:pPr>
        <w:pStyle w:val="BodyText"/>
      </w:pPr>
      <w:r>
        <w:t xml:space="preserve">On a scale of 1 to </w:t>
      </w:r>
      <w:r w:rsidR="00653738">
        <w:t>5</w:t>
      </w:r>
      <w:r>
        <w:t>, how would you rate your confidence</w:t>
      </w:r>
      <w:r w:rsidR="00A93877">
        <w:t xml:space="preserve"> level for each of the following statements</w:t>
      </w:r>
      <w:r>
        <w:t>?</w:t>
      </w:r>
      <w:r w:rsidR="00653738">
        <w:t xml:space="preserve"> (</w:t>
      </w:r>
      <w:r w:rsidR="00653738" w:rsidRPr="00A93877">
        <w:rPr>
          <w:i/>
          <w:iCs/>
        </w:rPr>
        <w:t>1</w:t>
      </w:r>
      <w:r w:rsidR="006F3B52" w:rsidRPr="00A93877">
        <w:rPr>
          <w:i/>
          <w:iCs/>
        </w:rPr>
        <w:t xml:space="preserve"> – Very poor to 5 – Excellent</w:t>
      </w:r>
      <w:r w:rsidR="006F3B52">
        <w:t>)</w:t>
      </w:r>
    </w:p>
    <w:p w14:paraId="5606EF06" w14:textId="5E8E9670" w:rsidR="007F6414" w:rsidRDefault="007F6414" w:rsidP="002C0B7D">
      <w:pPr>
        <w:pStyle w:val="BodyText"/>
      </w:pPr>
    </w:p>
    <w:tbl>
      <w:tblPr>
        <w:tblStyle w:val="TableGrid"/>
        <w:tblW w:w="5000" w:type="pct"/>
        <w:tblLook w:val="04A0" w:firstRow="1" w:lastRow="0" w:firstColumn="1" w:lastColumn="0" w:noHBand="0" w:noVBand="1"/>
      </w:tblPr>
      <w:tblGrid>
        <w:gridCol w:w="599"/>
        <w:gridCol w:w="596"/>
        <w:gridCol w:w="596"/>
        <w:gridCol w:w="596"/>
        <w:gridCol w:w="603"/>
        <w:gridCol w:w="6990"/>
        <w:gridCol w:w="598"/>
        <w:gridCol w:w="598"/>
        <w:gridCol w:w="598"/>
        <w:gridCol w:w="598"/>
        <w:gridCol w:w="578"/>
      </w:tblGrid>
      <w:tr w:rsidR="00580927" w14:paraId="3D356A87" w14:textId="77777777" w:rsidTr="00580927">
        <w:tc>
          <w:tcPr>
            <w:tcW w:w="1154" w:type="pct"/>
            <w:gridSpan w:val="5"/>
            <w:shd w:val="clear" w:color="auto" w:fill="auto"/>
          </w:tcPr>
          <w:p w14:paraId="2E5A55E5" w14:textId="77777777" w:rsidR="00580927" w:rsidRDefault="00580927" w:rsidP="00785C9E">
            <w:pPr>
              <w:pStyle w:val="BodyText"/>
              <w:jc w:val="center"/>
            </w:pPr>
            <w:r>
              <w:t>Before Training</w:t>
            </w:r>
            <w:r w:rsidR="009A008E">
              <w:t>:</w:t>
            </w:r>
          </w:p>
          <w:p w14:paraId="31DF0106" w14:textId="7186A8D8" w:rsidR="009A008E" w:rsidRPr="009B26DD" w:rsidRDefault="009A008E" w:rsidP="00785C9E">
            <w:pPr>
              <w:pStyle w:val="BodyText"/>
              <w:jc w:val="center"/>
              <w:rPr>
                <w:i/>
                <w:iCs/>
              </w:rPr>
            </w:pPr>
            <w:r w:rsidRPr="009B26DD">
              <w:rPr>
                <w:i/>
                <w:iCs/>
              </w:rPr>
              <w:t xml:space="preserve">When faced with </w:t>
            </w:r>
            <w:r w:rsidR="009B26DD" w:rsidRPr="009B26DD">
              <w:rPr>
                <w:i/>
                <w:iCs/>
              </w:rPr>
              <w:t>an outbreak</w:t>
            </w:r>
            <w:r w:rsidR="009B26DD">
              <w:rPr>
                <w:i/>
                <w:iCs/>
              </w:rPr>
              <w:t>, I felt</w:t>
            </w:r>
            <w:r w:rsidR="008376B7">
              <w:rPr>
                <w:i/>
                <w:iCs/>
              </w:rPr>
              <w:t xml:space="preserve"> confident in</w:t>
            </w:r>
            <w:r w:rsidR="009B26DD">
              <w:rPr>
                <w:i/>
                <w:iCs/>
              </w:rPr>
              <w:t>:</w:t>
            </w:r>
          </w:p>
        </w:tc>
        <w:tc>
          <w:tcPr>
            <w:tcW w:w="2699" w:type="pct"/>
            <w:vMerge w:val="restart"/>
            <w:shd w:val="clear" w:color="auto" w:fill="D9D9D9" w:themeFill="background1" w:themeFillShade="D9"/>
          </w:tcPr>
          <w:p w14:paraId="533702A5" w14:textId="77777777" w:rsidR="00580927" w:rsidRPr="00E27B71" w:rsidRDefault="00580927" w:rsidP="00785C9E">
            <w:pPr>
              <w:pStyle w:val="BodyText"/>
            </w:pPr>
          </w:p>
        </w:tc>
        <w:tc>
          <w:tcPr>
            <w:tcW w:w="1147" w:type="pct"/>
            <w:gridSpan w:val="5"/>
          </w:tcPr>
          <w:p w14:paraId="175DD566" w14:textId="77777777" w:rsidR="00580927" w:rsidRDefault="00580927" w:rsidP="00785C9E">
            <w:pPr>
              <w:pStyle w:val="BodyText"/>
              <w:jc w:val="center"/>
            </w:pPr>
            <w:r>
              <w:t>After Training</w:t>
            </w:r>
          </w:p>
          <w:p w14:paraId="54362BA6" w14:textId="05832914" w:rsidR="009B26DD" w:rsidRDefault="009B26DD" w:rsidP="00785C9E">
            <w:pPr>
              <w:pStyle w:val="BodyText"/>
              <w:jc w:val="center"/>
            </w:pPr>
            <w:r w:rsidRPr="009B26DD">
              <w:rPr>
                <w:i/>
                <w:iCs/>
              </w:rPr>
              <w:t>When faced with an outbrea</w:t>
            </w:r>
            <w:r>
              <w:rPr>
                <w:i/>
                <w:iCs/>
              </w:rPr>
              <w:t>k, I will feel</w:t>
            </w:r>
            <w:r w:rsidR="008376B7">
              <w:rPr>
                <w:i/>
                <w:iCs/>
              </w:rPr>
              <w:t xml:space="preserve"> confident in</w:t>
            </w:r>
            <w:r>
              <w:rPr>
                <w:i/>
                <w:iCs/>
              </w:rPr>
              <w:t>:</w:t>
            </w:r>
          </w:p>
        </w:tc>
      </w:tr>
      <w:tr w:rsidR="00580927" w14:paraId="07312B26" w14:textId="77777777" w:rsidTr="00580927">
        <w:tc>
          <w:tcPr>
            <w:tcW w:w="231" w:type="pct"/>
            <w:shd w:val="clear" w:color="auto" w:fill="auto"/>
          </w:tcPr>
          <w:p w14:paraId="242526F1" w14:textId="201EA272" w:rsidR="00580927" w:rsidRPr="00E27B71" w:rsidRDefault="00580927" w:rsidP="00785C9E">
            <w:pPr>
              <w:pStyle w:val="BodyText"/>
              <w:jc w:val="center"/>
            </w:pPr>
            <w:r>
              <w:t>1</w:t>
            </w:r>
          </w:p>
        </w:tc>
        <w:tc>
          <w:tcPr>
            <w:tcW w:w="230" w:type="pct"/>
            <w:shd w:val="clear" w:color="auto" w:fill="auto"/>
          </w:tcPr>
          <w:p w14:paraId="0B1D125E" w14:textId="524AA8CF" w:rsidR="00580927" w:rsidRPr="00E27B71" w:rsidRDefault="00580927" w:rsidP="00785C9E">
            <w:pPr>
              <w:pStyle w:val="BodyText"/>
              <w:jc w:val="center"/>
            </w:pPr>
            <w:r>
              <w:t>2</w:t>
            </w:r>
          </w:p>
        </w:tc>
        <w:tc>
          <w:tcPr>
            <w:tcW w:w="230" w:type="pct"/>
            <w:shd w:val="clear" w:color="auto" w:fill="auto"/>
          </w:tcPr>
          <w:p w14:paraId="3E4BEC58" w14:textId="153AEC49" w:rsidR="00580927" w:rsidRPr="00E27B71" w:rsidRDefault="00580927" w:rsidP="00785C9E">
            <w:pPr>
              <w:pStyle w:val="BodyText"/>
              <w:jc w:val="center"/>
            </w:pPr>
            <w:r>
              <w:t>3</w:t>
            </w:r>
          </w:p>
        </w:tc>
        <w:tc>
          <w:tcPr>
            <w:tcW w:w="230" w:type="pct"/>
            <w:shd w:val="clear" w:color="auto" w:fill="auto"/>
          </w:tcPr>
          <w:p w14:paraId="4C9BF241" w14:textId="10877341" w:rsidR="00580927" w:rsidRPr="00E27B71" w:rsidRDefault="00580927" w:rsidP="00785C9E">
            <w:pPr>
              <w:pStyle w:val="BodyText"/>
              <w:jc w:val="center"/>
            </w:pPr>
            <w:r>
              <w:t>4</w:t>
            </w:r>
          </w:p>
        </w:tc>
        <w:tc>
          <w:tcPr>
            <w:tcW w:w="233" w:type="pct"/>
            <w:shd w:val="clear" w:color="auto" w:fill="auto"/>
          </w:tcPr>
          <w:p w14:paraId="34854769" w14:textId="375D4A13" w:rsidR="00580927" w:rsidRPr="00E27B71" w:rsidRDefault="00580927" w:rsidP="00785C9E">
            <w:pPr>
              <w:pStyle w:val="BodyText"/>
              <w:jc w:val="center"/>
            </w:pPr>
            <w:r>
              <w:t>5</w:t>
            </w:r>
          </w:p>
        </w:tc>
        <w:tc>
          <w:tcPr>
            <w:tcW w:w="2699" w:type="pct"/>
            <w:vMerge/>
            <w:shd w:val="clear" w:color="auto" w:fill="D9D9D9" w:themeFill="background1" w:themeFillShade="D9"/>
          </w:tcPr>
          <w:p w14:paraId="3D9D555D" w14:textId="0987A9AF" w:rsidR="00580927" w:rsidRPr="00E27B71" w:rsidRDefault="00580927" w:rsidP="00785C9E">
            <w:pPr>
              <w:pStyle w:val="BodyText"/>
            </w:pPr>
          </w:p>
        </w:tc>
        <w:tc>
          <w:tcPr>
            <w:tcW w:w="231" w:type="pct"/>
          </w:tcPr>
          <w:p w14:paraId="57E0AC45" w14:textId="2DEFD9C0" w:rsidR="00580927" w:rsidRDefault="00580927" w:rsidP="00785C9E">
            <w:pPr>
              <w:pStyle w:val="BodyText"/>
              <w:jc w:val="center"/>
            </w:pPr>
            <w:r>
              <w:t>1</w:t>
            </w:r>
          </w:p>
        </w:tc>
        <w:tc>
          <w:tcPr>
            <w:tcW w:w="231" w:type="pct"/>
          </w:tcPr>
          <w:p w14:paraId="613DCAF3" w14:textId="658166CD" w:rsidR="00580927" w:rsidRDefault="00580927" w:rsidP="00785C9E">
            <w:pPr>
              <w:pStyle w:val="BodyText"/>
              <w:jc w:val="center"/>
            </w:pPr>
            <w:r>
              <w:t>2</w:t>
            </w:r>
          </w:p>
        </w:tc>
        <w:tc>
          <w:tcPr>
            <w:tcW w:w="231" w:type="pct"/>
          </w:tcPr>
          <w:p w14:paraId="1A9FBE19" w14:textId="3051AE53" w:rsidR="00580927" w:rsidRDefault="00580927" w:rsidP="00785C9E">
            <w:pPr>
              <w:pStyle w:val="BodyText"/>
              <w:jc w:val="center"/>
            </w:pPr>
            <w:r>
              <w:t>3</w:t>
            </w:r>
          </w:p>
        </w:tc>
        <w:tc>
          <w:tcPr>
            <w:tcW w:w="231" w:type="pct"/>
          </w:tcPr>
          <w:p w14:paraId="7D4C752F" w14:textId="4899768D" w:rsidR="00580927" w:rsidRDefault="00580927" w:rsidP="00785C9E">
            <w:pPr>
              <w:pStyle w:val="BodyText"/>
              <w:jc w:val="center"/>
            </w:pPr>
            <w:r>
              <w:t>4</w:t>
            </w:r>
          </w:p>
        </w:tc>
        <w:tc>
          <w:tcPr>
            <w:tcW w:w="223" w:type="pct"/>
          </w:tcPr>
          <w:p w14:paraId="79387D70" w14:textId="4265D53E" w:rsidR="00580927" w:rsidRDefault="00580927" w:rsidP="00785C9E">
            <w:pPr>
              <w:pStyle w:val="BodyText"/>
              <w:jc w:val="center"/>
            </w:pPr>
            <w:r>
              <w:t>5</w:t>
            </w:r>
          </w:p>
        </w:tc>
      </w:tr>
      <w:tr w:rsidR="00580927" w14:paraId="6F6D5CD8" w14:textId="77777777" w:rsidTr="00580927">
        <w:sdt>
          <w:sdtPr>
            <w:rPr>
              <w:sz w:val="32"/>
              <w:szCs w:val="32"/>
            </w:rPr>
            <w:id w:val="504713788"/>
            <w15:appearance w15:val="hidden"/>
            <w14:checkbox>
              <w14:checked w14:val="0"/>
              <w14:checkedState w14:val="00FE" w14:font="Wingdings"/>
              <w14:uncheckedState w14:val="006F" w14:font="Wingdings"/>
            </w14:checkbox>
          </w:sdtPr>
          <w:sdtEndPr/>
          <w:sdtContent>
            <w:tc>
              <w:tcPr>
                <w:tcW w:w="231" w:type="pct"/>
                <w:vAlign w:val="center"/>
              </w:tcPr>
              <w:p w14:paraId="669BAFF4" w14:textId="0C1A3B26" w:rsidR="00580927" w:rsidRPr="00E27B71" w:rsidRDefault="00580927" w:rsidP="00580927">
                <w:pPr>
                  <w:pStyle w:val="BodyText"/>
                </w:pPr>
                <w:r>
                  <w:rPr>
                    <w:sz w:val="32"/>
                    <w:szCs w:val="32"/>
                  </w:rPr>
                  <w:sym w:font="Wingdings" w:char="F06F"/>
                </w:r>
              </w:p>
            </w:tc>
          </w:sdtContent>
        </w:sdt>
        <w:sdt>
          <w:sdtPr>
            <w:rPr>
              <w:sz w:val="32"/>
              <w:szCs w:val="32"/>
            </w:rPr>
            <w:id w:val="-429971088"/>
            <w15:appearance w15:val="hidden"/>
            <w14:checkbox>
              <w14:checked w14:val="0"/>
              <w14:checkedState w14:val="00FE" w14:font="Wingdings"/>
              <w14:uncheckedState w14:val="006F" w14:font="Wingdings"/>
            </w14:checkbox>
          </w:sdtPr>
          <w:sdtEndPr/>
          <w:sdtContent>
            <w:tc>
              <w:tcPr>
                <w:tcW w:w="230" w:type="pct"/>
                <w:vAlign w:val="center"/>
              </w:tcPr>
              <w:p w14:paraId="56E0C341" w14:textId="078C9363" w:rsidR="00580927" w:rsidRPr="00E27B71" w:rsidRDefault="00580927" w:rsidP="00580927">
                <w:pPr>
                  <w:pStyle w:val="BodyText"/>
                </w:pPr>
                <w:r>
                  <w:rPr>
                    <w:sz w:val="32"/>
                    <w:szCs w:val="32"/>
                  </w:rPr>
                  <w:sym w:font="Wingdings" w:char="F06F"/>
                </w:r>
              </w:p>
            </w:tc>
          </w:sdtContent>
        </w:sdt>
        <w:sdt>
          <w:sdtPr>
            <w:rPr>
              <w:sz w:val="32"/>
              <w:szCs w:val="32"/>
            </w:rPr>
            <w:id w:val="900949299"/>
            <w15:appearance w15:val="hidden"/>
            <w14:checkbox>
              <w14:checked w14:val="0"/>
              <w14:checkedState w14:val="00FE" w14:font="Wingdings"/>
              <w14:uncheckedState w14:val="006F" w14:font="Wingdings"/>
            </w14:checkbox>
          </w:sdtPr>
          <w:sdtEndPr/>
          <w:sdtContent>
            <w:tc>
              <w:tcPr>
                <w:tcW w:w="230" w:type="pct"/>
                <w:vAlign w:val="center"/>
              </w:tcPr>
              <w:p w14:paraId="03F48191" w14:textId="4FB35827" w:rsidR="00580927" w:rsidRPr="00E27B71" w:rsidRDefault="00580927" w:rsidP="00580927">
                <w:pPr>
                  <w:pStyle w:val="BodyText"/>
                </w:pPr>
                <w:r>
                  <w:rPr>
                    <w:sz w:val="32"/>
                    <w:szCs w:val="32"/>
                  </w:rPr>
                  <w:sym w:font="Wingdings" w:char="F06F"/>
                </w:r>
              </w:p>
            </w:tc>
          </w:sdtContent>
        </w:sdt>
        <w:sdt>
          <w:sdtPr>
            <w:rPr>
              <w:sz w:val="32"/>
              <w:szCs w:val="32"/>
            </w:rPr>
            <w:id w:val="-2133398629"/>
            <w15:appearance w15:val="hidden"/>
            <w14:checkbox>
              <w14:checked w14:val="0"/>
              <w14:checkedState w14:val="00FE" w14:font="Wingdings"/>
              <w14:uncheckedState w14:val="006F" w14:font="Wingdings"/>
            </w14:checkbox>
          </w:sdtPr>
          <w:sdtEndPr/>
          <w:sdtContent>
            <w:tc>
              <w:tcPr>
                <w:tcW w:w="230" w:type="pct"/>
                <w:vAlign w:val="center"/>
              </w:tcPr>
              <w:p w14:paraId="6A1D04DB" w14:textId="0B56E422" w:rsidR="00580927" w:rsidRPr="00E27B71" w:rsidRDefault="00580927" w:rsidP="00580927">
                <w:pPr>
                  <w:pStyle w:val="BodyText"/>
                </w:pPr>
                <w:r>
                  <w:rPr>
                    <w:sz w:val="32"/>
                    <w:szCs w:val="32"/>
                  </w:rPr>
                  <w:sym w:font="Wingdings" w:char="F06F"/>
                </w:r>
              </w:p>
            </w:tc>
          </w:sdtContent>
        </w:sdt>
        <w:sdt>
          <w:sdtPr>
            <w:rPr>
              <w:sz w:val="32"/>
              <w:szCs w:val="32"/>
            </w:rPr>
            <w:id w:val="-1920004253"/>
            <w15:appearance w15:val="hidden"/>
            <w14:checkbox>
              <w14:checked w14:val="0"/>
              <w14:checkedState w14:val="00FE" w14:font="Wingdings"/>
              <w14:uncheckedState w14:val="006F" w14:font="Wingdings"/>
            </w14:checkbox>
          </w:sdtPr>
          <w:sdtEndPr/>
          <w:sdtContent>
            <w:tc>
              <w:tcPr>
                <w:tcW w:w="233" w:type="pct"/>
                <w:vAlign w:val="center"/>
              </w:tcPr>
              <w:p w14:paraId="781AEFC8" w14:textId="52928B22" w:rsidR="00580927" w:rsidRPr="00E27B71" w:rsidRDefault="00580927" w:rsidP="00580927">
                <w:pPr>
                  <w:pStyle w:val="BodyText"/>
                </w:pPr>
                <w:r>
                  <w:rPr>
                    <w:sz w:val="32"/>
                    <w:szCs w:val="32"/>
                  </w:rPr>
                  <w:sym w:font="Wingdings" w:char="F06F"/>
                </w:r>
              </w:p>
            </w:tc>
          </w:sdtContent>
        </w:sdt>
        <w:tc>
          <w:tcPr>
            <w:tcW w:w="2699" w:type="pct"/>
          </w:tcPr>
          <w:p w14:paraId="513BB9C9" w14:textId="12958924" w:rsidR="00580927" w:rsidRDefault="008376B7" w:rsidP="009834A7">
            <w:pPr>
              <w:pStyle w:val="BodyText"/>
              <w:numPr>
                <w:ilvl w:val="0"/>
                <w:numId w:val="71"/>
              </w:numPr>
            </w:pPr>
            <w:r>
              <w:t>I</w:t>
            </w:r>
            <w:r w:rsidR="00580927">
              <w:t>dentifying resources to aid in an outbreak investigation.</w:t>
            </w:r>
          </w:p>
        </w:tc>
        <w:sdt>
          <w:sdtPr>
            <w:rPr>
              <w:sz w:val="32"/>
              <w:szCs w:val="32"/>
            </w:rPr>
            <w:id w:val="1867326548"/>
            <w15:appearance w15:val="hidden"/>
            <w14:checkbox>
              <w14:checked w14:val="0"/>
              <w14:checkedState w14:val="00FE" w14:font="Wingdings"/>
              <w14:uncheckedState w14:val="006F" w14:font="Wingdings"/>
            </w14:checkbox>
          </w:sdtPr>
          <w:sdtEndPr/>
          <w:sdtContent>
            <w:tc>
              <w:tcPr>
                <w:tcW w:w="231" w:type="pct"/>
                <w:vAlign w:val="center"/>
              </w:tcPr>
              <w:p w14:paraId="7B532683" w14:textId="5EF759EE" w:rsidR="00580927" w:rsidRDefault="00580927" w:rsidP="00580927">
                <w:pPr>
                  <w:pStyle w:val="BodyText"/>
                  <w:jc w:val="center"/>
                </w:pPr>
                <w:r>
                  <w:rPr>
                    <w:sz w:val="32"/>
                    <w:szCs w:val="32"/>
                  </w:rPr>
                  <w:sym w:font="Wingdings" w:char="F06F"/>
                </w:r>
              </w:p>
            </w:tc>
          </w:sdtContent>
        </w:sdt>
        <w:sdt>
          <w:sdtPr>
            <w:rPr>
              <w:sz w:val="32"/>
              <w:szCs w:val="32"/>
            </w:rPr>
            <w:id w:val="885916507"/>
            <w15:appearance w15:val="hidden"/>
            <w14:checkbox>
              <w14:checked w14:val="0"/>
              <w14:checkedState w14:val="00FE" w14:font="Wingdings"/>
              <w14:uncheckedState w14:val="006F" w14:font="Wingdings"/>
            </w14:checkbox>
          </w:sdtPr>
          <w:sdtEndPr/>
          <w:sdtContent>
            <w:tc>
              <w:tcPr>
                <w:tcW w:w="231" w:type="pct"/>
                <w:vAlign w:val="center"/>
              </w:tcPr>
              <w:p w14:paraId="3FF96F45" w14:textId="7FAEC7F6" w:rsidR="00580927" w:rsidRDefault="00580927" w:rsidP="00580927">
                <w:pPr>
                  <w:pStyle w:val="BodyText"/>
                  <w:jc w:val="center"/>
                </w:pPr>
                <w:r>
                  <w:rPr>
                    <w:sz w:val="32"/>
                    <w:szCs w:val="32"/>
                  </w:rPr>
                  <w:sym w:font="Wingdings" w:char="F06F"/>
                </w:r>
              </w:p>
            </w:tc>
          </w:sdtContent>
        </w:sdt>
        <w:sdt>
          <w:sdtPr>
            <w:rPr>
              <w:sz w:val="32"/>
              <w:szCs w:val="32"/>
            </w:rPr>
            <w:id w:val="-562870986"/>
            <w15:appearance w15:val="hidden"/>
            <w14:checkbox>
              <w14:checked w14:val="0"/>
              <w14:checkedState w14:val="00FE" w14:font="Wingdings"/>
              <w14:uncheckedState w14:val="006F" w14:font="Wingdings"/>
            </w14:checkbox>
          </w:sdtPr>
          <w:sdtEndPr/>
          <w:sdtContent>
            <w:tc>
              <w:tcPr>
                <w:tcW w:w="231" w:type="pct"/>
                <w:vAlign w:val="center"/>
              </w:tcPr>
              <w:p w14:paraId="5F2E7152" w14:textId="3B4BFD02" w:rsidR="00580927" w:rsidRDefault="00580927" w:rsidP="00580927">
                <w:pPr>
                  <w:pStyle w:val="BodyText"/>
                  <w:jc w:val="center"/>
                </w:pPr>
                <w:r>
                  <w:rPr>
                    <w:sz w:val="32"/>
                    <w:szCs w:val="32"/>
                  </w:rPr>
                  <w:sym w:font="Wingdings" w:char="F06F"/>
                </w:r>
              </w:p>
            </w:tc>
          </w:sdtContent>
        </w:sdt>
        <w:sdt>
          <w:sdtPr>
            <w:rPr>
              <w:sz w:val="32"/>
              <w:szCs w:val="32"/>
            </w:rPr>
            <w:id w:val="-630483284"/>
            <w15:appearance w15:val="hidden"/>
            <w14:checkbox>
              <w14:checked w14:val="0"/>
              <w14:checkedState w14:val="00FE" w14:font="Wingdings"/>
              <w14:uncheckedState w14:val="006F" w14:font="Wingdings"/>
            </w14:checkbox>
          </w:sdtPr>
          <w:sdtEndPr/>
          <w:sdtContent>
            <w:tc>
              <w:tcPr>
                <w:tcW w:w="231" w:type="pct"/>
                <w:vAlign w:val="center"/>
              </w:tcPr>
              <w:p w14:paraId="13BE4D07" w14:textId="59C3CAB5" w:rsidR="00580927" w:rsidRDefault="00580927" w:rsidP="00580927">
                <w:pPr>
                  <w:pStyle w:val="BodyText"/>
                  <w:jc w:val="center"/>
                </w:pPr>
                <w:r>
                  <w:rPr>
                    <w:sz w:val="32"/>
                    <w:szCs w:val="32"/>
                  </w:rPr>
                  <w:sym w:font="Wingdings" w:char="F06F"/>
                </w:r>
              </w:p>
            </w:tc>
          </w:sdtContent>
        </w:sdt>
        <w:sdt>
          <w:sdtPr>
            <w:rPr>
              <w:sz w:val="32"/>
              <w:szCs w:val="32"/>
            </w:rPr>
            <w:id w:val="-1903669390"/>
            <w15:appearance w15:val="hidden"/>
            <w14:checkbox>
              <w14:checked w14:val="0"/>
              <w14:checkedState w14:val="00FE" w14:font="Wingdings"/>
              <w14:uncheckedState w14:val="006F" w14:font="Wingdings"/>
            </w14:checkbox>
          </w:sdtPr>
          <w:sdtEndPr/>
          <w:sdtContent>
            <w:tc>
              <w:tcPr>
                <w:tcW w:w="223" w:type="pct"/>
                <w:vAlign w:val="center"/>
              </w:tcPr>
              <w:p w14:paraId="069DD126" w14:textId="0E05399F" w:rsidR="00580927" w:rsidRDefault="00580927" w:rsidP="00580927">
                <w:pPr>
                  <w:pStyle w:val="BodyText"/>
                  <w:jc w:val="center"/>
                </w:pPr>
                <w:r>
                  <w:rPr>
                    <w:sz w:val="32"/>
                    <w:szCs w:val="32"/>
                  </w:rPr>
                  <w:sym w:font="Wingdings" w:char="F06F"/>
                </w:r>
              </w:p>
            </w:tc>
          </w:sdtContent>
        </w:sdt>
      </w:tr>
      <w:tr w:rsidR="00580927" w14:paraId="749B1044" w14:textId="77777777" w:rsidTr="00580927">
        <w:sdt>
          <w:sdtPr>
            <w:rPr>
              <w:sz w:val="32"/>
              <w:szCs w:val="32"/>
            </w:rPr>
            <w:id w:val="-894035284"/>
            <w15:appearance w15:val="hidden"/>
            <w14:checkbox>
              <w14:checked w14:val="0"/>
              <w14:checkedState w14:val="00FE" w14:font="Wingdings"/>
              <w14:uncheckedState w14:val="006F" w14:font="Wingdings"/>
            </w14:checkbox>
          </w:sdtPr>
          <w:sdtEndPr/>
          <w:sdtContent>
            <w:tc>
              <w:tcPr>
                <w:tcW w:w="231" w:type="pct"/>
                <w:vAlign w:val="center"/>
              </w:tcPr>
              <w:p w14:paraId="5A5BCFAA" w14:textId="43970ED2" w:rsidR="00580927" w:rsidRPr="00E27B71" w:rsidRDefault="00580927" w:rsidP="00580927">
                <w:pPr>
                  <w:pStyle w:val="BodyText"/>
                </w:pPr>
                <w:r>
                  <w:rPr>
                    <w:sz w:val="32"/>
                    <w:szCs w:val="32"/>
                  </w:rPr>
                  <w:sym w:font="Wingdings" w:char="F06F"/>
                </w:r>
              </w:p>
            </w:tc>
          </w:sdtContent>
        </w:sdt>
        <w:sdt>
          <w:sdtPr>
            <w:rPr>
              <w:sz w:val="32"/>
              <w:szCs w:val="32"/>
            </w:rPr>
            <w:id w:val="1845352905"/>
            <w15:appearance w15:val="hidden"/>
            <w14:checkbox>
              <w14:checked w14:val="0"/>
              <w14:checkedState w14:val="00FE" w14:font="Wingdings"/>
              <w14:uncheckedState w14:val="006F" w14:font="Wingdings"/>
            </w14:checkbox>
          </w:sdtPr>
          <w:sdtEndPr/>
          <w:sdtContent>
            <w:tc>
              <w:tcPr>
                <w:tcW w:w="230" w:type="pct"/>
                <w:vAlign w:val="center"/>
              </w:tcPr>
              <w:p w14:paraId="621A396F" w14:textId="2B8ACD15" w:rsidR="00580927" w:rsidRPr="00E27B71" w:rsidRDefault="00580927" w:rsidP="00580927">
                <w:pPr>
                  <w:pStyle w:val="BodyText"/>
                </w:pPr>
                <w:r>
                  <w:rPr>
                    <w:sz w:val="32"/>
                    <w:szCs w:val="32"/>
                  </w:rPr>
                  <w:sym w:font="Wingdings" w:char="F06F"/>
                </w:r>
              </w:p>
            </w:tc>
          </w:sdtContent>
        </w:sdt>
        <w:sdt>
          <w:sdtPr>
            <w:rPr>
              <w:sz w:val="32"/>
              <w:szCs w:val="32"/>
            </w:rPr>
            <w:id w:val="1553186210"/>
            <w15:appearance w15:val="hidden"/>
            <w14:checkbox>
              <w14:checked w14:val="0"/>
              <w14:checkedState w14:val="00FE" w14:font="Wingdings"/>
              <w14:uncheckedState w14:val="006F" w14:font="Wingdings"/>
            </w14:checkbox>
          </w:sdtPr>
          <w:sdtEndPr/>
          <w:sdtContent>
            <w:tc>
              <w:tcPr>
                <w:tcW w:w="230" w:type="pct"/>
                <w:vAlign w:val="center"/>
              </w:tcPr>
              <w:p w14:paraId="1A854B21" w14:textId="2E177DB5" w:rsidR="00580927" w:rsidRPr="00E27B71" w:rsidRDefault="00580927" w:rsidP="00580927">
                <w:pPr>
                  <w:pStyle w:val="BodyText"/>
                </w:pPr>
                <w:r>
                  <w:rPr>
                    <w:sz w:val="32"/>
                    <w:szCs w:val="32"/>
                  </w:rPr>
                  <w:sym w:font="Wingdings" w:char="F06F"/>
                </w:r>
              </w:p>
            </w:tc>
          </w:sdtContent>
        </w:sdt>
        <w:sdt>
          <w:sdtPr>
            <w:rPr>
              <w:sz w:val="32"/>
              <w:szCs w:val="32"/>
            </w:rPr>
            <w:id w:val="1056276298"/>
            <w15:appearance w15:val="hidden"/>
            <w14:checkbox>
              <w14:checked w14:val="0"/>
              <w14:checkedState w14:val="00FE" w14:font="Wingdings"/>
              <w14:uncheckedState w14:val="006F" w14:font="Wingdings"/>
            </w14:checkbox>
          </w:sdtPr>
          <w:sdtEndPr/>
          <w:sdtContent>
            <w:tc>
              <w:tcPr>
                <w:tcW w:w="230" w:type="pct"/>
                <w:vAlign w:val="center"/>
              </w:tcPr>
              <w:p w14:paraId="58C05F1E" w14:textId="4CBC5D6D" w:rsidR="00580927" w:rsidRPr="00E27B71" w:rsidRDefault="00580927" w:rsidP="00580927">
                <w:pPr>
                  <w:pStyle w:val="BodyText"/>
                </w:pPr>
                <w:r>
                  <w:rPr>
                    <w:sz w:val="32"/>
                    <w:szCs w:val="32"/>
                  </w:rPr>
                  <w:sym w:font="Wingdings" w:char="F06F"/>
                </w:r>
              </w:p>
            </w:tc>
          </w:sdtContent>
        </w:sdt>
        <w:sdt>
          <w:sdtPr>
            <w:rPr>
              <w:sz w:val="32"/>
              <w:szCs w:val="32"/>
            </w:rPr>
            <w:id w:val="-1243565658"/>
            <w15:appearance w15:val="hidden"/>
            <w14:checkbox>
              <w14:checked w14:val="0"/>
              <w14:checkedState w14:val="00FE" w14:font="Wingdings"/>
              <w14:uncheckedState w14:val="006F" w14:font="Wingdings"/>
            </w14:checkbox>
          </w:sdtPr>
          <w:sdtEndPr/>
          <w:sdtContent>
            <w:tc>
              <w:tcPr>
                <w:tcW w:w="233" w:type="pct"/>
                <w:vAlign w:val="center"/>
              </w:tcPr>
              <w:p w14:paraId="46612C83" w14:textId="4B953408" w:rsidR="00580927" w:rsidRPr="00E27B71" w:rsidRDefault="00580927" w:rsidP="00580927">
                <w:pPr>
                  <w:pStyle w:val="BodyText"/>
                </w:pPr>
                <w:r>
                  <w:rPr>
                    <w:sz w:val="32"/>
                    <w:szCs w:val="32"/>
                  </w:rPr>
                  <w:sym w:font="Wingdings" w:char="F06F"/>
                </w:r>
              </w:p>
            </w:tc>
          </w:sdtContent>
        </w:sdt>
        <w:tc>
          <w:tcPr>
            <w:tcW w:w="2699" w:type="pct"/>
          </w:tcPr>
          <w:p w14:paraId="518FB398" w14:textId="77B669D7" w:rsidR="00580927" w:rsidRDefault="008376B7" w:rsidP="009834A7">
            <w:pPr>
              <w:pStyle w:val="BodyText"/>
              <w:numPr>
                <w:ilvl w:val="0"/>
                <w:numId w:val="71"/>
              </w:numPr>
            </w:pPr>
            <w:r>
              <w:t>U</w:t>
            </w:r>
            <w:r w:rsidR="00580927">
              <w:t>sing evidence from an environmental assessment to identify contributing factor(s).</w:t>
            </w:r>
          </w:p>
        </w:tc>
        <w:sdt>
          <w:sdtPr>
            <w:rPr>
              <w:sz w:val="32"/>
              <w:szCs w:val="32"/>
            </w:rPr>
            <w:id w:val="1103070359"/>
            <w15:appearance w15:val="hidden"/>
            <w14:checkbox>
              <w14:checked w14:val="0"/>
              <w14:checkedState w14:val="00FE" w14:font="Wingdings"/>
              <w14:uncheckedState w14:val="006F" w14:font="Wingdings"/>
            </w14:checkbox>
          </w:sdtPr>
          <w:sdtEndPr/>
          <w:sdtContent>
            <w:tc>
              <w:tcPr>
                <w:tcW w:w="231" w:type="pct"/>
                <w:vAlign w:val="center"/>
              </w:tcPr>
              <w:p w14:paraId="10E9A211" w14:textId="29A524EB" w:rsidR="00580927" w:rsidRDefault="00580927" w:rsidP="00580927">
                <w:pPr>
                  <w:pStyle w:val="BodyText"/>
                  <w:jc w:val="center"/>
                </w:pPr>
                <w:r>
                  <w:rPr>
                    <w:sz w:val="32"/>
                    <w:szCs w:val="32"/>
                  </w:rPr>
                  <w:sym w:font="Wingdings" w:char="F06F"/>
                </w:r>
              </w:p>
            </w:tc>
          </w:sdtContent>
        </w:sdt>
        <w:sdt>
          <w:sdtPr>
            <w:rPr>
              <w:sz w:val="32"/>
              <w:szCs w:val="32"/>
            </w:rPr>
            <w:id w:val="255486246"/>
            <w15:appearance w15:val="hidden"/>
            <w14:checkbox>
              <w14:checked w14:val="0"/>
              <w14:checkedState w14:val="00FE" w14:font="Wingdings"/>
              <w14:uncheckedState w14:val="006F" w14:font="Wingdings"/>
            </w14:checkbox>
          </w:sdtPr>
          <w:sdtEndPr/>
          <w:sdtContent>
            <w:tc>
              <w:tcPr>
                <w:tcW w:w="231" w:type="pct"/>
                <w:vAlign w:val="center"/>
              </w:tcPr>
              <w:p w14:paraId="6DFB2377" w14:textId="1AA0D8E2" w:rsidR="00580927" w:rsidRDefault="00580927" w:rsidP="00580927">
                <w:pPr>
                  <w:pStyle w:val="BodyText"/>
                  <w:jc w:val="center"/>
                </w:pPr>
                <w:r>
                  <w:rPr>
                    <w:sz w:val="32"/>
                    <w:szCs w:val="32"/>
                  </w:rPr>
                  <w:sym w:font="Wingdings" w:char="F06F"/>
                </w:r>
              </w:p>
            </w:tc>
          </w:sdtContent>
        </w:sdt>
        <w:sdt>
          <w:sdtPr>
            <w:rPr>
              <w:sz w:val="32"/>
              <w:szCs w:val="32"/>
            </w:rPr>
            <w:id w:val="-418408476"/>
            <w15:appearance w15:val="hidden"/>
            <w14:checkbox>
              <w14:checked w14:val="0"/>
              <w14:checkedState w14:val="00FE" w14:font="Wingdings"/>
              <w14:uncheckedState w14:val="006F" w14:font="Wingdings"/>
            </w14:checkbox>
          </w:sdtPr>
          <w:sdtEndPr/>
          <w:sdtContent>
            <w:tc>
              <w:tcPr>
                <w:tcW w:w="231" w:type="pct"/>
                <w:vAlign w:val="center"/>
              </w:tcPr>
              <w:p w14:paraId="568C7C66" w14:textId="34EABE25" w:rsidR="00580927" w:rsidRDefault="00580927" w:rsidP="00580927">
                <w:pPr>
                  <w:pStyle w:val="BodyText"/>
                  <w:jc w:val="center"/>
                </w:pPr>
                <w:r>
                  <w:rPr>
                    <w:sz w:val="32"/>
                    <w:szCs w:val="32"/>
                  </w:rPr>
                  <w:sym w:font="Wingdings" w:char="F06F"/>
                </w:r>
              </w:p>
            </w:tc>
          </w:sdtContent>
        </w:sdt>
        <w:sdt>
          <w:sdtPr>
            <w:rPr>
              <w:sz w:val="32"/>
              <w:szCs w:val="32"/>
            </w:rPr>
            <w:id w:val="145861106"/>
            <w15:appearance w15:val="hidden"/>
            <w14:checkbox>
              <w14:checked w14:val="0"/>
              <w14:checkedState w14:val="00FE" w14:font="Wingdings"/>
              <w14:uncheckedState w14:val="006F" w14:font="Wingdings"/>
            </w14:checkbox>
          </w:sdtPr>
          <w:sdtEndPr/>
          <w:sdtContent>
            <w:tc>
              <w:tcPr>
                <w:tcW w:w="231" w:type="pct"/>
                <w:vAlign w:val="center"/>
              </w:tcPr>
              <w:p w14:paraId="668D2BBF" w14:textId="7EE333C8" w:rsidR="00580927" w:rsidRDefault="00580927" w:rsidP="00580927">
                <w:pPr>
                  <w:pStyle w:val="BodyText"/>
                  <w:jc w:val="center"/>
                </w:pPr>
                <w:r>
                  <w:rPr>
                    <w:sz w:val="32"/>
                    <w:szCs w:val="32"/>
                  </w:rPr>
                  <w:sym w:font="Wingdings" w:char="F06F"/>
                </w:r>
              </w:p>
            </w:tc>
          </w:sdtContent>
        </w:sdt>
        <w:sdt>
          <w:sdtPr>
            <w:rPr>
              <w:sz w:val="32"/>
              <w:szCs w:val="32"/>
            </w:rPr>
            <w:id w:val="1610780116"/>
            <w15:appearance w15:val="hidden"/>
            <w14:checkbox>
              <w14:checked w14:val="0"/>
              <w14:checkedState w14:val="00FE" w14:font="Wingdings"/>
              <w14:uncheckedState w14:val="006F" w14:font="Wingdings"/>
            </w14:checkbox>
          </w:sdtPr>
          <w:sdtEndPr/>
          <w:sdtContent>
            <w:tc>
              <w:tcPr>
                <w:tcW w:w="223" w:type="pct"/>
                <w:vAlign w:val="center"/>
              </w:tcPr>
              <w:p w14:paraId="50D41E4B" w14:textId="26F9A750" w:rsidR="00580927" w:rsidRDefault="00580927" w:rsidP="00580927">
                <w:pPr>
                  <w:pStyle w:val="BodyText"/>
                  <w:jc w:val="center"/>
                </w:pPr>
                <w:r>
                  <w:rPr>
                    <w:sz w:val="32"/>
                    <w:szCs w:val="32"/>
                  </w:rPr>
                  <w:sym w:font="Wingdings" w:char="F06F"/>
                </w:r>
              </w:p>
            </w:tc>
          </w:sdtContent>
        </w:sdt>
      </w:tr>
      <w:tr w:rsidR="00580927" w14:paraId="298A998D" w14:textId="77777777" w:rsidTr="00580927">
        <w:sdt>
          <w:sdtPr>
            <w:rPr>
              <w:sz w:val="32"/>
              <w:szCs w:val="32"/>
            </w:rPr>
            <w:id w:val="708850237"/>
            <w15:appearance w15:val="hidden"/>
            <w14:checkbox>
              <w14:checked w14:val="0"/>
              <w14:checkedState w14:val="00FE" w14:font="Wingdings"/>
              <w14:uncheckedState w14:val="006F" w14:font="Wingdings"/>
            </w14:checkbox>
          </w:sdtPr>
          <w:sdtEndPr/>
          <w:sdtContent>
            <w:tc>
              <w:tcPr>
                <w:tcW w:w="231" w:type="pct"/>
                <w:vAlign w:val="center"/>
              </w:tcPr>
              <w:p w14:paraId="77692BEC" w14:textId="53E181DA" w:rsidR="00580927" w:rsidRPr="00E27B71" w:rsidRDefault="00580927" w:rsidP="00580927">
                <w:pPr>
                  <w:pStyle w:val="BodyText"/>
                </w:pPr>
                <w:r>
                  <w:rPr>
                    <w:sz w:val="32"/>
                    <w:szCs w:val="32"/>
                  </w:rPr>
                  <w:sym w:font="Wingdings" w:char="F06F"/>
                </w:r>
              </w:p>
            </w:tc>
          </w:sdtContent>
        </w:sdt>
        <w:sdt>
          <w:sdtPr>
            <w:rPr>
              <w:sz w:val="32"/>
              <w:szCs w:val="32"/>
            </w:rPr>
            <w:id w:val="232050722"/>
            <w15:appearance w15:val="hidden"/>
            <w14:checkbox>
              <w14:checked w14:val="0"/>
              <w14:checkedState w14:val="00FE" w14:font="Wingdings"/>
              <w14:uncheckedState w14:val="006F" w14:font="Wingdings"/>
            </w14:checkbox>
          </w:sdtPr>
          <w:sdtEndPr/>
          <w:sdtContent>
            <w:tc>
              <w:tcPr>
                <w:tcW w:w="230" w:type="pct"/>
                <w:vAlign w:val="center"/>
              </w:tcPr>
              <w:p w14:paraId="07887A25" w14:textId="0560D275" w:rsidR="00580927" w:rsidRPr="00E27B71" w:rsidRDefault="00580927" w:rsidP="00580927">
                <w:pPr>
                  <w:pStyle w:val="BodyText"/>
                </w:pPr>
                <w:r>
                  <w:rPr>
                    <w:sz w:val="32"/>
                    <w:szCs w:val="32"/>
                  </w:rPr>
                  <w:sym w:font="Wingdings" w:char="F06F"/>
                </w:r>
              </w:p>
            </w:tc>
          </w:sdtContent>
        </w:sdt>
        <w:sdt>
          <w:sdtPr>
            <w:rPr>
              <w:sz w:val="32"/>
              <w:szCs w:val="32"/>
            </w:rPr>
            <w:id w:val="-1401133966"/>
            <w15:appearance w15:val="hidden"/>
            <w14:checkbox>
              <w14:checked w14:val="0"/>
              <w14:checkedState w14:val="00FE" w14:font="Wingdings"/>
              <w14:uncheckedState w14:val="006F" w14:font="Wingdings"/>
            </w14:checkbox>
          </w:sdtPr>
          <w:sdtEndPr/>
          <w:sdtContent>
            <w:tc>
              <w:tcPr>
                <w:tcW w:w="230" w:type="pct"/>
                <w:vAlign w:val="center"/>
              </w:tcPr>
              <w:p w14:paraId="49D7126C" w14:textId="65FBA16B" w:rsidR="00580927" w:rsidRPr="00E27B71" w:rsidRDefault="00580927" w:rsidP="00580927">
                <w:pPr>
                  <w:pStyle w:val="BodyText"/>
                </w:pPr>
                <w:r>
                  <w:rPr>
                    <w:sz w:val="32"/>
                    <w:szCs w:val="32"/>
                  </w:rPr>
                  <w:sym w:font="Wingdings" w:char="F06F"/>
                </w:r>
              </w:p>
            </w:tc>
          </w:sdtContent>
        </w:sdt>
        <w:sdt>
          <w:sdtPr>
            <w:rPr>
              <w:sz w:val="32"/>
              <w:szCs w:val="32"/>
            </w:rPr>
            <w:id w:val="-2060384572"/>
            <w15:appearance w15:val="hidden"/>
            <w14:checkbox>
              <w14:checked w14:val="0"/>
              <w14:checkedState w14:val="00FE" w14:font="Wingdings"/>
              <w14:uncheckedState w14:val="006F" w14:font="Wingdings"/>
            </w14:checkbox>
          </w:sdtPr>
          <w:sdtEndPr/>
          <w:sdtContent>
            <w:tc>
              <w:tcPr>
                <w:tcW w:w="230" w:type="pct"/>
                <w:vAlign w:val="center"/>
              </w:tcPr>
              <w:p w14:paraId="3F7C3F58" w14:textId="67D5119A" w:rsidR="00580927" w:rsidRPr="00E27B71" w:rsidRDefault="00580927" w:rsidP="00580927">
                <w:pPr>
                  <w:pStyle w:val="BodyText"/>
                </w:pPr>
                <w:r>
                  <w:rPr>
                    <w:sz w:val="32"/>
                    <w:szCs w:val="32"/>
                  </w:rPr>
                  <w:sym w:font="Wingdings" w:char="F06F"/>
                </w:r>
              </w:p>
            </w:tc>
          </w:sdtContent>
        </w:sdt>
        <w:sdt>
          <w:sdtPr>
            <w:rPr>
              <w:sz w:val="32"/>
              <w:szCs w:val="32"/>
            </w:rPr>
            <w:id w:val="1811128181"/>
            <w15:appearance w15:val="hidden"/>
            <w14:checkbox>
              <w14:checked w14:val="0"/>
              <w14:checkedState w14:val="00FE" w14:font="Wingdings"/>
              <w14:uncheckedState w14:val="006F" w14:font="Wingdings"/>
            </w14:checkbox>
          </w:sdtPr>
          <w:sdtEndPr/>
          <w:sdtContent>
            <w:tc>
              <w:tcPr>
                <w:tcW w:w="233" w:type="pct"/>
                <w:vAlign w:val="center"/>
              </w:tcPr>
              <w:p w14:paraId="03CFFE4D" w14:textId="5A692626" w:rsidR="00580927" w:rsidRPr="00E27B71" w:rsidRDefault="00580927" w:rsidP="00580927">
                <w:pPr>
                  <w:pStyle w:val="BodyText"/>
                </w:pPr>
                <w:r>
                  <w:rPr>
                    <w:sz w:val="32"/>
                    <w:szCs w:val="32"/>
                  </w:rPr>
                  <w:sym w:font="Wingdings" w:char="F06F"/>
                </w:r>
              </w:p>
            </w:tc>
          </w:sdtContent>
        </w:sdt>
        <w:tc>
          <w:tcPr>
            <w:tcW w:w="2699" w:type="pct"/>
          </w:tcPr>
          <w:p w14:paraId="0C9B314E" w14:textId="556CD10E" w:rsidR="00580927" w:rsidRPr="00E27B71" w:rsidRDefault="008376B7" w:rsidP="009834A7">
            <w:pPr>
              <w:pStyle w:val="BodyText"/>
              <w:numPr>
                <w:ilvl w:val="0"/>
                <w:numId w:val="71"/>
              </w:numPr>
            </w:pPr>
            <w:r>
              <w:t>A</w:t>
            </w:r>
            <w:r w:rsidR="00580927">
              <w:t>sking the “5 whys” to understand why contributing factors occurred.</w:t>
            </w:r>
          </w:p>
        </w:tc>
        <w:sdt>
          <w:sdtPr>
            <w:rPr>
              <w:sz w:val="32"/>
              <w:szCs w:val="32"/>
            </w:rPr>
            <w:id w:val="2131437483"/>
            <w15:appearance w15:val="hidden"/>
            <w14:checkbox>
              <w14:checked w14:val="0"/>
              <w14:checkedState w14:val="00FE" w14:font="Wingdings"/>
              <w14:uncheckedState w14:val="006F" w14:font="Wingdings"/>
            </w14:checkbox>
          </w:sdtPr>
          <w:sdtEndPr/>
          <w:sdtContent>
            <w:tc>
              <w:tcPr>
                <w:tcW w:w="231" w:type="pct"/>
                <w:vAlign w:val="center"/>
              </w:tcPr>
              <w:p w14:paraId="38BF37EE" w14:textId="11A99094" w:rsidR="00580927" w:rsidRDefault="00580927" w:rsidP="00580927">
                <w:pPr>
                  <w:pStyle w:val="BodyText"/>
                  <w:jc w:val="center"/>
                </w:pPr>
                <w:r>
                  <w:rPr>
                    <w:sz w:val="32"/>
                    <w:szCs w:val="32"/>
                  </w:rPr>
                  <w:sym w:font="Wingdings" w:char="F06F"/>
                </w:r>
              </w:p>
            </w:tc>
          </w:sdtContent>
        </w:sdt>
        <w:sdt>
          <w:sdtPr>
            <w:rPr>
              <w:sz w:val="32"/>
              <w:szCs w:val="32"/>
            </w:rPr>
            <w:id w:val="1331261005"/>
            <w15:appearance w15:val="hidden"/>
            <w14:checkbox>
              <w14:checked w14:val="0"/>
              <w14:checkedState w14:val="00FE" w14:font="Wingdings"/>
              <w14:uncheckedState w14:val="006F" w14:font="Wingdings"/>
            </w14:checkbox>
          </w:sdtPr>
          <w:sdtEndPr/>
          <w:sdtContent>
            <w:tc>
              <w:tcPr>
                <w:tcW w:w="231" w:type="pct"/>
                <w:vAlign w:val="center"/>
              </w:tcPr>
              <w:p w14:paraId="1AD180F3" w14:textId="653928A2" w:rsidR="00580927" w:rsidRDefault="00580927" w:rsidP="00580927">
                <w:pPr>
                  <w:pStyle w:val="BodyText"/>
                  <w:jc w:val="center"/>
                </w:pPr>
                <w:r>
                  <w:rPr>
                    <w:sz w:val="32"/>
                    <w:szCs w:val="32"/>
                  </w:rPr>
                  <w:sym w:font="Wingdings" w:char="F06F"/>
                </w:r>
              </w:p>
            </w:tc>
          </w:sdtContent>
        </w:sdt>
        <w:sdt>
          <w:sdtPr>
            <w:rPr>
              <w:sz w:val="32"/>
              <w:szCs w:val="32"/>
            </w:rPr>
            <w:id w:val="1494912012"/>
            <w15:appearance w15:val="hidden"/>
            <w14:checkbox>
              <w14:checked w14:val="0"/>
              <w14:checkedState w14:val="00FE" w14:font="Wingdings"/>
              <w14:uncheckedState w14:val="006F" w14:font="Wingdings"/>
            </w14:checkbox>
          </w:sdtPr>
          <w:sdtEndPr/>
          <w:sdtContent>
            <w:tc>
              <w:tcPr>
                <w:tcW w:w="231" w:type="pct"/>
                <w:vAlign w:val="center"/>
              </w:tcPr>
              <w:p w14:paraId="724CBBCC" w14:textId="00DA510B" w:rsidR="00580927" w:rsidRDefault="00580927" w:rsidP="00580927">
                <w:pPr>
                  <w:pStyle w:val="BodyText"/>
                  <w:jc w:val="center"/>
                </w:pPr>
                <w:r>
                  <w:rPr>
                    <w:sz w:val="32"/>
                    <w:szCs w:val="32"/>
                  </w:rPr>
                  <w:sym w:font="Wingdings" w:char="F06F"/>
                </w:r>
              </w:p>
            </w:tc>
          </w:sdtContent>
        </w:sdt>
        <w:sdt>
          <w:sdtPr>
            <w:rPr>
              <w:sz w:val="32"/>
              <w:szCs w:val="32"/>
            </w:rPr>
            <w:id w:val="-628323617"/>
            <w15:appearance w15:val="hidden"/>
            <w14:checkbox>
              <w14:checked w14:val="0"/>
              <w14:checkedState w14:val="00FE" w14:font="Wingdings"/>
              <w14:uncheckedState w14:val="006F" w14:font="Wingdings"/>
            </w14:checkbox>
          </w:sdtPr>
          <w:sdtEndPr/>
          <w:sdtContent>
            <w:tc>
              <w:tcPr>
                <w:tcW w:w="231" w:type="pct"/>
                <w:vAlign w:val="center"/>
              </w:tcPr>
              <w:p w14:paraId="04CD72EE" w14:textId="75457AA9" w:rsidR="00580927" w:rsidRDefault="00580927" w:rsidP="00580927">
                <w:pPr>
                  <w:pStyle w:val="BodyText"/>
                  <w:jc w:val="center"/>
                </w:pPr>
                <w:r>
                  <w:rPr>
                    <w:sz w:val="32"/>
                    <w:szCs w:val="32"/>
                  </w:rPr>
                  <w:sym w:font="Wingdings" w:char="F06F"/>
                </w:r>
              </w:p>
            </w:tc>
          </w:sdtContent>
        </w:sdt>
        <w:sdt>
          <w:sdtPr>
            <w:rPr>
              <w:sz w:val="32"/>
              <w:szCs w:val="32"/>
            </w:rPr>
            <w:id w:val="-1524086364"/>
            <w15:appearance w15:val="hidden"/>
            <w14:checkbox>
              <w14:checked w14:val="0"/>
              <w14:checkedState w14:val="00FE" w14:font="Wingdings"/>
              <w14:uncheckedState w14:val="006F" w14:font="Wingdings"/>
            </w14:checkbox>
          </w:sdtPr>
          <w:sdtEndPr/>
          <w:sdtContent>
            <w:tc>
              <w:tcPr>
                <w:tcW w:w="223" w:type="pct"/>
                <w:vAlign w:val="center"/>
              </w:tcPr>
              <w:p w14:paraId="58BEC4A3" w14:textId="3EED5076" w:rsidR="00580927" w:rsidRDefault="00580927" w:rsidP="00580927">
                <w:pPr>
                  <w:pStyle w:val="BodyText"/>
                  <w:jc w:val="center"/>
                </w:pPr>
                <w:r>
                  <w:rPr>
                    <w:sz w:val="32"/>
                    <w:szCs w:val="32"/>
                  </w:rPr>
                  <w:sym w:font="Wingdings" w:char="F06F"/>
                </w:r>
              </w:p>
            </w:tc>
          </w:sdtContent>
        </w:sdt>
      </w:tr>
      <w:tr w:rsidR="00580927" w14:paraId="536B8435" w14:textId="77777777" w:rsidTr="00580927">
        <w:sdt>
          <w:sdtPr>
            <w:rPr>
              <w:sz w:val="32"/>
              <w:szCs w:val="32"/>
            </w:rPr>
            <w:id w:val="444508848"/>
            <w15:appearance w15:val="hidden"/>
            <w14:checkbox>
              <w14:checked w14:val="0"/>
              <w14:checkedState w14:val="00FE" w14:font="Wingdings"/>
              <w14:uncheckedState w14:val="006F" w14:font="Wingdings"/>
            </w14:checkbox>
          </w:sdtPr>
          <w:sdtEndPr/>
          <w:sdtContent>
            <w:tc>
              <w:tcPr>
                <w:tcW w:w="231" w:type="pct"/>
                <w:vAlign w:val="center"/>
              </w:tcPr>
              <w:p w14:paraId="4D868456" w14:textId="41C57436" w:rsidR="00580927" w:rsidRPr="00E27B71" w:rsidRDefault="00580927" w:rsidP="00580927">
                <w:pPr>
                  <w:pStyle w:val="BodyText"/>
                </w:pPr>
                <w:r>
                  <w:rPr>
                    <w:sz w:val="32"/>
                    <w:szCs w:val="32"/>
                  </w:rPr>
                  <w:sym w:font="Wingdings" w:char="F06F"/>
                </w:r>
              </w:p>
            </w:tc>
          </w:sdtContent>
        </w:sdt>
        <w:sdt>
          <w:sdtPr>
            <w:rPr>
              <w:sz w:val="32"/>
              <w:szCs w:val="32"/>
            </w:rPr>
            <w:id w:val="-588469741"/>
            <w15:appearance w15:val="hidden"/>
            <w14:checkbox>
              <w14:checked w14:val="0"/>
              <w14:checkedState w14:val="00FE" w14:font="Wingdings"/>
              <w14:uncheckedState w14:val="006F" w14:font="Wingdings"/>
            </w14:checkbox>
          </w:sdtPr>
          <w:sdtEndPr/>
          <w:sdtContent>
            <w:tc>
              <w:tcPr>
                <w:tcW w:w="230" w:type="pct"/>
                <w:vAlign w:val="center"/>
              </w:tcPr>
              <w:p w14:paraId="3AE4378C" w14:textId="7EA785DA" w:rsidR="00580927" w:rsidRPr="00E27B71" w:rsidRDefault="00580927" w:rsidP="00580927">
                <w:pPr>
                  <w:pStyle w:val="BodyText"/>
                </w:pPr>
                <w:r>
                  <w:rPr>
                    <w:sz w:val="32"/>
                    <w:szCs w:val="32"/>
                  </w:rPr>
                  <w:sym w:font="Wingdings" w:char="F06F"/>
                </w:r>
              </w:p>
            </w:tc>
          </w:sdtContent>
        </w:sdt>
        <w:sdt>
          <w:sdtPr>
            <w:rPr>
              <w:sz w:val="32"/>
              <w:szCs w:val="32"/>
            </w:rPr>
            <w:id w:val="47739400"/>
            <w15:appearance w15:val="hidden"/>
            <w14:checkbox>
              <w14:checked w14:val="0"/>
              <w14:checkedState w14:val="00FE" w14:font="Wingdings"/>
              <w14:uncheckedState w14:val="006F" w14:font="Wingdings"/>
            </w14:checkbox>
          </w:sdtPr>
          <w:sdtEndPr/>
          <w:sdtContent>
            <w:tc>
              <w:tcPr>
                <w:tcW w:w="230" w:type="pct"/>
                <w:vAlign w:val="center"/>
              </w:tcPr>
              <w:p w14:paraId="3116F64B" w14:textId="046FFBC2" w:rsidR="00580927" w:rsidRPr="00E27B71" w:rsidRDefault="00580927" w:rsidP="00580927">
                <w:pPr>
                  <w:pStyle w:val="BodyText"/>
                </w:pPr>
                <w:r>
                  <w:rPr>
                    <w:sz w:val="32"/>
                    <w:szCs w:val="32"/>
                  </w:rPr>
                  <w:sym w:font="Wingdings" w:char="F06F"/>
                </w:r>
              </w:p>
            </w:tc>
          </w:sdtContent>
        </w:sdt>
        <w:sdt>
          <w:sdtPr>
            <w:rPr>
              <w:sz w:val="32"/>
              <w:szCs w:val="32"/>
            </w:rPr>
            <w:id w:val="-400447667"/>
            <w15:appearance w15:val="hidden"/>
            <w14:checkbox>
              <w14:checked w14:val="0"/>
              <w14:checkedState w14:val="00FE" w14:font="Wingdings"/>
              <w14:uncheckedState w14:val="006F" w14:font="Wingdings"/>
            </w14:checkbox>
          </w:sdtPr>
          <w:sdtEndPr/>
          <w:sdtContent>
            <w:tc>
              <w:tcPr>
                <w:tcW w:w="230" w:type="pct"/>
                <w:vAlign w:val="center"/>
              </w:tcPr>
              <w:p w14:paraId="035DA161" w14:textId="4B1888CC" w:rsidR="00580927" w:rsidRPr="00E27B71" w:rsidRDefault="00580927" w:rsidP="00580927">
                <w:pPr>
                  <w:pStyle w:val="BodyText"/>
                </w:pPr>
                <w:r>
                  <w:rPr>
                    <w:sz w:val="32"/>
                    <w:szCs w:val="32"/>
                  </w:rPr>
                  <w:sym w:font="Wingdings" w:char="F06F"/>
                </w:r>
              </w:p>
            </w:tc>
          </w:sdtContent>
        </w:sdt>
        <w:sdt>
          <w:sdtPr>
            <w:rPr>
              <w:sz w:val="32"/>
              <w:szCs w:val="32"/>
            </w:rPr>
            <w:id w:val="500322749"/>
            <w15:appearance w15:val="hidden"/>
            <w14:checkbox>
              <w14:checked w14:val="0"/>
              <w14:checkedState w14:val="00FE" w14:font="Wingdings"/>
              <w14:uncheckedState w14:val="006F" w14:font="Wingdings"/>
            </w14:checkbox>
          </w:sdtPr>
          <w:sdtEndPr/>
          <w:sdtContent>
            <w:tc>
              <w:tcPr>
                <w:tcW w:w="233" w:type="pct"/>
                <w:vAlign w:val="center"/>
              </w:tcPr>
              <w:p w14:paraId="4C5B736D" w14:textId="05023CF1" w:rsidR="00580927" w:rsidRPr="00E27B71" w:rsidRDefault="00580927" w:rsidP="00580927">
                <w:pPr>
                  <w:pStyle w:val="BodyText"/>
                </w:pPr>
                <w:r>
                  <w:rPr>
                    <w:sz w:val="32"/>
                    <w:szCs w:val="32"/>
                  </w:rPr>
                  <w:sym w:font="Wingdings" w:char="F06F"/>
                </w:r>
              </w:p>
            </w:tc>
          </w:sdtContent>
        </w:sdt>
        <w:tc>
          <w:tcPr>
            <w:tcW w:w="2699" w:type="pct"/>
          </w:tcPr>
          <w:p w14:paraId="488B12A9" w14:textId="0FFD98E7" w:rsidR="00580927" w:rsidRPr="00E27B71" w:rsidRDefault="00580927" w:rsidP="009834A7">
            <w:pPr>
              <w:pStyle w:val="BodyText"/>
              <w:numPr>
                <w:ilvl w:val="0"/>
                <w:numId w:val="71"/>
              </w:numPr>
            </w:pPr>
            <w:r w:rsidRPr="00E27B71">
              <w:t>I</w:t>
            </w:r>
            <w:r>
              <w:t>dentifying appropriate environmental antecedents.</w:t>
            </w:r>
          </w:p>
        </w:tc>
        <w:sdt>
          <w:sdtPr>
            <w:rPr>
              <w:sz w:val="32"/>
              <w:szCs w:val="32"/>
            </w:rPr>
            <w:id w:val="1647788150"/>
            <w15:appearance w15:val="hidden"/>
            <w14:checkbox>
              <w14:checked w14:val="0"/>
              <w14:checkedState w14:val="00FE" w14:font="Wingdings"/>
              <w14:uncheckedState w14:val="006F" w14:font="Wingdings"/>
            </w14:checkbox>
          </w:sdtPr>
          <w:sdtEndPr/>
          <w:sdtContent>
            <w:tc>
              <w:tcPr>
                <w:tcW w:w="231" w:type="pct"/>
                <w:vAlign w:val="center"/>
              </w:tcPr>
              <w:p w14:paraId="1A57C386" w14:textId="1B0585E5" w:rsidR="00580927" w:rsidRDefault="00580927" w:rsidP="00580927">
                <w:pPr>
                  <w:pStyle w:val="BodyText"/>
                  <w:jc w:val="center"/>
                </w:pPr>
                <w:r>
                  <w:rPr>
                    <w:sz w:val="32"/>
                    <w:szCs w:val="32"/>
                  </w:rPr>
                  <w:sym w:font="Wingdings" w:char="F06F"/>
                </w:r>
              </w:p>
            </w:tc>
          </w:sdtContent>
        </w:sdt>
        <w:sdt>
          <w:sdtPr>
            <w:rPr>
              <w:sz w:val="32"/>
              <w:szCs w:val="32"/>
            </w:rPr>
            <w:id w:val="-1179582644"/>
            <w15:appearance w15:val="hidden"/>
            <w14:checkbox>
              <w14:checked w14:val="0"/>
              <w14:checkedState w14:val="00FE" w14:font="Wingdings"/>
              <w14:uncheckedState w14:val="006F" w14:font="Wingdings"/>
            </w14:checkbox>
          </w:sdtPr>
          <w:sdtEndPr/>
          <w:sdtContent>
            <w:tc>
              <w:tcPr>
                <w:tcW w:w="231" w:type="pct"/>
                <w:vAlign w:val="center"/>
              </w:tcPr>
              <w:p w14:paraId="33F4B543" w14:textId="3E721C8A" w:rsidR="00580927" w:rsidRDefault="00580927" w:rsidP="00580927">
                <w:pPr>
                  <w:pStyle w:val="BodyText"/>
                  <w:jc w:val="center"/>
                </w:pPr>
                <w:r>
                  <w:rPr>
                    <w:sz w:val="32"/>
                    <w:szCs w:val="32"/>
                  </w:rPr>
                  <w:sym w:font="Wingdings" w:char="F06F"/>
                </w:r>
              </w:p>
            </w:tc>
          </w:sdtContent>
        </w:sdt>
        <w:sdt>
          <w:sdtPr>
            <w:rPr>
              <w:sz w:val="32"/>
              <w:szCs w:val="32"/>
            </w:rPr>
            <w:id w:val="-1530483256"/>
            <w15:appearance w15:val="hidden"/>
            <w14:checkbox>
              <w14:checked w14:val="0"/>
              <w14:checkedState w14:val="00FE" w14:font="Wingdings"/>
              <w14:uncheckedState w14:val="006F" w14:font="Wingdings"/>
            </w14:checkbox>
          </w:sdtPr>
          <w:sdtEndPr/>
          <w:sdtContent>
            <w:tc>
              <w:tcPr>
                <w:tcW w:w="231" w:type="pct"/>
                <w:vAlign w:val="center"/>
              </w:tcPr>
              <w:p w14:paraId="4DDA8D0D" w14:textId="1F51187E" w:rsidR="00580927" w:rsidRDefault="00580927" w:rsidP="00580927">
                <w:pPr>
                  <w:pStyle w:val="BodyText"/>
                  <w:jc w:val="center"/>
                </w:pPr>
                <w:r>
                  <w:rPr>
                    <w:sz w:val="32"/>
                    <w:szCs w:val="32"/>
                  </w:rPr>
                  <w:sym w:font="Wingdings" w:char="F06F"/>
                </w:r>
              </w:p>
            </w:tc>
          </w:sdtContent>
        </w:sdt>
        <w:sdt>
          <w:sdtPr>
            <w:rPr>
              <w:sz w:val="32"/>
              <w:szCs w:val="32"/>
            </w:rPr>
            <w:id w:val="184488605"/>
            <w15:appearance w15:val="hidden"/>
            <w14:checkbox>
              <w14:checked w14:val="0"/>
              <w14:checkedState w14:val="00FE" w14:font="Wingdings"/>
              <w14:uncheckedState w14:val="006F" w14:font="Wingdings"/>
            </w14:checkbox>
          </w:sdtPr>
          <w:sdtEndPr/>
          <w:sdtContent>
            <w:tc>
              <w:tcPr>
                <w:tcW w:w="231" w:type="pct"/>
                <w:vAlign w:val="center"/>
              </w:tcPr>
              <w:p w14:paraId="54621106" w14:textId="35FE30B8" w:rsidR="00580927" w:rsidRDefault="00580927" w:rsidP="00580927">
                <w:pPr>
                  <w:pStyle w:val="BodyText"/>
                  <w:jc w:val="center"/>
                </w:pPr>
                <w:r>
                  <w:rPr>
                    <w:sz w:val="32"/>
                    <w:szCs w:val="32"/>
                  </w:rPr>
                  <w:sym w:font="Wingdings" w:char="F06F"/>
                </w:r>
              </w:p>
            </w:tc>
          </w:sdtContent>
        </w:sdt>
        <w:sdt>
          <w:sdtPr>
            <w:rPr>
              <w:sz w:val="32"/>
              <w:szCs w:val="32"/>
            </w:rPr>
            <w:id w:val="1651019025"/>
            <w15:appearance w15:val="hidden"/>
            <w14:checkbox>
              <w14:checked w14:val="0"/>
              <w14:checkedState w14:val="00FE" w14:font="Wingdings"/>
              <w14:uncheckedState w14:val="006F" w14:font="Wingdings"/>
            </w14:checkbox>
          </w:sdtPr>
          <w:sdtEndPr/>
          <w:sdtContent>
            <w:tc>
              <w:tcPr>
                <w:tcW w:w="223" w:type="pct"/>
                <w:vAlign w:val="center"/>
              </w:tcPr>
              <w:p w14:paraId="51340332" w14:textId="0E51E207" w:rsidR="00580927" w:rsidRDefault="00580927" w:rsidP="00580927">
                <w:pPr>
                  <w:pStyle w:val="BodyText"/>
                  <w:jc w:val="center"/>
                </w:pPr>
                <w:r>
                  <w:rPr>
                    <w:sz w:val="32"/>
                    <w:szCs w:val="32"/>
                  </w:rPr>
                  <w:sym w:font="Wingdings" w:char="F06F"/>
                </w:r>
              </w:p>
            </w:tc>
          </w:sdtContent>
        </w:sdt>
      </w:tr>
      <w:tr w:rsidR="00580927" w14:paraId="689FBD6B" w14:textId="77777777" w:rsidTr="00580927">
        <w:sdt>
          <w:sdtPr>
            <w:rPr>
              <w:sz w:val="32"/>
              <w:szCs w:val="32"/>
            </w:rPr>
            <w:id w:val="-1643181429"/>
            <w15:appearance w15:val="hidden"/>
            <w14:checkbox>
              <w14:checked w14:val="0"/>
              <w14:checkedState w14:val="00FE" w14:font="Wingdings"/>
              <w14:uncheckedState w14:val="006F" w14:font="Wingdings"/>
            </w14:checkbox>
          </w:sdtPr>
          <w:sdtEndPr/>
          <w:sdtContent>
            <w:tc>
              <w:tcPr>
                <w:tcW w:w="231" w:type="pct"/>
                <w:vAlign w:val="center"/>
              </w:tcPr>
              <w:p w14:paraId="60024C2A" w14:textId="5D445005" w:rsidR="00580927" w:rsidRPr="00E27B71" w:rsidRDefault="00580927" w:rsidP="00580927">
                <w:pPr>
                  <w:pStyle w:val="BodyText"/>
                </w:pPr>
                <w:r>
                  <w:rPr>
                    <w:sz w:val="32"/>
                    <w:szCs w:val="32"/>
                  </w:rPr>
                  <w:sym w:font="Wingdings" w:char="F06F"/>
                </w:r>
              </w:p>
            </w:tc>
          </w:sdtContent>
        </w:sdt>
        <w:sdt>
          <w:sdtPr>
            <w:rPr>
              <w:sz w:val="32"/>
              <w:szCs w:val="32"/>
            </w:rPr>
            <w:id w:val="-141806296"/>
            <w15:appearance w15:val="hidden"/>
            <w14:checkbox>
              <w14:checked w14:val="0"/>
              <w14:checkedState w14:val="00FE" w14:font="Wingdings"/>
              <w14:uncheckedState w14:val="006F" w14:font="Wingdings"/>
            </w14:checkbox>
          </w:sdtPr>
          <w:sdtEndPr/>
          <w:sdtContent>
            <w:tc>
              <w:tcPr>
                <w:tcW w:w="230" w:type="pct"/>
                <w:vAlign w:val="center"/>
              </w:tcPr>
              <w:p w14:paraId="6542D510" w14:textId="478CB0B2" w:rsidR="00580927" w:rsidRPr="00E27B71" w:rsidRDefault="00580927" w:rsidP="00580927">
                <w:pPr>
                  <w:pStyle w:val="BodyText"/>
                </w:pPr>
                <w:r>
                  <w:rPr>
                    <w:sz w:val="32"/>
                    <w:szCs w:val="32"/>
                  </w:rPr>
                  <w:sym w:font="Wingdings" w:char="F06F"/>
                </w:r>
              </w:p>
            </w:tc>
          </w:sdtContent>
        </w:sdt>
        <w:sdt>
          <w:sdtPr>
            <w:rPr>
              <w:sz w:val="32"/>
              <w:szCs w:val="32"/>
            </w:rPr>
            <w:id w:val="-1372376308"/>
            <w15:appearance w15:val="hidden"/>
            <w14:checkbox>
              <w14:checked w14:val="0"/>
              <w14:checkedState w14:val="00FE" w14:font="Wingdings"/>
              <w14:uncheckedState w14:val="006F" w14:font="Wingdings"/>
            </w14:checkbox>
          </w:sdtPr>
          <w:sdtEndPr/>
          <w:sdtContent>
            <w:tc>
              <w:tcPr>
                <w:tcW w:w="230" w:type="pct"/>
                <w:vAlign w:val="center"/>
              </w:tcPr>
              <w:p w14:paraId="7EACC119" w14:textId="59666F83" w:rsidR="00580927" w:rsidRPr="00E27B71" w:rsidRDefault="00580927" w:rsidP="00580927">
                <w:pPr>
                  <w:pStyle w:val="BodyText"/>
                </w:pPr>
                <w:r>
                  <w:rPr>
                    <w:sz w:val="32"/>
                    <w:szCs w:val="32"/>
                  </w:rPr>
                  <w:sym w:font="Wingdings" w:char="F06F"/>
                </w:r>
              </w:p>
            </w:tc>
          </w:sdtContent>
        </w:sdt>
        <w:sdt>
          <w:sdtPr>
            <w:rPr>
              <w:sz w:val="32"/>
              <w:szCs w:val="32"/>
            </w:rPr>
            <w:id w:val="243919301"/>
            <w15:appearance w15:val="hidden"/>
            <w14:checkbox>
              <w14:checked w14:val="0"/>
              <w14:checkedState w14:val="00FE" w14:font="Wingdings"/>
              <w14:uncheckedState w14:val="006F" w14:font="Wingdings"/>
            </w14:checkbox>
          </w:sdtPr>
          <w:sdtEndPr/>
          <w:sdtContent>
            <w:tc>
              <w:tcPr>
                <w:tcW w:w="230" w:type="pct"/>
                <w:vAlign w:val="center"/>
              </w:tcPr>
              <w:p w14:paraId="468C5362" w14:textId="46C46385" w:rsidR="00580927" w:rsidRPr="00E27B71" w:rsidRDefault="00580927" w:rsidP="00580927">
                <w:pPr>
                  <w:pStyle w:val="BodyText"/>
                </w:pPr>
                <w:r>
                  <w:rPr>
                    <w:sz w:val="32"/>
                    <w:szCs w:val="32"/>
                  </w:rPr>
                  <w:sym w:font="Wingdings" w:char="F06F"/>
                </w:r>
              </w:p>
            </w:tc>
          </w:sdtContent>
        </w:sdt>
        <w:sdt>
          <w:sdtPr>
            <w:rPr>
              <w:sz w:val="32"/>
              <w:szCs w:val="32"/>
            </w:rPr>
            <w:id w:val="-2083508952"/>
            <w15:appearance w15:val="hidden"/>
            <w14:checkbox>
              <w14:checked w14:val="0"/>
              <w14:checkedState w14:val="00FE" w14:font="Wingdings"/>
              <w14:uncheckedState w14:val="006F" w14:font="Wingdings"/>
            </w14:checkbox>
          </w:sdtPr>
          <w:sdtEndPr/>
          <w:sdtContent>
            <w:tc>
              <w:tcPr>
                <w:tcW w:w="233" w:type="pct"/>
                <w:vAlign w:val="center"/>
              </w:tcPr>
              <w:p w14:paraId="3F2A01A6" w14:textId="5B2F1BE9" w:rsidR="00580927" w:rsidRPr="00E27B71" w:rsidRDefault="00580927" w:rsidP="00580927">
                <w:pPr>
                  <w:pStyle w:val="BodyText"/>
                </w:pPr>
                <w:r>
                  <w:rPr>
                    <w:sz w:val="32"/>
                    <w:szCs w:val="32"/>
                  </w:rPr>
                  <w:sym w:font="Wingdings" w:char="F06F"/>
                </w:r>
              </w:p>
            </w:tc>
          </w:sdtContent>
        </w:sdt>
        <w:tc>
          <w:tcPr>
            <w:tcW w:w="2699" w:type="pct"/>
          </w:tcPr>
          <w:p w14:paraId="112B957E" w14:textId="31758E3F" w:rsidR="00580927" w:rsidRPr="00E27B71" w:rsidRDefault="008376B7" w:rsidP="009834A7">
            <w:pPr>
              <w:pStyle w:val="BodyText"/>
              <w:numPr>
                <w:ilvl w:val="0"/>
                <w:numId w:val="71"/>
              </w:numPr>
            </w:pPr>
            <w:r>
              <w:t>D</w:t>
            </w:r>
            <w:r w:rsidR="00580927">
              <w:t>escribing best control measures to prevent future outbreaks.</w:t>
            </w:r>
          </w:p>
        </w:tc>
        <w:sdt>
          <w:sdtPr>
            <w:rPr>
              <w:sz w:val="32"/>
              <w:szCs w:val="32"/>
            </w:rPr>
            <w:id w:val="2078080130"/>
            <w15:appearance w15:val="hidden"/>
            <w14:checkbox>
              <w14:checked w14:val="0"/>
              <w14:checkedState w14:val="00FE" w14:font="Wingdings"/>
              <w14:uncheckedState w14:val="006F" w14:font="Wingdings"/>
            </w14:checkbox>
          </w:sdtPr>
          <w:sdtEndPr/>
          <w:sdtContent>
            <w:tc>
              <w:tcPr>
                <w:tcW w:w="231" w:type="pct"/>
                <w:vAlign w:val="center"/>
              </w:tcPr>
              <w:p w14:paraId="5012C1F0" w14:textId="3E0730D1" w:rsidR="00580927" w:rsidRDefault="00580927" w:rsidP="00580927">
                <w:pPr>
                  <w:pStyle w:val="BodyText"/>
                  <w:jc w:val="center"/>
                </w:pPr>
                <w:r>
                  <w:rPr>
                    <w:sz w:val="32"/>
                    <w:szCs w:val="32"/>
                  </w:rPr>
                  <w:sym w:font="Wingdings" w:char="F06F"/>
                </w:r>
              </w:p>
            </w:tc>
          </w:sdtContent>
        </w:sdt>
        <w:sdt>
          <w:sdtPr>
            <w:rPr>
              <w:sz w:val="32"/>
              <w:szCs w:val="32"/>
            </w:rPr>
            <w:id w:val="1970941679"/>
            <w15:appearance w15:val="hidden"/>
            <w14:checkbox>
              <w14:checked w14:val="0"/>
              <w14:checkedState w14:val="00FE" w14:font="Wingdings"/>
              <w14:uncheckedState w14:val="006F" w14:font="Wingdings"/>
            </w14:checkbox>
          </w:sdtPr>
          <w:sdtEndPr/>
          <w:sdtContent>
            <w:tc>
              <w:tcPr>
                <w:tcW w:w="231" w:type="pct"/>
                <w:vAlign w:val="center"/>
              </w:tcPr>
              <w:p w14:paraId="7AA6F2BE" w14:textId="73C263A5" w:rsidR="00580927" w:rsidRDefault="00580927" w:rsidP="00580927">
                <w:pPr>
                  <w:pStyle w:val="BodyText"/>
                  <w:jc w:val="center"/>
                </w:pPr>
                <w:r>
                  <w:rPr>
                    <w:sz w:val="32"/>
                    <w:szCs w:val="32"/>
                  </w:rPr>
                  <w:sym w:font="Wingdings" w:char="F06F"/>
                </w:r>
              </w:p>
            </w:tc>
          </w:sdtContent>
        </w:sdt>
        <w:sdt>
          <w:sdtPr>
            <w:rPr>
              <w:sz w:val="32"/>
              <w:szCs w:val="32"/>
            </w:rPr>
            <w:id w:val="172625947"/>
            <w15:appearance w15:val="hidden"/>
            <w14:checkbox>
              <w14:checked w14:val="0"/>
              <w14:checkedState w14:val="00FE" w14:font="Wingdings"/>
              <w14:uncheckedState w14:val="006F" w14:font="Wingdings"/>
            </w14:checkbox>
          </w:sdtPr>
          <w:sdtEndPr/>
          <w:sdtContent>
            <w:tc>
              <w:tcPr>
                <w:tcW w:w="231" w:type="pct"/>
                <w:vAlign w:val="center"/>
              </w:tcPr>
              <w:p w14:paraId="71BB6C11" w14:textId="0F061B95" w:rsidR="00580927" w:rsidRDefault="00580927" w:rsidP="00580927">
                <w:pPr>
                  <w:pStyle w:val="BodyText"/>
                  <w:jc w:val="center"/>
                </w:pPr>
                <w:r>
                  <w:rPr>
                    <w:sz w:val="32"/>
                    <w:szCs w:val="32"/>
                  </w:rPr>
                  <w:sym w:font="Wingdings" w:char="F06F"/>
                </w:r>
              </w:p>
            </w:tc>
          </w:sdtContent>
        </w:sdt>
        <w:sdt>
          <w:sdtPr>
            <w:rPr>
              <w:sz w:val="32"/>
              <w:szCs w:val="32"/>
            </w:rPr>
            <w:id w:val="-415324835"/>
            <w15:appearance w15:val="hidden"/>
            <w14:checkbox>
              <w14:checked w14:val="0"/>
              <w14:checkedState w14:val="00FE" w14:font="Wingdings"/>
              <w14:uncheckedState w14:val="006F" w14:font="Wingdings"/>
            </w14:checkbox>
          </w:sdtPr>
          <w:sdtEndPr/>
          <w:sdtContent>
            <w:tc>
              <w:tcPr>
                <w:tcW w:w="231" w:type="pct"/>
                <w:vAlign w:val="center"/>
              </w:tcPr>
              <w:p w14:paraId="3E2DAA8F" w14:textId="1AF8522C" w:rsidR="00580927" w:rsidRDefault="00580927" w:rsidP="00580927">
                <w:pPr>
                  <w:pStyle w:val="BodyText"/>
                  <w:jc w:val="center"/>
                </w:pPr>
                <w:r>
                  <w:rPr>
                    <w:sz w:val="32"/>
                    <w:szCs w:val="32"/>
                  </w:rPr>
                  <w:sym w:font="Wingdings" w:char="F06F"/>
                </w:r>
              </w:p>
            </w:tc>
          </w:sdtContent>
        </w:sdt>
        <w:sdt>
          <w:sdtPr>
            <w:rPr>
              <w:sz w:val="32"/>
              <w:szCs w:val="32"/>
            </w:rPr>
            <w:id w:val="-323972738"/>
            <w15:appearance w15:val="hidden"/>
            <w14:checkbox>
              <w14:checked w14:val="0"/>
              <w14:checkedState w14:val="00FE" w14:font="Wingdings"/>
              <w14:uncheckedState w14:val="006F" w14:font="Wingdings"/>
            </w14:checkbox>
          </w:sdtPr>
          <w:sdtEndPr/>
          <w:sdtContent>
            <w:tc>
              <w:tcPr>
                <w:tcW w:w="223" w:type="pct"/>
                <w:vAlign w:val="center"/>
              </w:tcPr>
              <w:p w14:paraId="78F4F674" w14:textId="6E2DAD22" w:rsidR="00580927" w:rsidRDefault="00580927" w:rsidP="00580927">
                <w:pPr>
                  <w:pStyle w:val="BodyText"/>
                  <w:jc w:val="center"/>
                </w:pPr>
                <w:r>
                  <w:rPr>
                    <w:sz w:val="32"/>
                    <w:szCs w:val="32"/>
                  </w:rPr>
                  <w:sym w:font="Wingdings" w:char="F06F"/>
                </w:r>
              </w:p>
            </w:tc>
          </w:sdtContent>
        </w:sdt>
      </w:tr>
    </w:tbl>
    <w:p w14:paraId="1256D362" w14:textId="77777777" w:rsidR="0084632E" w:rsidRDefault="0084632E" w:rsidP="002C0B7D">
      <w:pPr>
        <w:pStyle w:val="BodyText"/>
        <w:sectPr w:rsidR="0084632E" w:rsidSect="00133CBB">
          <w:pgSz w:w="15840" w:h="12240" w:orient="landscape" w:code="1"/>
          <w:pgMar w:top="1440" w:right="1440" w:bottom="1440" w:left="1440" w:header="720" w:footer="720" w:gutter="0"/>
          <w:cols w:space="720"/>
          <w:docGrid w:linePitch="360"/>
        </w:sectPr>
      </w:pPr>
    </w:p>
    <w:p w14:paraId="317D194B" w14:textId="0E88A8B2" w:rsidR="002C0B7D" w:rsidRDefault="001B5509" w:rsidP="002C0B7D">
      <w:pPr>
        <w:pStyle w:val="AppdxHdg"/>
      </w:pPr>
      <w:bookmarkStart w:id="31" w:name="_Toc174386691"/>
      <w:r>
        <w:lastRenderedPageBreak/>
        <w:t>Questions to Facilitate Engagement</w:t>
      </w:r>
      <w:bookmarkEnd w:id="31"/>
    </w:p>
    <w:p w14:paraId="27402F62" w14:textId="1EECA132" w:rsidR="002C0B7D" w:rsidRPr="00751DDE" w:rsidRDefault="009520AD" w:rsidP="007D08C7">
      <w:pPr>
        <w:pStyle w:val="BodyText"/>
        <w:numPr>
          <w:ilvl w:val="0"/>
          <w:numId w:val="46"/>
        </w:numPr>
      </w:pPr>
      <w:r w:rsidRPr="00751DDE">
        <w:t>Under what circumstances would it be appropriate to _________________</w:t>
      </w:r>
      <w:r w:rsidR="00F005E7" w:rsidRPr="00751DDE">
        <w:t>?</w:t>
      </w:r>
    </w:p>
    <w:p w14:paraId="6467B5D9" w14:textId="223E42F4" w:rsidR="00F005E7" w:rsidRPr="00751DDE" w:rsidRDefault="00B41206" w:rsidP="007D08C7">
      <w:pPr>
        <w:pStyle w:val="BodyText"/>
        <w:numPr>
          <w:ilvl w:val="0"/>
          <w:numId w:val="46"/>
        </w:numPr>
      </w:pPr>
      <w:r w:rsidRPr="00751DDE">
        <w:t xml:space="preserve">If there </w:t>
      </w:r>
      <w:r w:rsidR="00DD54C0" w:rsidRPr="00751DDE">
        <w:t>were conflicting information, how would you resolve these differences</w:t>
      </w:r>
      <w:r w:rsidR="00F005E7" w:rsidRPr="00751DDE">
        <w:t>?</w:t>
      </w:r>
    </w:p>
    <w:p w14:paraId="749287EB" w14:textId="50BB6C66" w:rsidR="00F005E7" w:rsidRPr="00751DDE" w:rsidRDefault="00A12D3C" w:rsidP="007D08C7">
      <w:pPr>
        <w:pStyle w:val="BodyText"/>
        <w:numPr>
          <w:ilvl w:val="0"/>
          <w:numId w:val="46"/>
        </w:numPr>
      </w:pPr>
      <w:r w:rsidRPr="00751DDE">
        <w:t>What does IAFP say about _________________________</w:t>
      </w:r>
      <w:r w:rsidR="00F005E7" w:rsidRPr="00751DDE">
        <w:t>?</w:t>
      </w:r>
    </w:p>
    <w:p w14:paraId="69B6C4A6" w14:textId="2DBF392C" w:rsidR="00F005E7" w:rsidRPr="00751DDE" w:rsidRDefault="002573BC" w:rsidP="007D08C7">
      <w:pPr>
        <w:pStyle w:val="BodyText"/>
        <w:numPr>
          <w:ilvl w:val="0"/>
          <w:numId w:val="46"/>
        </w:numPr>
      </w:pPr>
      <w:r w:rsidRPr="00751DDE">
        <w:t>If you thought the information was incorrect, how would you address it</w:t>
      </w:r>
      <w:r w:rsidR="00F005E7" w:rsidRPr="00751DDE">
        <w:t>?</w:t>
      </w:r>
    </w:p>
    <w:p w14:paraId="5F9E3E19" w14:textId="49F4E5D7" w:rsidR="00F005E7" w:rsidRPr="00751DDE" w:rsidRDefault="00AB228C" w:rsidP="007D08C7">
      <w:pPr>
        <w:pStyle w:val="BodyText"/>
        <w:numPr>
          <w:ilvl w:val="0"/>
          <w:numId w:val="46"/>
        </w:numPr>
      </w:pPr>
      <w:r w:rsidRPr="00751DDE">
        <w:t>What factors add to the complexity of an outbreak</w:t>
      </w:r>
      <w:r w:rsidR="00F005E7" w:rsidRPr="00751DDE">
        <w:t>?</w:t>
      </w:r>
    </w:p>
    <w:p w14:paraId="0297EAB3" w14:textId="3239BF59" w:rsidR="00F005E7" w:rsidRPr="00751DDE" w:rsidRDefault="009C574F" w:rsidP="007D08C7">
      <w:pPr>
        <w:pStyle w:val="BodyText"/>
        <w:numPr>
          <w:ilvl w:val="0"/>
          <w:numId w:val="46"/>
        </w:numPr>
      </w:pPr>
      <w:r w:rsidRPr="00751DDE">
        <w:t>Do you see a pattern</w:t>
      </w:r>
      <w:r w:rsidR="00F005E7" w:rsidRPr="00751DDE">
        <w:t>?</w:t>
      </w:r>
    </w:p>
    <w:p w14:paraId="3974A011" w14:textId="75258C1B" w:rsidR="00F005E7" w:rsidRPr="00751DDE" w:rsidRDefault="009C574F" w:rsidP="007D08C7">
      <w:pPr>
        <w:pStyle w:val="BodyText"/>
        <w:numPr>
          <w:ilvl w:val="0"/>
          <w:numId w:val="46"/>
        </w:numPr>
      </w:pPr>
      <w:r w:rsidRPr="00751DDE">
        <w:t xml:space="preserve">What evidence did you find to support your </w:t>
      </w:r>
      <w:r w:rsidR="009E2A58" w:rsidRPr="00751DDE">
        <w:t>conclusion(s)</w:t>
      </w:r>
      <w:r w:rsidR="00F005E7" w:rsidRPr="00751DDE">
        <w:t>?</w:t>
      </w:r>
    </w:p>
    <w:p w14:paraId="3B8C856C" w14:textId="319BB611" w:rsidR="00F005E7" w:rsidRPr="00751DDE" w:rsidRDefault="009E2A58" w:rsidP="007D08C7">
      <w:pPr>
        <w:pStyle w:val="BodyText"/>
        <w:numPr>
          <w:ilvl w:val="0"/>
          <w:numId w:val="46"/>
        </w:numPr>
      </w:pPr>
      <w:r w:rsidRPr="00751DDE">
        <w:t xml:space="preserve">What did you learn </w:t>
      </w:r>
      <w:r w:rsidR="00751DDE" w:rsidRPr="00751DDE">
        <w:t>during this scenario that you can apply to your next investigation</w:t>
      </w:r>
      <w:r w:rsidR="00F005E7" w:rsidRPr="00751DDE">
        <w:t>?</w:t>
      </w:r>
    </w:p>
    <w:p w14:paraId="1369946B" w14:textId="1C003181" w:rsidR="002C0B7D" w:rsidRDefault="00303FAD" w:rsidP="002C0B7D">
      <w:pPr>
        <w:pStyle w:val="AppdxHdg"/>
      </w:pPr>
      <w:r w:rsidDel="00303FAD">
        <w:rPr>
          <w:color w:val="C00000"/>
        </w:rPr>
        <w:lastRenderedPageBreak/>
        <w:t xml:space="preserve"> </w:t>
      </w:r>
      <w:bookmarkStart w:id="32" w:name="_Toc27031573"/>
      <w:bookmarkStart w:id="33" w:name="_Toc27125814"/>
      <w:bookmarkStart w:id="34" w:name="_Toc174386692"/>
      <w:r w:rsidR="004C47D1" w:rsidRPr="004C47D1">
        <w:rPr>
          <w:color w:val="C00000"/>
        </w:rPr>
        <w:t xml:space="preserve">(SAMPLE) </w:t>
      </w:r>
      <w:r w:rsidR="002C0B7D">
        <w:t>Worksheet for Sandbox Time</w:t>
      </w:r>
      <w:bookmarkEnd w:id="32"/>
      <w:bookmarkEnd w:id="33"/>
      <w:bookmarkEnd w:id="34"/>
    </w:p>
    <w:p w14:paraId="546F91A8" w14:textId="07FF17AF" w:rsidR="002C0B7D" w:rsidRDefault="00F005E7" w:rsidP="007D08C7">
      <w:pPr>
        <w:pStyle w:val="BodyText"/>
        <w:numPr>
          <w:ilvl w:val="0"/>
          <w:numId w:val="47"/>
        </w:numPr>
      </w:pPr>
      <w:r>
        <w:t>Scenario 1</w:t>
      </w:r>
      <w:r w:rsidR="002C0B7D">
        <w:t>:</w:t>
      </w:r>
      <w:r>
        <w:t xml:space="preserve"> Name</w:t>
      </w:r>
    </w:p>
    <w:p w14:paraId="12924B26" w14:textId="02BFC429" w:rsidR="00F005E7" w:rsidRDefault="00F005E7" w:rsidP="00F005E7">
      <w:pPr>
        <w:pStyle w:val="BodyText"/>
        <w:ind w:left="720"/>
      </w:pPr>
      <w:r w:rsidRPr="00487003">
        <w:rPr>
          <w:i/>
          <w:iCs/>
        </w:rPr>
        <w:t>Description of scenario 1.</w:t>
      </w:r>
      <w:r>
        <w:t xml:space="preserve"> </w:t>
      </w:r>
      <w:r w:rsidRPr="00F005E7">
        <w:t>Lorem ipsum dolor sit amet, consectetur adipiscing elit, sed do eiusmod tempor incididunt ut labore et dolore magna aliqua. Ut enim ad minim veniam, quis nostrud exercitation ullamco laboris nisi ut aliquip ex ea commodo consequat. Duis aute irure dolor in reprehenderit in voluptate velit esse cillum dolore eu fugiat nulla pariatur. Excepteur sint occaecat cupidatat non proident, sunt in culpa qui officia deserunt mollit anim id est laborum.</w:t>
      </w:r>
    </w:p>
    <w:p w14:paraId="5733AA21" w14:textId="4E6DDA05" w:rsidR="002C0B7D" w:rsidRDefault="00F005E7" w:rsidP="007D08C7">
      <w:pPr>
        <w:pStyle w:val="BodyText"/>
        <w:numPr>
          <w:ilvl w:val="1"/>
          <w:numId w:val="47"/>
        </w:numPr>
      </w:pPr>
      <w:r>
        <w:t>Question</w:t>
      </w:r>
      <w:r w:rsidR="002C0B7D">
        <w:t>?</w:t>
      </w:r>
    </w:p>
    <w:p w14:paraId="035C94A2" w14:textId="77777777" w:rsidR="00F005E7" w:rsidRDefault="00F005E7" w:rsidP="007D08C7">
      <w:pPr>
        <w:pStyle w:val="BodyText"/>
        <w:numPr>
          <w:ilvl w:val="1"/>
          <w:numId w:val="47"/>
        </w:numPr>
      </w:pPr>
      <w:r>
        <w:t>Question?</w:t>
      </w:r>
    </w:p>
    <w:p w14:paraId="5A5C65A0" w14:textId="77777777" w:rsidR="00F005E7" w:rsidRDefault="00F005E7" w:rsidP="007D08C7">
      <w:pPr>
        <w:pStyle w:val="BodyText"/>
        <w:numPr>
          <w:ilvl w:val="1"/>
          <w:numId w:val="47"/>
        </w:numPr>
      </w:pPr>
      <w:r>
        <w:t>Question?</w:t>
      </w:r>
    </w:p>
    <w:p w14:paraId="26EE460A" w14:textId="77777777" w:rsidR="00F005E7" w:rsidRDefault="00F005E7" w:rsidP="007D08C7">
      <w:pPr>
        <w:pStyle w:val="BodyText"/>
        <w:numPr>
          <w:ilvl w:val="1"/>
          <w:numId w:val="47"/>
        </w:numPr>
      </w:pPr>
      <w:r>
        <w:t>Question?</w:t>
      </w:r>
    </w:p>
    <w:p w14:paraId="1AA7853C" w14:textId="77777777" w:rsidR="00F005E7" w:rsidRDefault="00F005E7" w:rsidP="007D08C7">
      <w:pPr>
        <w:pStyle w:val="BodyText"/>
        <w:numPr>
          <w:ilvl w:val="1"/>
          <w:numId w:val="47"/>
        </w:numPr>
      </w:pPr>
      <w:r>
        <w:t>Question?</w:t>
      </w:r>
    </w:p>
    <w:p w14:paraId="71D6386C" w14:textId="77777777" w:rsidR="00F005E7" w:rsidRDefault="00F005E7" w:rsidP="007D08C7">
      <w:pPr>
        <w:pStyle w:val="BodyText"/>
        <w:numPr>
          <w:ilvl w:val="1"/>
          <w:numId w:val="47"/>
        </w:numPr>
      </w:pPr>
      <w:r>
        <w:t>Question?</w:t>
      </w:r>
    </w:p>
    <w:p w14:paraId="52C75953" w14:textId="419B12ED" w:rsidR="00F005E7" w:rsidRDefault="00F005E7" w:rsidP="007D08C7">
      <w:pPr>
        <w:pStyle w:val="BodyText"/>
        <w:numPr>
          <w:ilvl w:val="0"/>
          <w:numId w:val="47"/>
        </w:numPr>
      </w:pPr>
      <w:r>
        <w:t>Scenario 2: Name</w:t>
      </w:r>
    </w:p>
    <w:p w14:paraId="44BAA489" w14:textId="2E5C093A" w:rsidR="00F005E7" w:rsidRDefault="00F005E7" w:rsidP="00F005E7">
      <w:pPr>
        <w:pStyle w:val="BodyText"/>
        <w:ind w:left="720"/>
      </w:pPr>
      <w:r w:rsidRPr="00487003">
        <w:rPr>
          <w:i/>
          <w:iCs/>
        </w:rPr>
        <w:t>Description of scenario 2.</w:t>
      </w:r>
      <w:r>
        <w:t xml:space="preserve"> </w:t>
      </w:r>
      <w:r w:rsidRPr="00F005E7">
        <w:t>Lorem ipsum dolor sit amet, consectetur adipiscing elit, sed do eiusmod tempor incididunt ut labore et dolore magna aliqua. Ut enim ad minim veniam, quis nostrud exercitation ullamco laboris nisi ut aliquip ex ea commodo consequat. Duis aute irure dolor in reprehenderit in voluptate velit esse cillum dolore eu fugiat nulla pariatur. Excepteur sint occaecat cupidatat non proident, sunt in culpa qui officia deserunt mollit anim id est laborum.</w:t>
      </w:r>
    </w:p>
    <w:p w14:paraId="61679AD8" w14:textId="0D3F9647" w:rsidR="002C0B7D" w:rsidRDefault="00F005E7" w:rsidP="007D08C7">
      <w:pPr>
        <w:pStyle w:val="BodyText"/>
        <w:numPr>
          <w:ilvl w:val="1"/>
          <w:numId w:val="47"/>
        </w:numPr>
      </w:pPr>
      <w:r>
        <w:t>Question?</w:t>
      </w:r>
    </w:p>
    <w:p w14:paraId="5EAC3D43" w14:textId="717A1E01" w:rsidR="002C0B7D" w:rsidRDefault="002C0B7D" w:rsidP="007D08C7">
      <w:pPr>
        <w:pStyle w:val="BodyText"/>
        <w:numPr>
          <w:ilvl w:val="2"/>
          <w:numId w:val="47"/>
        </w:numPr>
      </w:pPr>
      <w:r>
        <w:t xml:space="preserve">If </w:t>
      </w:r>
      <w:r w:rsidR="00F005E7">
        <w:t>no</w:t>
      </w:r>
      <w:r>
        <w:t>, wh</w:t>
      </w:r>
      <w:r w:rsidR="00F005E7">
        <w:t>y</w:t>
      </w:r>
      <w:r>
        <w:t>?</w:t>
      </w:r>
    </w:p>
    <w:p w14:paraId="10B729A8" w14:textId="23C1BC93" w:rsidR="002C0B7D" w:rsidRDefault="002C0B7D" w:rsidP="007D08C7">
      <w:pPr>
        <w:pStyle w:val="BodyText"/>
        <w:numPr>
          <w:ilvl w:val="2"/>
          <w:numId w:val="47"/>
        </w:numPr>
      </w:pPr>
      <w:r>
        <w:t xml:space="preserve">If yes, </w:t>
      </w:r>
      <w:r w:rsidR="00F005E7">
        <w:t>why?</w:t>
      </w:r>
    </w:p>
    <w:p w14:paraId="5DC5BE3D" w14:textId="546374DB" w:rsidR="002C0B7D" w:rsidRDefault="00F005E7" w:rsidP="007D08C7">
      <w:pPr>
        <w:pStyle w:val="BodyText"/>
        <w:numPr>
          <w:ilvl w:val="1"/>
          <w:numId w:val="47"/>
        </w:numPr>
      </w:pPr>
      <w:r>
        <w:t>Question?</w:t>
      </w:r>
    </w:p>
    <w:p w14:paraId="06200A72" w14:textId="2F17DED5" w:rsidR="002C0B7D" w:rsidRDefault="00F005E7" w:rsidP="007D08C7">
      <w:pPr>
        <w:pStyle w:val="BodyText"/>
        <w:numPr>
          <w:ilvl w:val="1"/>
          <w:numId w:val="47"/>
        </w:numPr>
      </w:pPr>
      <w:r>
        <w:t>Question?</w:t>
      </w:r>
    </w:p>
    <w:p w14:paraId="163D7A8D" w14:textId="74842375" w:rsidR="002C0B7D" w:rsidRDefault="00F005E7" w:rsidP="007D08C7">
      <w:pPr>
        <w:pStyle w:val="BodyText"/>
        <w:numPr>
          <w:ilvl w:val="1"/>
          <w:numId w:val="47"/>
        </w:numPr>
      </w:pPr>
      <w:r>
        <w:t>Question?</w:t>
      </w:r>
    </w:p>
    <w:p w14:paraId="731098CA" w14:textId="4749A5BB" w:rsidR="002C0B7D" w:rsidRPr="00F005E7" w:rsidRDefault="002C0B7D" w:rsidP="00F005E7">
      <w:pPr>
        <w:pStyle w:val="BodyText"/>
      </w:pPr>
    </w:p>
    <w:sectPr w:rsidR="002C0B7D" w:rsidRPr="00F005E7" w:rsidSect="00133CBB">
      <w:headerReference w:type="even" r:id="rId98"/>
      <w:headerReference w:type="default" r:id="rId99"/>
      <w:headerReference w:type="first" r:id="rId100"/>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36DC0B" w14:textId="77777777" w:rsidR="009A102B" w:rsidRDefault="009A102B" w:rsidP="00B36008">
      <w:pPr>
        <w:spacing w:after="0" w:line="240" w:lineRule="auto"/>
      </w:pPr>
      <w:r>
        <w:separator/>
      </w:r>
    </w:p>
  </w:endnote>
  <w:endnote w:type="continuationSeparator" w:id="0">
    <w:p w14:paraId="249F5265" w14:textId="77777777" w:rsidR="009A102B" w:rsidRDefault="009A102B" w:rsidP="00B360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HP Simplified">
    <w:altName w:val="Calibri"/>
    <w:charset w:val="00"/>
    <w:family w:val="swiss"/>
    <w:pitch w:val="variable"/>
    <w:sig w:usb0="A00000AF" w:usb1="5000205B" w:usb2="00000000" w:usb3="00000000" w:csb0="00000093" w:csb1="00000000"/>
  </w:font>
  <w:font w:name="Futura Bk">
    <w:altName w:val="Segoe UI"/>
    <w:charset w:val="00"/>
    <w:family w:val="swiss"/>
    <w:pitch w:val="variable"/>
    <w:sig w:usb0="A0000AEF" w:usb1="5000204A" w:usb2="00000000" w:usb3="00000000" w:csb0="000001FF" w:csb1="00000000"/>
  </w:font>
  <w:font w:name="Segoe UI">
    <w:panose1 w:val="020B0502040204020203"/>
    <w:charset w:val="00"/>
    <w:family w:val="swiss"/>
    <w:pitch w:val="variable"/>
    <w:sig w:usb0="E4002EFF" w:usb1="C000E47F"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70DEB" w14:textId="14B5DB3A" w:rsidR="00DA0401" w:rsidRPr="004C2574" w:rsidRDefault="00BD2EDC" w:rsidP="00247CF9">
    <w:pPr>
      <w:pStyle w:val="Footer"/>
      <w:pBdr>
        <w:top w:val="single" w:sz="4" w:space="0" w:color="auto"/>
      </w:pBdr>
      <w:tabs>
        <w:tab w:val="center" w:pos="4680"/>
      </w:tabs>
    </w:pPr>
    <w:bookmarkStart w:id="0" w:name="_Toc219182735"/>
    <w:bookmarkStart w:id="1" w:name="_Toc219184987"/>
    <w:bookmarkStart w:id="2" w:name="_Toc223498395"/>
    <w:bookmarkStart w:id="3" w:name="_Toc223860995"/>
    <w:bookmarkStart w:id="4" w:name="_Toc226426314"/>
    <w:bookmarkStart w:id="5" w:name="_Toc230500485"/>
    <w:bookmarkStart w:id="6" w:name="_Toc231202985"/>
    <w:r>
      <w:t xml:space="preserve">Facilitator </w:t>
    </w:r>
    <w:r w:rsidR="00CF24B2">
      <w:t>Guide</w:t>
    </w:r>
    <w:r w:rsidR="00CF24B2">
      <w:tab/>
    </w:r>
    <w:r w:rsidR="00943A9E">
      <w:tab/>
    </w:r>
    <w:r w:rsidR="00DA0401" w:rsidRPr="004C2574">
      <w:t xml:space="preserve">Page </w:t>
    </w:r>
    <w:r w:rsidR="00DA0401" w:rsidRPr="004C2574">
      <w:fldChar w:fldCharType="begin"/>
    </w:r>
    <w:r w:rsidR="00DA0401" w:rsidRPr="004C2574">
      <w:instrText xml:space="preserve"> PAGE   \* MERGEFORMAT </w:instrText>
    </w:r>
    <w:r w:rsidR="00DA0401" w:rsidRPr="004C2574">
      <w:fldChar w:fldCharType="separate"/>
    </w:r>
    <w:r w:rsidR="00DA0401" w:rsidRPr="004C2574">
      <w:rPr>
        <w:noProof/>
      </w:rPr>
      <w:t>17</w:t>
    </w:r>
    <w:r w:rsidR="00DA0401" w:rsidRPr="004C2574">
      <w:fldChar w:fldCharType="end"/>
    </w:r>
  </w:p>
  <w:bookmarkEnd w:id="0"/>
  <w:bookmarkEnd w:id="1"/>
  <w:bookmarkEnd w:id="2"/>
  <w:bookmarkEnd w:id="3"/>
  <w:bookmarkEnd w:id="4"/>
  <w:bookmarkEnd w:id="5"/>
  <w:bookmarkEnd w:id="6"/>
  <w:p w14:paraId="29AD8FB1" w14:textId="37683117" w:rsidR="00DA0401" w:rsidRPr="00D1300A" w:rsidRDefault="00DA0401" w:rsidP="00247CF9">
    <w:pPr>
      <w:pStyle w:val="FooterSecondLine"/>
      <w:pBdr>
        <w:top w:val="single" w:sz="4" w:space="0" w:color="auto"/>
      </w:pBdr>
      <w:rPr>
        <w:sz w:val="16"/>
        <w:szCs w:val="16"/>
      </w:rPr>
    </w:pPr>
    <w:r w:rsidRPr="00B2445F">
      <w:t>©</w:t>
    </w:r>
    <w:r>
      <w:t xml:space="preserve"> </w:t>
    </w:r>
    <w:r>
      <w:fldChar w:fldCharType="begin"/>
    </w:r>
    <w:r>
      <w:instrText xml:space="preserve"> DATE  \@ "yyyy"  \* MERGEFORMAT </w:instrText>
    </w:r>
    <w:r>
      <w:fldChar w:fldCharType="separate"/>
    </w:r>
    <w:r w:rsidR="00C15157">
      <w:rPr>
        <w:noProof/>
      </w:rPr>
      <w:t>2025</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B072B4" w14:textId="77777777" w:rsidR="00DA0401" w:rsidRDefault="00DA0401" w:rsidP="00D1300A">
    <w:pPr>
      <w:pStyle w:val="Footer"/>
      <w:pBdr>
        <w:top w:val="none" w:sz="0" w:space="0" w:color="auto"/>
      </w:pBd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BFB158" w14:textId="77777777" w:rsidR="009A102B" w:rsidRDefault="009A102B" w:rsidP="00B36008">
      <w:pPr>
        <w:spacing w:after="0" w:line="240" w:lineRule="auto"/>
      </w:pPr>
      <w:r>
        <w:separator/>
      </w:r>
    </w:p>
  </w:footnote>
  <w:footnote w:type="continuationSeparator" w:id="0">
    <w:p w14:paraId="5FD1B38F" w14:textId="77777777" w:rsidR="009A102B" w:rsidRDefault="009A102B" w:rsidP="00B3600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0B304D" w14:textId="1D579777" w:rsidR="00DA0401" w:rsidRDefault="001A131C" w:rsidP="005347C2">
    <w:pPr>
      <w:pStyle w:val="Header"/>
      <w:pBdr>
        <w:bottom w:val="single" w:sz="2" w:space="15" w:color="auto"/>
      </w:pBdr>
      <w:jc w:val="left"/>
    </w:pPr>
    <w:r>
      <w:rPr>
        <w:noProof/>
      </w:rPr>
      <w:drawing>
        <wp:inline distT="0" distB="0" distL="0" distR="0" wp14:anchorId="272BCFE1" wp14:editId="2C90FA11">
          <wp:extent cx="3092597" cy="469556"/>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3092597" cy="469556"/>
                  </a:xfrm>
                  <a:prstGeom prst="rect">
                    <a:avLst/>
                  </a:prstGeom>
                </pic:spPr>
              </pic:pic>
            </a:graphicData>
          </a:graphic>
        </wp:inline>
      </w:drawing>
    </w:r>
    <w:r w:rsidR="00DA0401">
      <w:tab/>
    </w:r>
    <w:r w:rsidR="00974248">
      <w:tab/>
      <w:t xml:space="preserve">           </w:t>
    </w:r>
    <w:r w:rsidR="00974248">
      <w:rPr>
        <w:noProof/>
      </w:rPr>
      <w:drawing>
        <wp:inline distT="0" distB="0" distL="0" distR="0" wp14:anchorId="658504C5" wp14:editId="472B389A">
          <wp:extent cx="1427906" cy="521277"/>
          <wp:effectExtent l="0" t="0" r="127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
                    <a:extLst>
                      <a:ext uri="{28A0092B-C50C-407E-A947-70E740481C1C}">
                        <a14:useLocalDpi xmlns:a14="http://schemas.microsoft.com/office/drawing/2010/main" val="0"/>
                      </a:ext>
                    </a:extLst>
                  </a:blip>
                  <a:stretch>
                    <a:fillRect/>
                  </a:stretch>
                </pic:blipFill>
                <pic:spPr>
                  <a:xfrm>
                    <a:off x="0" y="0"/>
                    <a:ext cx="1495226" cy="545853"/>
                  </a:xfrm>
                  <a:prstGeom prst="rect">
                    <a:avLst/>
                  </a:prstGeom>
                </pic:spPr>
              </pic:pic>
            </a:graphicData>
          </a:graphic>
        </wp:inline>
      </w:drawing>
    </w:r>
    <w:r w:rsidR="00DA0401">
      <w:tab/>
    </w:r>
    <w:r w:rsidR="00DA0401">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47E07" w14:textId="5901BA80" w:rsidR="00DA0401" w:rsidRPr="004C2574" w:rsidRDefault="00DA0401" w:rsidP="00D1300A">
    <w:pPr>
      <w:pStyle w:val="Header"/>
      <w:rPr>
        <w:rFonts w:cs="Arial"/>
      </w:rPr>
    </w:pPr>
    <w:r w:rsidRPr="004C2574">
      <w:rPr>
        <w:rFonts w:cs="Arial"/>
      </w:rPr>
      <w:fldChar w:fldCharType="begin"/>
    </w:r>
    <w:r w:rsidRPr="004C2574">
      <w:rPr>
        <w:rFonts w:cs="Arial"/>
      </w:rPr>
      <w:instrText xml:space="preserve"> STYLEREF  Title  \* MERGEFORMAT </w:instrText>
    </w:r>
    <w:r w:rsidRPr="004C2574">
      <w:rPr>
        <w:rFonts w:cs="Arial"/>
      </w:rPr>
      <w:fldChar w:fldCharType="end"/>
    </w:r>
  </w:p>
  <w:p w14:paraId="6A33C1CF" w14:textId="284E8E1D" w:rsidR="00DA0401" w:rsidRPr="00D1300A" w:rsidRDefault="00DA0401" w:rsidP="005347C2">
    <w:pPr>
      <w:pStyle w:val="Header"/>
      <w:rPr>
        <w:rFonts w:cs="Arial"/>
      </w:rPr>
    </w:pPr>
    <w:r>
      <w:rPr>
        <w:rFonts w:cs="Arial"/>
      </w:rPr>
      <w:fldChar w:fldCharType="begin"/>
    </w:r>
    <w:r>
      <w:rPr>
        <w:rFonts w:cs="Arial"/>
      </w:rPr>
      <w:instrText xml:space="preserve"> STYLEREF  "Heading 0"  \* MERGEFORMAT </w:instrText>
    </w:r>
    <w:r w:rsidR="00C15157">
      <w:rPr>
        <w:rFonts w:cs="Arial"/>
      </w:rPr>
      <w:fldChar w:fldCharType="separate"/>
    </w:r>
    <w:r w:rsidR="00C15157">
      <w:rPr>
        <w:rFonts w:cs="Arial"/>
        <w:noProof/>
      </w:rPr>
      <w:t>Getting Started</w:t>
    </w:r>
    <w:r>
      <w:rPr>
        <w:rFonts w:cs="Arial"/>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738C8D" w14:textId="627B5DD1" w:rsidR="00DA0401" w:rsidRPr="004C2574" w:rsidRDefault="00DA0401" w:rsidP="00D1300A">
    <w:pPr>
      <w:pStyle w:val="Header"/>
      <w:rPr>
        <w:rFonts w:cs="Arial"/>
      </w:rPr>
    </w:pPr>
    <w:r w:rsidRPr="004C2574">
      <w:rPr>
        <w:rFonts w:cs="Arial"/>
      </w:rPr>
      <w:fldChar w:fldCharType="begin"/>
    </w:r>
    <w:r w:rsidRPr="004C2574">
      <w:rPr>
        <w:rFonts w:cs="Arial"/>
      </w:rPr>
      <w:instrText xml:space="preserve"> STYLEREF  Title  \* MERGEFORMAT </w:instrText>
    </w:r>
    <w:r w:rsidRPr="004C2574">
      <w:rPr>
        <w:rFonts w:cs="Arial"/>
      </w:rPr>
      <w:fldChar w:fldCharType="end"/>
    </w:r>
  </w:p>
  <w:p w14:paraId="23E3C382" w14:textId="62A8E385" w:rsidR="00DA0401" w:rsidRPr="004C2574" w:rsidRDefault="00DA0401" w:rsidP="00D1300A">
    <w:pPr>
      <w:pStyle w:val="Header"/>
      <w:rPr>
        <w:rFonts w:cs="Arial"/>
      </w:rPr>
    </w:pPr>
    <w:r w:rsidRPr="004C2574">
      <w:rPr>
        <w:rFonts w:cs="Arial"/>
      </w:rPr>
      <w:fldChar w:fldCharType="begin"/>
    </w:r>
    <w:r w:rsidRPr="004C2574">
      <w:rPr>
        <w:rFonts w:cs="Arial"/>
      </w:rPr>
      <w:instrText xml:space="preserve"> STYLEREF  "Heading 1" \n  \* MERGEFORMAT </w:instrText>
    </w:r>
    <w:r w:rsidRPr="004C2574">
      <w:rPr>
        <w:rFonts w:cs="Arial"/>
      </w:rPr>
      <w:fldChar w:fldCharType="separate"/>
    </w:r>
    <w:r w:rsidR="00C15157">
      <w:rPr>
        <w:rFonts w:cs="Arial"/>
        <w:noProof/>
      </w:rPr>
      <w:t>1</w:t>
    </w:r>
    <w:r w:rsidRPr="004C2574">
      <w:rPr>
        <w:rFonts w:cs="Arial"/>
      </w:rPr>
      <w:fldChar w:fldCharType="end"/>
    </w:r>
    <w:r w:rsidRPr="004C2574">
      <w:rPr>
        <w:rFonts w:cs="Arial"/>
      </w:rPr>
      <w:t xml:space="preserve">: </w:t>
    </w:r>
    <w:r w:rsidRPr="004C2574">
      <w:rPr>
        <w:rFonts w:cs="Arial"/>
      </w:rPr>
      <w:fldChar w:fldCharType="begin"/>
    </w:r>
    <w:r w:rsidRPr="004C2574">
      <w:rPr>
        <w:rFonts w:cs="Arial"/>
      </w:rPr>
      <w:instrText xml:space="preserve"> STYLEREF  "Heading 1"  \* MERGEFORMAT </w:instrText>
    </w:r>
    <w:r w:rsidRPr="004C2574">
      <w:rPr>
        <w:rFonts w:cs="Arial"/>
      </w:rPr>
      <w:fldChar w:fldCharType="separate"/>
    </w:r>
    <w:r w:rsidR="00C15157">
      <w:rPr>
        <w:rFonts w:cs="Arial"/>
        <w:noProof/>
      </w:rPr>
      <w:t>Environmental Assets</w:t>
    </w:r>
    <w:r w:rsidRPr="004C2574">
      <w:rPr>
        <w:rFonts w:cs="Arial"/>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A542FA" w14:textId="5AEFDD45" w:rsidR="002C0B7D" w:rsidRPr="00A755DC" w:rsidRDefault="002C0B7D" w:rsidP="00D1300A">
    <w:pPr>
      <w:pStyle w:val="Header"/>
      <w:rPr>
        <w:rFonts w:cs="Arial"/>
      </w:rPr>
    </w:pPr>
    <w:r w:rsidRPr="00A755DC">
      <w:rPr>
        <w:rFonts w:cs="Arial"/>
      </w:rPr>
      <w:fldChar w:fldCharType="begin"/>
    </w:r>
    <w:r w:rsidRPr="00A755DC">
      <w:rPr>
        <w:rFonts w:cs="Arial"/>
      </w:rPr>
      <w:instrText xml:space="preserve"> STYLEREF  Title  \* MERGEFORMAT </w:instrText>
    </w:r>
    <w:r w:rsidRPr="00A755DC">
      <w:rPr>
        <w:rFonts w:cs="Arial"/>
      </w:rPr>
      <w:fldChar w:fldCharType="end"/>
    </w:r>
  </w:p>
  <w:p w14:paraId="2F0729FE" w14:textId="2C3CFE68" w:rsidR="002C0B7D" w:rsidRPr="00D1300A" w:rsidRDefault="002C0B7D" w:rsidP="00301FA2">
    <w:pPr>
      <w:pStyle w:val="Header"/>
      <w:rPr>
        <w:rFonts w:cs="Arial"/>
      </w:rPr>
    </w:pPr>
    <w:r>
      <w:rPr>
        <w:rFonts w:cs="Arial"/>
      </w:rPr>
      <w:fldChar w:fldCharType="begin"/>
    </w:r>
    <w:r>
      <w:rPr>
        <w:rFonts w:cs="Arial"/>
      </w:rPr>
      <w:instrText xml:space="preserve"> STYLEREF  "Appdx Hdg" \n  \* MERGEFORMAT </w:instrText>
    </w:r>
    <w:r>
      <w:rPr>
        <w:rFonts w:cs="Arial"/>
      </w:rPr>
      <w:fldChar w:fldCharType="separate"/>
    </w:r>
    <w:r w:rsidR="00C15157">
      <w:rPr>
        <w:rFonts w:cs="Arial"/>
        <w:noProof/>
      </w:rPr>
      <w:t>Appendix A</w:t>
    </w:r>
    <w:r>
      <w:rPr>
        <w:rFonts w:cs="Arial"/>
      </w:rPr>
      <w:fldChar w:fldCharType="end"/>
    </w:r>
    <w:r>
      <w:rPr>
        <w:rFonts w:cs="Arial"/>
      </w:rPr>
      <w:t xml:space="preserve">: </w:t>
    </w:r>
    <w:r>
      <w:rPr>
        <w:rFonts w:cs="Arial"/>
      </w:rPr>
      <w:fldChar w:fldCharType="begin"/>
    </w:r>
    <w:r>
      <w:rPr>
        <w:rFonts w:cs="Arial"/>
      </w:rPr>
      <w:instrText xml:space="preserve"> STYLEREF  "Appdx Hdg"  \* MERGEFORMAT </w:instrText>
    </w:r>
    <w:r>
      <w:rPr>
        <w:rFonts w:cs="Arial"/>
      </w:rPr>
      <w:fldChar w:fldCharType="separate"/>
    </w:r>
    <w:r w:rsidR="00C15157">
      <w:rPr>
        <w:rFonts w:cs="Arial"/>
        <w:noProof/>
      </w:rPr>
      <w:t>Terminology</w:t>
    </w:r>
    <w:r>
      <w:rPr>
        <w:rFonts w:cs="Arial"/>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ACE1EB" w14:textId="77777777" w:rsidR="002C0B7D" w:rsidRDefault="002C0B7D">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F1A72" w14:textId="6B1E63E4" w:rsidR="002C0B7D" w:rsidRPr="00A755DC" w:rsidRDefault="002C0B7D" w:rsidP="00D1300A">
    <w:pPr>
      <w:pStyle w:val="Header"/>
      <w:rPr>
        <w:rFonts w:cs="Arial"/>
      </w:rPr>
    </w:pPr>
    <w:r w:rsidRPr="00A755DC">
      <w:rPr>
        <w:rFonts w:cs="Arial"/>
      </w:rPr>
      <w:fldChar w:fldCharType="begin"/>
    </w:r>
    <w:r w:rsidRPr="00A755DC">
      <w:rPr>
        <w:rFonts w:cs="Arial"/>
      </w:rPr>
      <w:instrText xml:space="preserve"> STYLEREF  Title  \* MERGEFORMAT </w:instrText>
    </w:r>
    <w:r w:rsidRPr="00A755DC">
      <w:rPr>
        <w:rFonts w:cs="Arial"/>
      </w:rPr>
      <w:fldChar w:fldCharType="end"/>
    </w:r>
  </w:p>
  <w:p w14:paraId="47F6763C" w14:textId="7B876F33" w:rsidR="002C0B7D" w:rsidRPr="00D1300A" w:rsidRDefault="002C0B7D" w:rsidP="00664FDB">
    <w:pPr>
      <w:pStyle w:val="Header"/>
      <w:rPr>
        <w:rFonts w:cs="Arial"/>
      </w:rPr>
    </w:pPr>
    <w:r>
      <w:rPr>
        <w:rFonts w:cs="Arial"/>
      </w:rPr>
      <w:fldChar w:fldCharType="begin"/>
    </w:r>
    <w:r>
      <w:rPr>
        <w:rFonts w:cs="Arial"/>
      </w:rPr>
      <w:instrText xml:space="preserve"> STYLEREF  "Appdx Hdg" \n  \* MERGEFORMAT </w:instrText>
    </w:r>
    <w:r>
      <w:rPr>
        <w:rFonts w:cs="Arial"/>
      </w:rPr>
      <w:fldChar w:fldCharType="separate"/>
    </w:r>
    <w:r w:rsidR="00C15157">
      <w:rPr>
        <w:rFonts w:cs="Arial"/>
        <w:noProof/>
      </w:rPr>
      <w:t>Appendix C</w:t>
    </w:r>
    <w:r>
      <w:rPr>
        <w:rFonts w:cs="Arial"/>
      </w:rPr>
      <w:fldChar w:fldCharType="end"/>
    </w:r>
    <w:r>
      <w:rPr>
        <w:rFonts w:cs="Arial"/>
      </w:rPr>
      <w:t xml:space="preserve">: </w:t>
    </w:r>
    <w:r>
      <w:rPr>
        <w:rFonts w:cs="Arial"/>
      </w:rPr>
      <w:fldChar w:fldCharType="begin"/>
    </w:r>
    <w:r>
      <w:rPr>
        <w:rFonts w:cs="Arial"/>
      </w:rPr>
      <w:instrText xml:space="preserve"> STYLEREF  "Appdx Hdg"  \* MERGEFORMAT </w:instrText>
    </w:r>
    <w:r>
      <w:rPr>
        <w:rFonts w:cs="Arial"/>
      </w:rPr>
      <w:fldChar w:fldCharType="separate"/>
    </w:r>
    <w:r w:rsidR="00C15157">
      <w:rPr>
        <w:rFonts w:cs="Arial"/>
        <w:noProof/>
      </w:rPr>
      <w:t>Level 2 Evaluation Questions</w:t>
    </w:r>
    <w:r>
      <w:rPr>
        <w:rFonts w:cs="Arial"/>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99972B" w14:textId="77777777" w:rsidR="002C0B7D" w:rsidRDefault="002C0B7D">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72BB4A" w14:textId="77777777" w:rsidR="000524DD" w:rsidRDefault="000524DD">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C4C5C0" w14:textId="5C255CC0" w:rsidR="000524DD" w:rsidRPr="00A755DC" w:rsidRDefault="0011156F" w:rsidP="00D1300A">
    <w:pPr>
      <w:pStyle w:val="Header"/>
      <w:rPr>
        <w:rFonts w:cs="Arial"/>
      </w:rPr>
    </w:pPr>
    <w:r w:rsidRPr="00A755DC">
      <w:rPr>
        <w:rFonts w:cs="Arial"/>
      </w:rPr>
      <w:fldChar w:fldCharType="begin"/>
    </w:r>
    <w:r w:rsidRPr="00A755DC">
      <w:rPr>
        <w:rFonts w:cs="Arial"/>
      </w:rPr>
      <w:instrText xml:space="preserve"> STYLEREF  Title  \* MERGEFORMAT </w:instrText>
    </w:r>
    <w:r w:rsidRPr="00A755DC">
      <w:rPr>
        <w:rFonts w:cs="Arial"/>
      </w:rPr>
      <w:fldChar w:fldCharType="end"/>
    </w:r>
  </w:p>
  <w:p w14:paraId="66E3195C" w14:textId="7AB5C0FE" w:rsidR="000524DD" w:rsidRPr="00D1300A" w:rsidRDefault="0011156F" w:rsidP="00664FDB">
    <w:pPr>
      <w:pStyle w:val="Header"/>
      <w:rPr>
        <w:rFonts w:cs="Arial"/>
      </w:rPr>
    </w:pPr>
    <w:r>
      <w:rPr>
        <w:rFonts w:cs="Arial"/>
      </w:rPr>
      <w:fldChar w:fldCharType="begin"/>
    </w:r>
    <w:r>
      <w:rPr>
        <w:rFonts w:cs="Arial"/>
      </w:rPr>
      <w:instrText xml:space="preserve"> STYLEREF  "Appdx Hdg" \n  \* MERGEFORMAT </w:instrText>
    </w:r>
    <w:r>
      <w:rPr>
        <w:rFonts w:cs="Arial"/>
      </w:rPr>
      <w:fldChar w:fldCharType="separate"/>
    </w:r>
    <w:r w:rsidR="00C15157" w:rsidRPr="00C15157">
      <w:rPr>
        <w:rFonts w:cs="Arial"/>
        <w:b/>
        <w:bCs/>
        <w:noProof/>
      </w:rPr>
      <w:t>Appendix E</w:t>
    </w:r>
    <w:r>
      <w:rPr>
        <w:rFonts w:cs="Arial"/>
      </w:rPr>
      <w:fldChar w:fldCharType="end"/>
    </w:r>
    <w:r>
      <w:rPr>
        <w:rFonts w:cs="Arial"/>
      </w:rPr>
      <w:t xml:space="preserve">: </w:t>
    </w:r>
    <w:r>
      <w:rPr>
        <w:rFonts w:cs="Arial"/>
      </w:rPr>
      <w:fldChar w:fldCharType="begin"/>
    </w:r>
    <w:r>
      <w:rPr>
        <w:rFonts w:cs="Arial"/>
      </w:rPr>
      <w:instrText xml:space="preserve"> STYLEREF  "Appdx Hdg"  \* MERGEFORMAT </w:instrText>
    </w:r>
    <w:r>
      <w:rPr>
        <w:rFonts w:cs="Arial"/>
      </w:rPr>
      <w:fldChar w:fldCharType="separate"/>
    </w:r>
    <w:r w:rsidR="00C15157" w:rsidRPr="00C15157">
      <w:rPr>
        <w:rFonts w:cs="Arial"/>
        <w:b/>
        <w:bCs/>
        <w:noProof/>
      </w:rPr>
      <w:t>(SAMPLE) Worksheet for</w:t>
    </w:r>
    <w:r w:rsidR="00C15157">
      <w:rPr>
        <w:rFonts w:cs="Arial"/>
        <w:noProof/>
      </w:rPr>
      <w:t xml:space="preserve"> Sandbox Time</w:t>
    </w:r>
    <w:r>
      <w:rPr>
        <w:rFonts w:cs="Arial"/>
      </w:rP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79F455" w14:textId="77777777" w:rsidR="000524DD" w:rsidRDefault="000524D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C34D8"/>
    <w:multiLevelType w:val="multilevel"/>
    <w:tmpl w:val="9E06EC66"/>
    <w:styleLink w:val="AppendixHeadings"/>
    <w:lvl w:ilvl="0">
      <w:start w:val="1"/>
      <w:numFmt w:val="upperLetter"/>
      <w:lvlText w:val="Appendix %1"/>
      <w:lvlJc w:val="left"/>
      <w:pPr>
        <w:tabs>
          <w:tab w:val="num" w:pos="1008"/>
        </w:tabs>
        <w:ind w:left="1008" w:hanging="1008"/>
      </w:pPr>
      <w:rPr>
        <w:rFonts w:hint="default"/>
      </w:rPr>
    </w:lvl>
    <w:lvl w:ilvl="1">
      <w:start w:val="1"/>
      <w:numFmt w:val="decimal"/>
      <w:lvlText w:val="%1.%2"/>
      <w:lvlJc w:val="left"/>
      <w:pPr>
        <w:tabs>
          <w:tab w:val="num" w:pos="720"/>
        </w:tabs>
        <w:ind w:left="720" w:hanging="720"/>
      </w:pPr>
      <w:rPr>
        <w:rFonts w:ascii="Arial" w:hAnsi="Arial" w:hint="default"/>
        <w:b/>
        <w:sz w:val="26"/>
      </w:rPr>
    </w:lvl>
    <w:lvl w:ilvl="2">
      <w:start w:val="1"/>
      <w:numFmt w:val="decimal"/>
      <w:lvlText w:val="%1.%2.%3"/>
      <w:lvlJc w:val="left"/>
      <w:pPr>
        <w:tabs>
          <w:tab w:val="num" w:pos="1008"/>
        </w:tabs>
        <w:ind w:left="1008" w:hanging="1008"/>
      </w:pPr>
      <w:rPr>
        <w:rFonts w:ascii="Arial" w:hAnsi="Arial" w:hint="default"/>
        <w:b/>
        <w:sz w:val="26"/>
      </w:rPr>
    </w:lvl>
    <w:lvl w:ilvl="3">
      <w:start w:val="1"/>
      <w:numFmt w:val="decimal"/>
      <w:lvlText w:val="(%4)"/>
      <w:lvlJc w:val="left"/>
      <w:pPr>
        <w:ind w:left="288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left"/>
      <w:pPr>
        <w:ind w:left="3600" w:hanging="360"/>
      </w:pPr>
      <w:rPr>
        <w:rFonts w:hint="default"/>
      </w:rPr>
    </w:lvl>
    <w:lvl w:ilvl="6">
      <w:start w:val="1"/>
      <w:numFmt w:val="decimal"/>
      <w:lvlText w:val="%7."/>
      <w:lvlJc w:val="left"/>
      <w:pPr>
        <w:ind w:left="3960" w:hanging="360"/>
      </w:pPr>
      <w:rPr>
        <w:rFonts w:hint="default"/>
      </w:rPr>
    </w:lvl>
    <w:lvl w:ilvl="7">
      <w:start w:val="1"/>
      <w:numFmt w:val="lowerLetter"/>
      <w:lvlText w:val="%8."/>
      <w:lvlJc w:val="left"/>
      <w:pPr>
        <w:ind w:left="4320" w:hanging="360"/>
      </w:pPr>
      <w:rPr>
        <w:rFonts w:hint="default"/>
      </w:rPr>
    </w:lvl>
    <w:lvl w:ilvl="8">
      <w:start w:val="1"/>
      <w:numFmt w:val="lowerRoman"/>
      <w:lvlText w:val="%9."/>
      <w:lvlJc w:val="left"/>
      <w:pPr>
        <w:ind w:left="4680" w:hanging="360"/>
      </w:pPr>
      <w:rPr>
        <w:rFonts w:hint="default"/>
      </w:rPr>
    </w:lvl>
  </w:abstractNum>
  <w:abstractNum w:abstractNumId="1" w15:restartNumberingAfterBreak="0">
    <w:nsid w:val="00D647A8"/>
    <w:multiLevelType w:val="multilevel"/>
    <w:tmpl w:val="674EBB34"/>
    <w:lvl w:ilvl="0">
      <w:start w:val="1"/>
      <w:numFmt w:val="upperLetter"/>
      <w:pStyle w:val="TableBullet"/>
      <w:lvlText w:val="%1."/>
      <w:lvlJc w:val="left"/>
      <w:pPr>
        <w:ind w:left="36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1222113"/>
    <w:multiLevelType w:val="multilevel"/>
    <w:tmpl w:val="3B9ADB2A"/>
    <w:styleLink w:val="Style18"/>
    <w:lvl w:ilvl="0">
      <w:start w:val="1"/>
      <w:numFmt w:val="decimal"/>
      <w:lvlText w:val="%1)"/>
      <w:lvlJc w:val="left"/>
      <w:pPr>
        <w:ind w:left="360" w:hanging="360"/>
      </w:pPr>
      <w:rPr>
        <w:rFonts w:hint="default"/>
      </w:rPr>
    </w:lvl>
    <w:lvl w:ilvl="1">
      <w:start w:val="1"/>
      <w:numFmt w:val="bullet"/>
      <w:lvlText w:val=""/>
      <w:lvlJc w:val="left"/>
      <w:pPr>
        <w:tabs>
          <w:tab w:val="num" w:pos="720"/>
        </w:tabs>
        <w:ind w:left="720" w:hanging="360"/>
      </w:pPr>
      <w:rPr>
        <w:rFonts w:ascii="Symbol" w:hAnsi="Symbol" w:hint="default"/>
        <w:color w:val="auto"/>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37003F1"/>
    <w:multiLevelType w:val="multilevel"/>
    <w:tmpl w:val="E402BFFA"/>
    <w:styleLink w:val="Style8"/>
    <w:lvl w:ilvl="0">
      <w:start w:val="1"/>
      <w:numFmt w:val="none"/>
      <w:suff w:val="nothing"/>
      <w:lvlText w:val=""/>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04526806"/>
    <w:multiLevelType w:val="multilevel"/>
    <w:tmpl w:val="CAE8BAFA"/>
    <w:lvl w:ilvl="0">
      <w:start w:val="1"/>
      <w:numFmt w:val="upperLetter"/>
      <w:pStyle w:val="AppdxHdg"/>
      <w:lvlText w:val="Appendix %1"/>
      <w:lvlJc w:val="left"/>
      <w:pPr>
        <w:tabs>
          <w:tab w:val="num" w:pos="1008"/>
        </w:tabs>
        <w:ind w:left="1008" w:hanging="1008"/>
      </w:pPr>
      <w:rPr>
        <w:rFonts w:hint="default"/>
      </w:rPr>
    </w:lvl>
    <w:lvl w:ilvl="1">
      <w:start w:val="1"/>
      <w:numFmt w:val="decimal"/>
      <w:pStyle w:val="AppdxHdg2"/>
      <w:lvlText w:val="%1.%2"/>
      <w:lvlJc w:val="left"/>
      <w:pPr>
        <w:tabs>
          <w:tab w:val="num" w:pos="1008"/>
        </w:tabs>
        <w:ind w:left="1008" w:hanging="1008"/>
      </w:pPr>
      <w:rPr>
        <w:rFonts w:ascii="Arial" w:hAnsi="Arial" w:hint="default"/>
        <w:b/>
        <w:sz w:val="26"/>
      </w:rPr>
    </w:lvl>
    <w:lvl w:ilvl="2">
      <w:start w:val="1"/>
      <w:numFmt w:val="decimal"/>
      <w:pStyle w:val="AppdxHdg3"/>
      <w:lvlText w:val="%1.%2.%3"/>
      <w:lvlJc w:val="left"/>
      <w:pPr>
        <w:tabs>
          <w:tab w:val="num" w:pos="1008"/>
        </w:tabs>
        <w:ind w:left="1008" w:hanging="1008"/>
      </w:pPr>
      <w:rPr>
        <w:rFonts w:ascii="Arial" w:hAnsi="Arial" w:hint="default"/>
        <w:b/>
        <w:sz w:val="26"/>
      </w:rPr>
    </w:lvl>
    <w:lvl w:ilvl="3">
      <w:start w:val="1"/>
      <w:numFmt w:val="decimal"/>
      <w:lvlText w:val="%1.%2.%4.%3"/>
      <w:lvlJc w:val="left"/>
      <w:pPr>
        <w:tabs>
          <w:tab w:val="num" w:pos="1008"/>
        </w:tabs>
        <w:ind w:left="1008" w:hanging="1008"/>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tabs>
          <w:tab w:val="num" w:pos="1008"/>
        </w:tabs>
        <w:ind w:left="1008" w:hanging="1008"/>
      </w:pPr>
      <w:rPr>
        <w:rFonts w:hint="default"/>
      </w:rPr>
    </w:lvl>
    <w:lvl w:ilvl="5">
      <w:start w:val="1"/>
      <w:numFmt w:val="lowerRoman"/>
      <w:lvlText w:val="(%6)"/>
      <w:lvlJc w:val="left"/>
      <w:pPr>
        <w:tabs>
          <w:tab w:val="num" w:pos="1008"/>
        </w:tabs>
        <w:ind w:left="1008" w:hanging="1008"/>
      </w:pPr>
      <w:rPr>
        <w:rFonts w:hint="default"/>
      </w:rPr>
    </w:lvl>
    <w:lvl w:ilvl="6">
      <w:start w:val="1"/>
      <w:numFmt w:val="decimal"/>
      <w:lvlText w:val="%7."/>
      <w:lvlJc w:val="left"/>
      <w:pPr>
        <w:tabs>
          <w:tab w:val="num" w:pos="1008"/>
        </w:tabs>
        <w:ind w:left="1008" w:hanging="1008"/>
      </w:pPr>
      <w:rPr>
        <w:rFonts w:hint="default"/>
      </w:rPr>
    </w:lvl>
    <w:lvl w:ilvl="7">
      <w:start w:val="1"/>
      <w:numFmt w:val="lowerLetter"/>
      <w:lvlText w:val="%8."/>
      <w:lvlJc w:val="left"/>
      <w:pPr>
        <w:tabs>
          <w:tab w:val="num" w:pos="1008"/>
        </w:tabs>
        <w:ind w:left="1008" w:hanging="1008"/>
      </w:pPr>
      <w:rPr>
        <w:rFonts w:hint="default"/>
      </w:rPr>
    </w:lvl>
    <w:lvl w:ilvl="8">
      <w:start w:val="1"/>
      <w:numFmt w:val="lowerRoman"/>
      <w:lvlText w:val="%9."/>
      <w:lvlJc w:val="left"/>
      <w:pPr>
        <w:tabs>
          <w:tab w:val="num" w:pos="1008"/>
        </w:tabs>
        <w:ind w:left="1008" w:hanging="1008"/>
      </w:pPr>
      <w:rPr>
        <w:rFonts w:hint="default"/>
      </w:rPr>
    </w:lvl>
  </w:abstractNum>
  <w:abstractNum w:abstractNumId="5" w15:restartNumberingAfterBreak="0">
    <w:nsid w:val="04AE3D98"/>
    <w:multiLevelType w:val="multilevel"/>
    <w:tmpl w:val="BB3A5558"/>
    <w:styleLink w:val="Style19"/>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bullet"/>
      <w:lvlText w:val=""/>
      <w:lvlJc w:val="left"/>
      <w:pPr>
        <w:tabs>
          <w:tab w:val="num" w:pos="1440"/>
        </w:tabs>
        <w:ind w:left="1080" w:hanging="360"/>
      </w:pPr>
      <w:rPr>
        <w:rFonts w:ascii="Symbol" w:hAnsi="Symbol" w:hint="default"/>
        <w:color w:val="auto"/>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5AC378E"/>
    <w:multiLevelType w:val="multilevel"/>
    <w:tmpl w:val="39EECEF8"/>
    <w:styleLink w:val="NumberLists"/>
    <w:lvl w:ilvl="0">
      <w:start w:val="1"/>
      <w:numFmt w:val="none"/>
      <w:lvlText w:val="1."/>
      <w:lvlJc w:val="left"/>
      <w:pPr>
        <w:tabs>
          <w:tab w:val="num" w:pos="720"/>
        </w:tabs>
        <w:ind w:left="1080" w:hanging="1008"/>
      </w:pPr>
      <w:rPr>
        <w:rFonts w:hint="default"/>
      </w:rPr>
    </w:lvl>
    <w:lvl w:ilvl="1">
      <w:start w:val="1"/>
      <w:numFmt w:val="lowerLetter"/>
      <w:lvlText w:val="%2)"/>
      <w:lvlJc w:val="left"/>
      <w:pPr>
        <w:tabs>
          <w:tab w:val="num" w:pos="1080"/>
        </w:tabs>
        <w:ind w:left="1440" w:hanging="1008"/>
      </w:pPr>
      <w:rPr>
        <w:rFonts w:hint="default"/>
      </w:rPr>
    </w:lvl>
    <w:lvl w:ilvl="2">
      <w:start w:val="1"/>
      <w:numFmt w:val="lowerRoman"/>
      <w:lvlText w:val="%3)"/>
      <w:lvlJc w:val="left"/>
      <w:pPr>
        <w:tabs>
          <w:tab w:val="num" w:pos="1440"/>
        </w:tabs>
        <w:ind w:left="1800" w:hanging="1008"/>
      </w:pPr>
      <w:rPr>
        <w:rFonts w:hint="default"/>
      </w:rPr>
    </w:lvl>
    <w:lvl w:ilvl="3">
      <w:start w:val="1"/>
      <w:numFmt w:val="decimal"/>
      <w:lvlText w:val="(%4)"/>
      <w:lvlJc w:val="left"/>
      <w:pPr>
        <w:tabs>
          <w:tab w:val="num" w:pos="1800"/>
        </w:tabs>
        <w:ind w:left="2160" w:hanging="1008"/>
      </w:pPr>
      <w:rPr>
        <w:rFonts w:hint="default"/>
      </w:rPr>
    </w:lvl>
    <w:lvl w:ilvl="4">
      <w:start w:val="1"/>
      <w:numFmt w:val="lowerLetter"/>
      <w:lvlText w:val="(%5)"/>
      <w:lvlJc w:val="left"/>
      <w:pPr>
        <w:tabs>
          <w:tab w:val="num" w:pos="2160"/>
        </w:tabs>
        <w:ind w:left="2520" w:hanging="1008"/>
      </w:pPr>
      <w:rPr>
        <w:rFonts w:hint="default"/>
      </w:rPr>
    </w:lvl>
    <w:lvl w:ilvl="5">
      <w:start w:val="1"/>
      <w:numFmt w:val="lowerRoman"/>
      <w:lvlText w:val="(%6)"/>
      <w:lvlJc w:val="left"/>
      <w:pPr>
        <w:tabs>
          <w:tab w:val="num" w:pos="2520"/>
        </w:tabs>
        <w:ind w:left="2880" w:hanging="1008"/>
      </w:pPr>
      <w:rPr>
        <w:rFonts w:hint="default"/>
      </w:rPr>
    </w:lvl>
    <w:lvl w:ilvl="6">
      <w:start w:val="1"/>
      <w:numFmt w:val="decimal"/>
      <w:lvlText w:val="%7."/>
      <w:lvlJc w:val="left"/>
      <w:pPr>
        <w:tabs>
          <w:tab w:val="num" w:pos="2880"/>
        </w:tabs>
        <w:ind w:left="3240" w:hanging="1008"/>
      </w:pPr>
      <w:rPr>
        <w:rFonts w:hint="default"/>
      </w:rPr>
    </w:lvl>
    <w:lvl w:ilvl="7">
      <w:start w:val="1"/>
      <w:numFmt w:val="lowerLetter"/>
      <w:lvlText w:val="%8."/>
      <w:lvlJc w:val="left"/>
      <w:pPr>
        <w:tabs>
          <w:tab w:val="num" w:pos="3240"/>
        </w:tabs>
        <w:ind w:left="3600" w:hanging="1008"/>
      </w:pPr>
      <w:rPr>
        <w:rFonts w:hint="default"/>
      </w:rPr>
    </w:lvl>
    <w:lvl w:ilvl="8">
      <w:start w:val="1"/>
      <w:numFmt w:val="lowerRoman"/>
      <w:lvlText w:val="%9."/>
      <w:lvlJc w:val="left"/>
      <w:pPr>
        <w:tabs>
          <w:tab w:val="num" w:pos="3600"/>
        </w:tabs>
        <w:ind w:left="3960" w:hanging="1008"/>
      </w:pPr>
      <w:rPr>
        <w:rFonts w:hint="default"/>
      </w:rPr>
    </w:lvl>
  </w:abstractNum>
  <w:abstractNum w:abstractNumId="7" w15:restartNumberingAfterBreak="0">
    <w:nsid w:val="07D06F67"/>
    <w:multiLevelType w:val="hybridMultilevel"/>
    <w:tmpl w:val="F4BEE7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AB902AA"/>
    <w:multiLevelType w:val="hybridMultilevel"/>
    <w:tmpl w:val="949230C2"/>
    <w:lvl w:ilvl="0" w:tplc="04090001">
      <w:start w:val="1"/>
      <w:numFmt w:val="bullet"/>
      <w:lvlText w:val=""/>
      <w:lvlJc w:val="left"/>
      <w:pPr>
        <w:ind w:left="763" w:hanging="360"/>
      </w:pPr>
      <w:rPr>
        <w:rFonts w:ascii="Symbol" w:hAnsi="Symbol" w:hint="default"/>
      </w:rPr>
    </w:lvl>
    <w:lvl w:ilvl="1" w:tplc="04090003" w:tentative="1">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9" w15:restartNumberingAfterBreak="0">
    <w:nsid w:val="0B462795"/>
    <w:multiLevelType w:val="multilevel"/>
    <w:tmpl w:val="51049028"/>
    <w:styleLink w:val="Style7"/>
    <w:lvl w:ilvl="0">
      <w:start w:val="1"/>
      <w:numFmt w:val="upperLetter"/>
      <w:suff w:val="nothing"/>
      <w:lvlText w:val="%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0D006987"/>
    <w:multiLevelType w:val="hybridMultilevel"/>
    <w:tmpl w:val="5D3C41C0"/>
    <w:lvl w:ilvl="0" w:tplc="BA46BB9C">
      <w:start w:val="1"/>
      <w:numFmt w:val="bullet"/>
      <w:lvlText w:val="o"/>
      <w:lvlJc w:val="left"/>
      <w:pPr>
        <w:tabs>
          <w:tab w:val="num" w:pos="1080"/>
        </w:tabs>
        <w:ind w:left="1080" w:hanging="360"/>
      </w:pPr>
      <w:rPr>
        <w:rFonts w:ascii="Courier New" w:hAnsi="Courier New" w:hint="default"/>
      </w:rPr>
    </w:lvl>
    <w:lvl w:ilvl="1" w:tplc="DDE2D512" w:tentative="1">
      <w:start w:val="1"/>
      <w:numFmt w:val="bullet"/>
      <w:lvlText w:val="o"/>
      <w:lvlJc w:val="left"/>
      <w:pPr>
        <w:tabs>
          <w:tab w:val="num" w:pos="1800"/>
        </w:tabs>
        <w:ind w:left="1800" w:hanging="360"/>
      </w:pPr>
      <w:rPr>
        <w:rFonts w:ascii="Courier New" w:hAnsi="Courier New" w:hint="default"/>
      </w:rPr>
    </w:lvl>
    <w:lvl w:ilvl="2" w:tplc="8E003F78" w:tentative="1">
      <w:start w:val="1"/>
      <w:numFmt w:val="bullet"/>
      <w:lvlText w:val="o"/>
      <w:lvlJc w:val="left"/>
      <w:pPr>
        <w:tabs>
          <w:tab w:val="num" w:pos="2520"/>
        </w:tabs>
        <w:ind w:left="2520" w:hanging="360"/>
      </w:pPr>
      <w:rPr>
        <w:rFonts w:ascii="Courier New" w:hAnsi="Courier New" w:hint="default"/>
      </w:rPr>
    </w:lvl>
    <w:lvl w:ilvl="3" w:tplc="65E6B5FA" w:tentative="1">
      <w:start w:val="1"/>
      <w:numFmt w:val="bullet"/>
      <w:lvlText w:val="o"/>
      <w:lvlJc w:val="left"/>
      <w:pPr>
        <w:tabs>
          <w:tab w:val="num" w:pos="3240"/>
        </w:tabs>
        <w:ind w:left="3240" w:hanging="360"/>
      </w:pPr>
      <w:rPr>
        <w:rFonts w:ascii="Courier New" w:hAnsi="Courier New" w:hint="default"/>
      </w:rPr>
    </w:lvl>
    <w:lvl w:ilvl="4" w:tplc="B3347980" w:tentative="1">
      <w:start w:val="1"/>
      <w:numFmt w:val="bullet"/>
      <w:lvlText w:val="o"/>
      <w:lvlJc w:val="left"/>
      <w:pPr>
        <w:tabs>
          <w:tab w:val="num" w:pos="3960"/>
        </w:tabs>
        <w:ind w:left="3960" w:hanging="360"/>
      </w:pPr>
      <w:rPr>
        <w:rFonts w:ascii="Courier New" w:hAnsi="Courier New" w:hint="default"/>
      </w:rPr>
    </w:lvl>
    <w:lvl w:ilvl="5" w:tplc="A12C7C52" w:tentative="1">
      <w:start w:val="1"/>
      <w:numFmt w:val="bullet"/>
      <w:lvlText w:val="o"/>
      <w:lvlJc w:val="left"/>
      <w:pPr>
        <w:tabs>
          <w:tab w:val="num" w:pos="4680"/>
        </w:tabs>
        <w:ind w:left="4680" w:hanging="360"/>
      </w:pPr>
      <w:rPr>
        <w:rFonts w:ascii="Courier New" w:hAnsi="Courier New" w:hint="default"/>
      </w:rPr>
    </w:lvl>
    <w:lvl w:ilvl="6" w:tplc="F838185C" w:tentative="1">
      <w:start w:val="1"/>
      <w:numFmt w:val="bullet"/>
      <w:lvlText w:val="o"/>
      <w:lvlJc w:val="left"/>
      <w:pPr>
        <w:tabs>
          <w:tab w:val="num" w:pos="5400"/>
        </w:tabs>
        <w:ind w:left="5400" w:hanging="360"/>
      </w:pPr>
      <w:rPr>
        <w:rFonts w:ascii="Courier New" w:hAnsi="Courier New" w:hint="default"/>
      </w:rPr>
    </w:lvl>
    <w:lvl w:ilvl="7" w:tplc="C480D8DA" w:tentative="1">
      <w:start w:val="1"/>
      <w:numFmt w:val="bullet"/>
      <w:lvlText w:val="o"/>
      <w:lvlJc w:val="left"/>
      <w:pPr>
        <w:tabs>
          <w:tab w:val="num" w:pos="6120"/>
        </w:tabs>
        <w:ind w:left="6120" w:hanging="360"/>
      </w:pPr>
      <w:rPr>
        <w:rFonts w:ascii="Courier New" w:hAnsi="Courier New" w:hint="default"/>
      </w:rPr>
    </w:lvl>
    <w:lvl w:ilvl="8" w:tplc="BC326DC8" w:tentative="1">
      <w:start w:val="1"/>
      <w:numFmt w:val="bullet"/>
      <w:lvlText w:val="o"/>
      <w:lvlJc w:val="left"/>
      <w:pPr>
        <w:tabs>
          <w:tab w:val="num" w:pos="6840"/>
        </w:tabs>
        <w:ind w:left="6840" w:hanging="360"/>
      </w:pPr>
      <w:rPr>
        <w:rFonts w:ascii="Courier New" w:hAnsi="Courier New" w:hint="default"/>
      </w:rPr>
    </w:lvl>
  </w:abstractNum>
  <w:abstractNum w:abstractNumId="11" w15:restartNumberingAfterBreak="0">
    <w:nsid w:val="0D1213A6"/>
    <w:multiLevelType w:val="multilevel"/>
    <w:tmpl w:val="C36458B8"/>
    <w:styleLink w:val="Style6"/>
    <w:lvl w:ilvl="0">
      <w:start w:val="1"/>
      <w:numFmt w:val="none"/>
      <w:suff w:val="nothing"/>
      <w:lvlText w:val=""/>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0320F6C"/>
    <w:multiLevelType w:val="hybridMultilevel"/>
    <w:tmpl w:val="D05C0082"/>
    <w:lvl w:ilvl="0" w:tplc="C7B28ED6">
      <w:start w:val="1"/>
      <w:numFmt w:val="bullet"/>
      <w:lvlText w:val=""/>
      <w:lvlJc w:val="left"/>
      <w:pPr>
        <w:tabs>
          <w:tab w:val="num" w:pos="720"/>
        </w:tabs>
        <w:ind w:left="720" w:hanging="360"/>
      </w:pPr>
      <w:rPr>
        <w:rFonts w:ascii="Wingdings" w:hAnsi="Wingdings" w:hint="default"/>
      </w:rPr>
    </w:lvl>
    <w:lvl w:ilvl="1" w:tplc="2CD42904" w:tentative="1">
      <w:start w:val="1"/>
      <w:numFmt w:val="bullet"/>
      <w:lvlText w:val=""/>
      <w:lvlJc w:val="left"/>
      <w:pPr>
        <w:tabs>
          <w:tab w:val="num" w:pos="1440"/>
        </w:tabs>
        <w:ind w:left="1440" w:hanging="360"/>
      </w:pPr>
      <w:rPr>
        <w:rFonts w:ascii="Wingdings" w:hAnsi="Wingdings" w:hint="default"/>
      </w:rPr>
    </w:lvl>
    <w:lvl w:ilvl="2" w:tplc="DEF2A482" w:tentative="1">
      <w:start w:val="1"/>
      <w:numFmt w:val="bullet"/>
      <w:lvlText w:val=""/>
      <w:lvlJc w:val="left"/>
      <w:pPr>
        <w:tabs>
          <w:tab w:val="num" w:pos="2160"/>
        </w:tabs>
        <w:ind w:left="2160" w:hanging="360"/>
      </w:pPr>
      <w:rPr>
        <w:rFonts w:ascii="Wingdings" w:hAnsi="Wingdings" w:hint="default"/>
      </w:rPr>
    </w:lvl>
    <w:lvl w:ilvl="3" w:tplc="928EF88C" w:tentative="1">
      <w:start w:val="1"/>
      <w:numFmt w:val="bullet"/>
      <w:lvlText w:val=""/>
      <w:lvlJc w:val="left"/>
      <w:pPr>
        <w:tabs>
          <w:tab w:val="num" w:pos="2880"/>
        </w:tabs>
        <w:ind w:left="2880" w:hanging="360"/>
      </w:pPr>
      <w:rPr>
        <w:rFonts w:ascii="Wingdings" w:hAnsi="Wingdings" w:hint="default"/>
      </w:rPr>
    </w:lvl>
    <w:lvl w:ilvl="4" w:tplc="D7AA41B6" w:tentative="1">
      <w:start w:val="1"/>
      <w:numFmt w:val="bullet"/>
      <w:lvlText w:val=""/>
      <w:lvlJc w:val="left"/>
      <w:pPr>
        <w:tabs>
          <w:tab w:val="num" w:pos="3600"/>
        </w:tabs>
        <w:ind w:left="3600" w:hanging="360"/>
      </w:pPr>
      <w:rPr>
        <w:rFonts w:ascii="Wingdings" w:hAnsi="Wingdings" w:hint="default"/>
      </w:rPr>
    </w:lvl>
    <w:lvl w:ilvl="5" w:tplc="5EF437BE" w:tentative="1">
      <w:start w:val="1"/>
      <w:numFmt w:val="bullet"/>
      <w:lvlText w:val=""/>
      <w:lvlJc w:val="left"/>
      <w:pPr>
        <w:tabs>
          <w:tab w:val="num" w:pos="4320"/>
        </w:tabs>
        <w:ind w:left="4320" w:hanging="360"/>
      </w:pPr>
      <w:rPr>
        <w:rFonts w:ascii="Wingdings" w:hAnsi="Wingdings" w:hint="default"/>
      </w:rPr>
    </w:lvl>
    <w:lvl w:ilvl="6" w:tplc="DF2AF6A2" w:tentative="1">
      <w:start w:val="1"/>
      <w:numFmt w:val="bullet"/>
      <w:lvlText w:val=""/>
      <w:lvlJc w:val="left"/>
      <w:pPr>
        <w:tabs>
          <w:tab w:val="num" w:pos="5040"/>
        </w:tabs>
        <w:ind w:left="5040" w:hanging="360"/>
      </w:pPr>
      <w:rPr>
        <w:rFonts w:ascii="Wingdings" w:hAnsi="Wingdings" w:hint="default"/>
      </w:rPr>
    </w:lvl>
    <w:lvl w:ilvl="7" w:tplc="286E8F52" w:tentative="1">
      <w:start w:val="1"/>
      <w:numFmt w:val="bullet"/>
      <w:lvlText w:val=""/>
      <w:lvlJc w:val="left"/>
      <w:pPr>
        <w:tabs>
          <w:tab w:val="num" w:pos="5760"/>
        </w:tabs>
        <w:ind w:left="5760" w:hanging="360"/>
      </w:pPr>
      <w:rPr>
        <w:rFonts w:ascii="Wingdings" w:hAnsi="Wingdings" w:hint="default"/>
      </w:rPr>
    </w:lvl>
    <w:lvl w:ilvl="8" w:tplc="E5EE708A"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182661B"/>
    <w:multiLevelType w:val="hybridMultilevel"/>
    <w:tmpl w:val="ED3E0B28"/>
    <w:lvl w:ilvl="0" w:tplc="04090001">
      <w:start w:val="1"/>
      <w:numFmt w:val="bullet"/>
      <w:lvlText w:val=""/>
      <w:lvlJc w:val="left"/>
      <w:pPr>
        <w:ind w:left="763" w:hanging="360"/>
      </w:pPr>
      <w:rPr>
        <w:rFonts w:ascii="Symbol" w:hAnsi="Symbol" w:hint="default"/>
      </w:rPr>
    </w:lvl>
    <w:lvl w:ilvl="1" w:tplc="04090003" w:tentative="1">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14" w15:restartNumberingAfterBreak="0">
    <w:nsid w:val="13472F1D"/>
    <w:multiLevelType w:val="multilevel"/>
    <w:tmpl w:val="84762D9C"/>
    <w:styleLink w:val="Style12"/>
    <w:lvl w:ilvl="0">
      <w:start w:val="1"/>
      <w:numFmt w:val="decimal"/>
      <w:suff w:val="nothing"/>
      <w:lvlText w:val="Figure 1 - %1"/>
      <w:lvlJc w:val="center"/>
      <w:pPr>
        <w:ind w:left="3852" w:firstLine="288"/>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15F2242C"/>
    <w:multiLevelType w:val="multilevel"/>
    <w:tmpl w:val="19D2F4E4"/>
    <w:styleLink w:val="Headings"/>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rPr>
    </w:lvl>
    <w:lvl w:ilvl="2">
      <w:start w:val="1"/>
      <w:numFmt w:val="decimal"/>
      <w:lvlText w:val="%1.%2.%3."/>
      <w:lvlJc w:val="left"/>
      <w:pPr>
        <w:ind w:left="1224" w:hanging="122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7E614DD"/>
    <w:multiLevelType w:val="hybridMultilevel"/>
    <w:tmpl w:val="03CC2CCC"/>
    <w:lvl w:ilvl="0" w:tplc="3E54ABE0">
      <w:start w:val="1"/>
      <w:numFmt w:val="decimal"/>
      <w:pStyle w:val="TableTextNumbered"/>
      <w:lvlText w:val="%1."/>
      <w:lvlJc w:val="left"/>
      <w:pPr>
        <w:ind w:left="763" w:hanging="360"/>
      </w:pPr>
    </w:lvl>
    <w:lvl w:ilvl="1" w:tplc="04090019" w:tentative="1">
      <w:start w:val="1"/>
      <w:numFmt w:val="lowerLetter"/>
      <w:lvlText w:val="%2."/>
      <w:lvlJc w:val="left"/>
      <w:pPr>
        <w:ind w:left="1483" w:hanging="360"/>
      </w:pPr>
    </w:lvl>
    <w:lvl w:ilvl="2" w:tplc="0409001B" w:tentative="1">
      <w:start w:val="1"/>
      <w:numFmt w:val="lowerRoman"/>
      <w:lvlText w:val="%3."/>
      <w:lvlJc w:val="right"/>
      <w:pPr>
        <w:ind w:left="2203" w:hanging="180"/>
      </w:pPr>
    </w:lvl>
    <w:lvl w:ilvl="3" w:tplc="0409000F" w:tentative="1">
      <w:start w:val="1"/>
      <w:numFmt w:val="decimal"/>
      <w:lvlText w:val="%4."/>
      <w:lvlJc w:val="left"/>
      <w:pPr>
        <w:ind w:left="2923" w:hanging="360"/>
      </w:pPr>
    </w:lvl>
    <w:lvl w:ilvl="4" w:tplc="04090019" w:tentative="1">
      <w:start w:val="1"/>
      <w:numFmt w:val="lowerLetter"/>
      <w:lvlText w:val="%5."/>
      <w:lvlJc w:val="left"/>
      <w:pPr>
        <w:ind w:left="3643" w:hanging="360"/>
      </w:pPr>
    </w:lvl>
    <w:lvl w:ilvl="5" w:tplc="0409001B" w:tentative="1">
      <w:start w:val="1"/>
      <w:numFmt w:val="lowerRoman"/>
      <w:lvlText w:val="%6."/>
      <w:lvlJc w:val="right"/>
      <w:pPr>
        <w:ind w:left="4363" w:hanging="180"/>
      </w:pPr>
    </w:lvl>
    <w:lvl w:ilvl="6" w:tplc="0409000F" w:tentative="1">
      <w:start w:val="1"/>
      <w:numFmt w:val="decimal"/>
      <w:lvlText w:val="%7."/>
      <w:lvlJc w:val="left"/>
      <w:pPr>
        <w:ind w:left="5083" w:hanging="360"/>
      </w:pPr>
    </w:lvl>
    <w:lvl w:ilvl="7" w:tplc="04090019" w:tentative="1">
      <w:start w:val="1"/>
      <w:numFmt w:val="lowerLetter"/>
      <w:lvlText w:val="%8."/>
      <w:lvlJc w:val="left"/>
      <w:pPr>
        <w:ind w:left="5803" w:hanging="360"/>
      </w:pPr>
    </w:lvl>
    <w:lvl w:ilvl="8" w:tplc="0409001B" w:tentative="1">
      <w:start w:val="1"/>
      <w:numFmt w:val="lowerRoman"/>
      <w:lvlText w:val="%9."/>
      <w:lvlJc w:val="right"/>
      <w:pPr>
        <w:ind w:left="6523" w:hanging="180"/>
      </w:pPr>
    </w:lvl>
  </w:abstractNum>
  <w:abstractNum w:abstractNumId="17" w15:restartNumberingAfterBreak="0">
    <w:nsid w:val="1945323C"/>
    <w:multiLevelType w:val="multilevel"/>
    <w:tmpl w:val="4A16C232"/>
    <w:name w:val="NumberList3"/>
    <w:lvl w:ilvl="0">
      <w:start w:val="1"/>
      <w:numFmt w:val="decimal"/>
      <w:lvlText w:val="%1)"/>
      <w:lvlJc w:val="left"/>
      <w:pPr>
        <w:ind w:left="360" w:hanging="360"/>
      </w:pPr>
      <w:rPr>
        <w:rFonts w:hint="default"/>
      </w:rPr>
    </w:lvl>
    <w:lvl w:ilvl="1">
      <w:start w:val="1"/>
      <w:numFmt w:val="lowerLetter"/>
      <w:lvlText w:val="%2."/>
      <w:lvlJc w:val="left"/>
      <w:pPr>
        <w:tabs>
          <w:tab w:val="num" w:pos="1080"/>
        </w:tabs>
        <w:ind w:left="1080" w:hanging="360"/>
      </w:pPr>
      <w:rPr>
        <w:rFonts w:hint="default"/>
      </w:rPr>
    </w:lvl>
    <w:lvl w:ilvl="2">
      <w:start w:val="1"/>
      <w:numFmt w:val="lowerRoman"/>
      <w:pStyle w:val="NumberList3"/>
      <w:lvlText w:val="%3)"/>
      <w:lvlJc w:val="left"/>
      <w:pPr>
        <w:tabs>
          <w:tab w:val="num" w:pos="1440"/>
        </w:tabs>
        <w:ind w:left="144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1AA43A95"/>
    <w:multiLevelType w:val="multilevel"/>
    <w:tmpl w:val="FEBE41C2"/>
    <w:lvl w:ilvl="0">
      <w:start w:val="1"/>
      <w:numFmt w:val="upperRoman"/>
      <w:pStyle w:val="TableBullet2"/>
      <w:lvlText w:val="%1."/>
      <w:lvlJc w:val="right"/>
      <w:pPr>
        <w:ind w:left="1440" w:hanging="360"/>
      </w:pPr>
      <w:rPr>
        <w:rFonts w:hint="default"/>
      </w:rPr>
    </w:lvl>
    <w:lvl w:ilvl="1">
      <w:start w:val="1"/>
      <w:numFmt w:val="upperRoman"/>
      <w:lvlText w:val="%2. "/>
      <w:lvlJc w:val="left"/>
      <w:pPr>
        <w:ind w:left="1800" w:hanging="360"/>
      </w:pPr>
      <w:rPr>
        <w:rFonts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9" w15:restartNumberingAfterBreak="0">
    <w:nsid w:val="1ADE6610"/>
    <w:multiLevelType w:val="multilevel"/>
    <w:tmpl w:val="6AC0DB84"/>
    <w:styleLink w:val="Style5"/>
    <w:lvl w:ilvl="0">
      <w:start w:val="1"/>
      <w:numFmt w:val="none"/>
      <w:lvlText w:val=""/>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1C011983"/>
    <w:multiLevelType w:val="hybridMultilevel"/>
    <w:tmpl w:val="F5C4E2B8"/>
    <w:lvl w:ilvl="0" w:tplc="0409000F">
      <w:start w:val="1"/>
      <w:numFmt w:val="decimal"/>
      <w:lvlText w:val="%1."/>
      <w:lvlJc w:val="left"/>
      <w:pPr>
        <w:ind w:left="763" w:hanging="360"/>
      </w:pPr>
    </w:lvl>
    <w:lvl w:ilvl="1" w:tplc="04090019" w:tentative="1">
      <w:start w:val="1"/>
      <w:numFmt w:val="lowerLetter"/>
      <w:lvlText w:val="%2."/>
      <w:lvlJc w:val="left"/>
      <w:pPr>
        <w:ind w:left="1483" w:hanging="360"/>
      </w:pPr>
    </w:lvl>
    <w:lvl w:ilvl="2" w:tplc="0409001B" w:tentative="1">
      <w:start w:val="1"/>
      <w:numFmt w:val="lowerRoman"/>
      <w:lvlText w:val="%3."/>
      <w:lvlJc w:val="right"/>
      <w:pPr>
        <w:ind w:left="2203" w:hanging="180"/>
      </w:pPr>
    </w:lvl>
    <w:lvl w:ilvl="3" w:tplc="0409000F" w:tentative="1">
      <w:start w:val="1"/>
      <w:numFmt w:val="decimal"/>
      <w:lvlText w:val="%4."/>
      <w:lvlJc w:val="left"/>
      <w:pPr>
        <w:ind w:left="2923" w:hanging="360"/>
      </w:pPr>
    </w:lvl>
    <w:lvl w:ilvl="4" w:tplc="04090019" w:tentative="1">
      <w:start w:val="1"/>
      <w:numFmt w:val="lowerLetter"/>
      <w:lvlText w:val="%5."/>
      <w:lvlJc w:val="left"/>
      <w:pPr>
        <w:ind w:left="3643" w:hanging="360"/>
      </w:pPr>
    </w:lvl>
    <w:lvl w:ilvl="5" w:tplc="0409001B" w:tentative="1">
      <w:start w:val="1"/>
      <w:numFmt w:val="lowerRoman"/>
      <w:lvlText w:val="%6."/>
      <w:lvlJc w:val="right"/>
      <w:pPr>
        <w:ind w:left="4363" w:hanging="180"/>
      </w:pPr>
    </w:lvl>
    <w:lvl w:ilvl="6" w:tplc="0409000F" w:tentative="1">
      <w:start w:val="1"/>
      <w:numFmt w:val="decimal"/>
      <w:lvlText w:val="%7."/>
      <w:lvlJc w:val="left"/>
      <w:pPr>
        <w:ind w:left="5083" w:hanging="360"/>
      </w:pPr>
    </w:lvl>
    <w:lvl w:ilvl="7" w:tplc="04090019" w:tentative="1">
      <w:start w:val="1"/>
      <w:numFmt w:val="lowerLetter"/>
      <w:lvlText w:val="%8."/>
      <w:lvlJc w:val="left"/>
      <w:pPr>
        <w:ind w:left="5803" w:hanging="360"/>
      </w:pPr>
    </w:lvl>
    <w:lvl w:ilvl="8" w:tplc="0409001B" w:tentative="1">
      <w:start w:val="1"/>
      <w:numFmt w:val="lowerRoman"/>
      <w:lvlText w:val="%9."/>
      <w:lvlJc w:val="right"/>
      <w:pPr>
        <w:ind w:left="6523" w:hanging="180"/>
      </w:pPr>
    </w:lvl>
  </w:abstractNum>
  <w:abstractNum w:abstractNumId="21" w15:restartNumberingAfterBreak="0">
    <w:nsid w:val="1C064681"/>
    <w:multiLevelType w:val="hybridMultilevel"/>
    <w:tmpl w:val="F35CD08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D9D3BC1"/>
    <w:multiLevelType w:val="hybridMultilevel"/>
    <w:tmpl w:val="B87628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EDA3878"/>
    <w:multiLevelType w:val="hybridMultilevel"/>
    <w:tmpl w:val="20DC0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F485073"/>
    <w:multiLevelType w:val="multilevel"/>
    <w:tmpl w:val="ABF67684"/>
    <w:lvl w:ilvl="0">
      <w:start w:val="1"/>
      <w:numFmt w:val="decimal"/>
      <w:pStyle w:val="TableCaption"/>
      <w:lvlText w:val="Table %1:"/>
      <w:lvlJc w:val="center"/>
      <w:pPr>
        <w:tabs>
          <w:tab w:val="num" w:pos="360"/>
        </w:tabs>
        <w:ind w:left="720" w:hanging="360"/>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start w:val="1"/>
      <w:numFmt w:val="lowerLetter"/>
      <w:lvlText w:val="%2."/>
      <w:lvlJc w:val="left"/>
      <w:pPr>
        <w:ind w:left="1440" w:hanging="360"/>
      </w:pPr>
      <w:rPr>
        <w:rFonts w:hint="default"/>
      </w:rPr>
    </w:lvl>
    <w:lvl w:ilvl="2">
      <w:start w:val="1"/>
      <w:numFmt w:val="lowerRoman"/>
      <w:lvlText w:val="%3."/>
      <w:lvlJc w:val="right"/>
      <w:pPr>
        <w:ind w:left="2160" w:hanging="36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360"/>
      </w:pPr>
      <w:rPr>
        <w:rFonts w:hint="default"/>
      </w:rPr>
    </w:lvl>
  </w:abstractNum>
  <w:abstractNum w:abstractNumId="25" w15:restartNumberingAfterBreak="0">
    <w:nsid w:val="1FE24C62"/>
    <w:multiLevelType w:val="multilevel"/>
    <w:tmpl w:val="ED4E8476"/>
    <w:lvl w:ilvl="0">
      <w:start w:val="1"/>
      <w:numFmt w:val="lowerRoman"/>
      <w:pStyle w:val="ListBullet4"/>
      <w:lvlText w:val="%1."/>
      <w:lvlJc w:val="right"/>
      <w:pPr>
        <w:tabs>
          <w:tab w:val="num" w:pos="2160"/>
        </w:tabs>
        <w:ind w:left="2160" w:hanging="360"/>
      </w:pPr>
      <w:rPr>
        <w:rFonts w:hint="default"/>
      </w:rPr>
    </w:lvl>
    <w:lvl w:ilvl="1">
      <w:start w:val="1"/>
      <w:numFmt w:val="lowerLetter"/>
      <w:lvlText w:val="%2."/>
      <w:lvlJc w:val="left"/>
      <w:pPr>
        <w:ind w:left="2880" w:hanging="360"/>
      </w:pPr>
      <w:rPr>
        <w:rFonts w:hint="default"/>
      </w:rPr>
    </w:lvl>
    <w:lvl w:ilvl="2">
      <w:start w:val="1"/>
      <w:numFmt w:val="lowerRoman"/>
      <w:lvlText w:val="%3."/>
      <w:lvlJc w:val="right"/>
      <w:pPr>
        <w:ind w:left="3600" w:hanging="180"/>
      </w:pPr>
      <w:rPr>
        <w:rFonts w:hint="default"/>
      </w:rPr>
    </w:lvl>
    <w:lvl w:ilvl="3">
      <w:start w:val="1"/>
      <w:numFmt w:val="decimal"/>
      <w:lvlText w:val="%4."/>
      <w:lvlJc w:val="left"/>
      <w:pPr>
        <w:ind w:left="4320" w:hanging="360"/>
      </w:pPr>
      <w:rPr>
        <w:rFonts w:hint="default"/>
      </w:rPr>
    </w:lvl>
    <w:lvl w:ilvl="4">
      <w:start w:val="1"/>
      <w:numFmt w:val="lowerLetter"/>
      <w:lvlText w:val="%5."/>
      <w:lvlJc w:val="left"/>
      <w:pPr>
        <w:ind w:left="5040" w:hanging="360"/>
      </w:pPr>
      <w:rPr>
        <w:rFonts w:hint="default"/>
      </w:rPr>
    </w:lvl>
    <w:lvl w:ilvl="5">
      <w:start w:val="1"/>
      <w:numFmt w:val="lowerRoman"/>
      <w:lvlText w:val="%6."/>
      <w:lvlJc w:val="right"/>
      <w:pPr>
        <w:ind w:left="5760" w:hanging="180"/>
      </w:pPr>
      <w:rPr>
        <w:rFonts w:hint="default"/>
      </w:rPr>
    </w:lvl>
    <w:lvl w:ilvl="6">
      <w:start w:val="1"/>
      <w:numFmt w:val="decimal"/>
      <w:lvlText w:val="%7."/>
      <w:lvlJc w:val="left"/>
      <w:pPr>
        <w:ind w:left="6480" w:hanging="360"/>
      </w:pPr>
      <w:rPr>
        <w:rFonts w:hint="default"/>
      </w:rPr>
    </w:lvl>
    <w:lvl w:ilvl="7">
      <w:start w:val="1"/>
      <w:numFmt w:val="lowerLetter"/>
      <w:lvlText w:val="%8."/>
      <w:lvlJc w:val="left"/>
      <w:pPr>
        <w:ind w:left="7200" w:hanging="360"/>
      </w:pPr>
      <w:rPr>
        <w:rFonts w:hint="default"/>
      </w:rPr>
    </w:lvl>
    <w:lvl w:ilvl="8">
      <w:start w:val="1"/>
      <w:numFmt w:val="lowerRoman"/>
      <w:lvlText w:val="%9."/>
      <w:lvlJc w:val="right"/>
      <w:pPr>
        <w:ind w:left="7920" w:hanging="180"/>
      </w:pPr>
      <w:rPr>
        <w:rFonts w:hint="default"/>
      </w:rPr>
    </w:lvl>
  </w:abstractNum>
  <w:abstractNum w:abstractNumId="26" w15:restartNumberingAfterBreak="0">
    <w:nsid w:val="23244560"/>
    <w:multiLevelType w:val="multilevel"/>
    <w:tmpl w:val="C542F8D6"/>
    <w:styleLink w:val="Style3"/>
    <w:lvl w:ilvl="0">
      <w:start w:val="1"/>
      <w:numFmt w:val="none"/>
      <w:lvlText w:val=""/>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15:restartNumberingAfterBreak="0">
    <w:nsid w:val="246B4751"/>
    <w:multiLevelType w:val="multilevel"/>
    <w:tmpl w:val="23386E86"/>
    <w:lvl w:ilvl="0">
      <w:start w:val="1"/>
      <w:numFmt w:val="lowerLetter"/>
      <w:pStyle w:val="ListBullet3"/>
      <w:lvlText w:val="%1."/>
      <w:lvlJc w:val="left"/>
      <w:pPr>
        <w:tabs>
          <w:tab w:val="num" w:pos="1800"/>
        </w:tabs>
        <w:ind w:left="1800" w:hanging="360"/>
      </w:pPr>
      <w:rPr>
        <w:rFonts w:hint="default"/>
      </w:rPr>
    </w:lvl>
    <w:lvl w:ilvl="1">
      <w:start w:val="1"/>
      <w:numFmt w:val="lowerLetter"/>
      <w:lvlText w:val="%2."/>
      <w:lvlJc w:val="left"/>
      <w:pPr>
        <w:ind w:left="2520" w:hanging="360"/>
      </w:pPr>
      <w:rPr>
        <w:rFonts w:hint="default"/>
      </w:rPr>
    </w:lvl>
    <w:lvl w:ilvl="2">
      <w:start w:val="1"/>
      <w:numFmt w:val="lowerRoman"/>
      <w:lvlText w:val="%3."/>
      <w:lvlJc w:val="right"/>
      <w:pPr>
        <w:ind w:left="3240" w:hanging="180"/>
      </w:pPr>
      <w:rPr>
        <w:rFonts w:hint="default"/>
      </w:rPr>
    </w:lvl>
    <w:lvl w:ilvl="3">
      <w:start w:val="1"/>
      <w:numFmt w:val="decimal"/>
      <w:lvlText w:val="%4."/>
      <w:lvlJc w:val="left"/>
      <w:pPr>
        <w:ind w:left="3960" w:hanging="360"/>
      </w:pPr>
      <w:rPr>
        <w:rFonts w:hint="default"/>
      </w:rPr>
    </w:lvl>
    <w:lvl w:ilvl="4">
      <w:start w:val="1"/>
      <w:numFmt w:val="lowerLetter"/>
      <w:lvlText w:val="%5."/>
      <w:lvlJc w:val="left"/>
      <w:pPr>
        <w:ind w:left="4680" w:hanging="360"/>
      </w:pPr>
      <w:rPr>
        <w:rFonts w:hint="default"/>
      </w:rPr>
    </w:lvl>
    <w:lvl w:ilvl="5">
      <w:start w:val="1"/>
      <w:numFmt w:val="lowerRoman"/>
      <w:lvlText w:val="%6."/>
      <w:lvlJc w:val="right"/>
      <w:pPr>
        <w:ind w:left="5400" w:hanging="180"/>
      </w:pPr>
      <w:rPr>
        <w:rFonts w:hint="default"/>
      </w:rPr>
    </w:lvl>
    <w:lvl w:ilvl="6">
      <w:start w:val="1"/>
      <w:numFmt w:val="decimal"/>
      <w:lvlText w:val="%7."/>
      <w:lvlJc w:val="left"/>
      <w:pPr>
        <w:ind w:left="6120" w:hanging="360"/>
      </w:pPr>
      <w:rPr>
        <w:rFonts w:hint="default"/>
      </w:rPr>
    </w:lvl>
    <w:lvl w:ilvl="7">
      <w:start w:val="1"/>
      <w:numFmt w:val="lowerLetter"/>
      <w:lvlText w:val="%8."/>
      <w:lvlJc w:val="left"/>
      <w:pPr>
        <w:ind w:left="6840" w:hanging="360"/>
      </w:pPr>
      <w:rPr>
        <w:rFonts w:hint="default"/>
      </w:rPr>
    </w:lvl>
    <w:lvl w:ilvl="8">
      <w:start w:val="1"/>
      <w:numFmt w:val="lowerRoman"/>
      <w:lvlText w:val="%9."/>
      <w:lvlJc w:val="right"/>
      <w:pPr>
        <w:ind w:left="7560" w:hanging="180"/>
      </w:pPr>
      <w:rPr>
        <w:rFonts w:hint="default"/>
      </w:rPr>
    </w:lvl>
  </w:abstractNum>
  <w:abstractNum w:abstractNumId="28" w15:restartNumberingAfterBreak="0">
    <w:nsid w:val="2572341B"/>
    <w:multiLevelType w:val="hybridMultilevel"/>
    <w:tmpl w:val="636EF8D8"/>
    <w:lvl w:ilvl="0" w:tplc="00669168">
      <w:start w:val="1"/>
      <w:numFmt w:val="bullet"/>
      <w:lvlText w:val=""/>
      <w:lvlJc w:val="left"/>
      <w:pPr>
        <w:tabs>
          <w:tab w:val="num" w:pos="720"/>
        </w:tabs>
        <w:ind w:left="720" w:hanging="360"/>
      </w:pPr>
      <w:rPr>
        <w:rFonts w:ascii="Wingdings" w:hAnsi="Wingdings" w:hint="default"/>
      </w:rPr>
    </w:lvl>
    <w:lvl w:ilvl="1" w:tplc="B42A4D3E" w:tentative="1">
      <w:start w:val="1"/>
      <w:numFmt w:val="bullet"/>
      <w:lvlText w:val=""/>
      <w:lvlJc w:val="left"/>
      <w:pPr>
        <w:tabs>
          <w:tab w:val="num" w:pos="1440"/>
        </w:tabs>
        <w:ind w:left="1440" w:hanging="360"/>
      </w:pPr>
      <w:rPr>
        <w:rFonts w:ascii="Wingdings" w:hAnsi="Wingdings" w:hint="default"/>
      </w:rPr>
    </w:lvl>
    <w:lvl w:ilvl="2" w:tplc="CE5E670C" w:tentative="1">
      <w:start w:val="1"/>
      <w:numFmt w:val="bullet"/>
      <w:lvlText w:val=""/>
      <w:lvlJc w:val="left"/>
      <w:pPr>
        <w:tabs>
          <w:tab w:val="num" w:pos="2160"/>
        </w:tabs>
        <w:ind w:left="2160" w:hanging="360"/>
      </w:pPr>
      <w:rPr>
        <w:rFonts w:ascii="Wingdings" w:hAnsi="Wingdings" w:hint="default"/>
      </w:rPr>
    </w:lvl>
    <w:lvl w:ilvl="3" w:tplc="991C4B3A" w:tentative="1">
      <w:start w:val="1"/>
      <w:numFmt w:val="bullet"/>
      <w:lvlText w:val=""/>
      <w:lvlJc w:val="left"/>
      <w:pPr>
        <w:tabs>
          <w:tab w:val="num" w:pos="2880"/>
        </w:tabs>
        <w:ind w:left="2880" w:hanging="360"/>
      </w:pPr>
      <w:rPr>
        <w:rFonts w:ascii="Wingdings" w:hAnsi="Wingdings" w:hint="default"/>
      </w:rPr>
    </w:lvl>
    <w:lvl w:ilvl="4" w:tplc="6742A518" w:tentative="1">
      <w:start w:val="1"/>
      <w:numFmt w:val="bullet"/>
      <w:lvlText w:val=""/>
      <w:lvlJc w:val="left"/>
      <w:pPr>
        <w:tabs>
          <w:tab w:val="num" w:pos="3600"/>
        </w:tabs>
        <w:ind w:left="3600" w:hanging="360"/>
      </w:pPr>
      <w:rPr>
        <w:rFonts w:ascii="Wingdings" w:hAnsi="Wingdings" w:hint="default"/>
      </w:rPr>
    </w:lvl>
    <w:lvl w:ilvl="5" w:tplc="32F09BE6" w:tentative="1">
      <w:start w:val="1"/>
      <w:numFmt w:val="bullet"/>
      <w:lvlText w:val=""/>
      <w:lvlJc w:val="left"/>
      <w:pPr>
        <w:tabs>
          <w:tab w:val="num" w:pos="4320"/>
        </w:tabs>
        <w:ind w:left="4320" w:hanging="360"/>
      </w:pPr>
      <w:rPr>
        <w:rFonts w:ascii="Wingdings" w:hAnsi="Wingdings" w:hint="default"/>
      </w:rPr>
    </w:lvl>
    <w:lvl w:ilvl="6" w:tplc="5524B074" w:tentative="1">
      <w:start w:val="1"/>
      <w:numFmt w:val="bullet"/>
      <w:lvlText w:val=""/>
      <w:lvlJc w:val="left"/>
      <w:pPr>
        <w:tabs>
          <w:tab w:val="num" w:pos="5040"/>
        </w:tabs>
        <w:ind w:left="5040" w:hanging="360"/>
      </w:pPr>
      <w:rPr>
        <w:rFonts w:ascii="Wingdings" w:hAnsi="Wingdings" w:hint="default"/>
      </w:rPr>
    </w:lvl>
    <w:lvl w:ilvl="7" w:tplc="E3722FF2" w:tentative="1">
      <w:start w:val="1"/>
      <w:numFmt w:val="bullet"/>
      <w:lvlText w:val=""/>
      <w:lvlJc w:val="left"/>
      <w:pPr>
        <w:tabs>
          <w:tab w:val="num" w:pos="5760"/>
        </w:tabs>
        <w:ind w:left="5760" w:hanging="360"/>
      </w:pPr>
      <w:rPr>
        <w:rFonts w:ascii="Wingdings" w:hAnsi="Wingdings" w:hint="default"/>
      </w:rPr>
    </w:lvl>
    <w:lvl w:ilvl="8" w:tplc="DA405472"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5D9259B"/>
    <w:multiLevelType w:val="multilevel"/>
    <w:tmpl w:val="3C2CEB14"/>
    <w:styleLink w:val="Style17"/>
    <w:lvl w:ilvl="0">
      <w:start w:val="1"/>
      <w:numFmt w:val="decimal"/>
      <w:lvlText w:val="%1)"/>
      <w:lvlJc w:val="left"/>
      <w:pPr>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26C06002"/>
    <w:multiLevelType w:val="hybridMultilevel"/>
    <w:tmpl w:val="1052850E"/>
    <w:lvl w:ilvl="0" w:tplc="F1A863BE">
      <w:start w:val="1"/>
      <w:numFmt w:val="bullet"/>
      <w:lvlText w:val="o"/>
      <w:lvlJc w:val="left"/>
      <w:pPr>
        <w:tabs>
          <w:tab w:val="num" w:pos="1080"/>
        </w:tabs>
        <w:ind w:left="1080" w:hanging="360"/>
      </w:pPr>
      <w:rPr>
        <w:rFonts w:ascii="Courier New" w:hAnsi="Courier New" w:hint="default"/>
      </w:rPr>
    </w:lvl>
    <w:lvl w:ilvl="1" w:tplc="D2D83ADE">
      <w:start w:val="1"/>
      <w:numFmt w:val="bullet"/>
      <w:lvlText w:val="o"/>
      <w:lvlJc w:val="left"/>
      <w:pPr>
        <w:tabs>
          <w:tab w:val="num" w:pos="1800"/>
        </w:tabs>
        <w:ind w:left="1800" w:hanging="360"/>
      </w:pPr>
      <w:rPr>
        <w:rFonts w:ascii="Courier New" w:hAnsi="Courier New" w:hint="default"/>
      </w:rPr>
    </w:lvl>
    <w:lvl w:ilvl="2" w:tplc="D4CE9BFA" w:tentative="1">
      <w:start w:val="1"/>
      <w:numFmt w:val="bullet"/>
      <w:lvlText w:val="o"/>
      <w:lvlJc w:val="left"/>
      <w:pPr>
        <w:tabs>
          <w:tab w:val="num" w:pos="2520"/>
        </w:tabs>
        <w:ind w:left="2520" w:hanging="360"/>
      </w:pPr>
      <w:rPr>
        <w:rFonts w:ascii="Courier New" w:hAnsi="Courier New" w:hint="default"/>
      </w:rPr>
    </w:lvl>
    <w:lvl w:ilvl="3" w:tplc="739CB7FC" w:tentative="1">
      <w:start w:val="1"/>
      <w:numFmt w:val="bullet"/>
      <w:lvlText w:val="o"/>
      <w:lvlJc w:val="left"/>
      <w:pPr>
        <w:tabs>
          <w:tab w:val="num" w:pos="3240"/>
        </w:tabs>
        <w:ind w:left="3240" w:hanging="360"/>
      </w:pPr>
      <w:rPr>
        <w:rFonts w:ascii="Courier New" w:hAnsi="Courier New" w:hint="default"/>
      </w:rPr>
    </w:lvl>
    <w:lvl w:ilvl="4" w:tplc="B4B88B32" w:tentative="1">
      <w:start w:val="1"/>
      <w:numFmt w:val="bullet"/>
      <w:lvlText w:val="o"/>
      <w:lvlJc w:val="left"/>
      <w:pPr>
        <w:tabs>
          <w:tab w:val="num" w:pos="3960"/>
        </w:tabs>
        <w:ind w:left="3960" w:hanging="360"/>
      </w:pPr>
      <w:rPr>
        <w:rFonts w:ascii="Courier New" w:hAnsi="Courier New" w:hint="default"/>
      </w:rPr>
    </w:lvl>
    <w:lvl w:ilvl="5" w:tplc="74DC806A" w:tentative="1">
      <w:start w:val="1"/>
      <w:numFmt w:val="bullet"/>
      <w:lvlText w:val="o"/>
      <w:lvlJc w:val="left"/>
      <w:pPr>
        <w:tabs>
          <w:tab w:val="num" w:pos="4680"/>
        </w:tabs>
        <w:ind w:left="4680" w:hanging="360"/>
      </w:pPr>
      <w:rPr>
        <w:rFonts w:ascii="Courier New" w:hAnsi="Courier New" w:hint="default"/>
      </w:rPr>
    </w:lvl>
    <w:lvl w:ilvl="6" w:tplc="EDF447E6" w:tentative="1">
      <w:start w:val="1"/>
      <w:numFmt w:val="bullet"/>
      <w:lvlText w:val="o"/>
      <w:lvlJc w:val="left"/>
      <w:pPr>
        <w:tabs>
          <w:tab w:val="num" w:pos="5400"/>
        </w:tabs>
        <w:ind w:left="5400" w:hanging="360"/>
      </w:pPr>
      <w:rPr>
        <w:rFonts w:ascii="Courier New" w:hAnsi="Courier New" w:hint="default"/>
      </w:rPr>
    </w:lvl>
    <w:lvl w:ilvl="7" w:tplc="D850EDA0" w:tentative="1">
      <w:start w:val="1"/>
      <w:numFmt w:val="bullet"/>
      <w:lvlText w:val="o"/>
      <w:lvlJc w:val="left"/>
      <w:pPr>
        <w:tabs>
          <w:tab w:val="num" w:pos="6120"/>
        </w:tabs>
        <w:ind w:left="6120" w:hanging="360"/>
      </w:pPr>
      <w:rPr>
        <w:rFonts w:ascii="Courier New" w:hAnsi="Courier New" w:hint="default"/>
      </w:rPr>
    </w:lvl>
    <w:lvl w:ilvl="8" w:tplc="BEAEA02C" w:tentative="1">
      <w:start w:val="1"/>
      <w:numFmt w:val="bullet"/>
      <w:lvlText w:val="o"/>
      <w:lvlJc w:val="left"/>
      <w:pPr>
        <w:tabs>
          <w:tab w:val="num" w:pos="6840"/>
        </w:tabs>
        <w:ind w:left="6840" w:hanging="360"/>
      </w:pPr>
      <w:rPr>
        <w:rFonts w:ascii="Courier New" w:hAnsi="Courier New" w:hint="default"/>
      </w:rPr>
    </w:lvl>
  </w:abstractNum>
  <w:abstractNum w:abstractNumId="31" w15:restartNumberingAfterBreak="0">
    <w:nsid w:val="27D60320"/>
    <w:multiLevelType w:val="multilevel"/>
    <w:tmpl w:val="EAC651E8"/>
    <w:styleLink w:val="Style24"/>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bullet"/>
      <w:lvlText w:val=""/>
      <w:lvlJc w:val="left"/>
      <w:pPr>
        <w:tabs>
          <w:tab w:val="num" w:pos="1800"/>
        </w:tabs>
        <w:ind w:left="1800" w:hanging="360"/>
      </w:pPr>
      <w:rPr>
        <w:rFonts w:ascii="Symbol" w:hAnsi="Symbol" w:hint="default"/>
        <w:color w:val="auto"/>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27F40367"/>
    <w:multiLevelType w:val="hybridMultilevel"/>
    <w:tmpl w:val="4598514E"/>
    <w:lvl w:ilvl="0" w:tplc="04090001">
      <w:start w:val="1"/>
      <w:numFmt w:val="bullet"/>
      <w:lvlText w:val=""/>
      <w:lvlJc w:val="left"/>
      <w:pPr>
        <w:ind w:left="763" w:hanging="360"/>
      </w:pPr>
      <w:rPr>
        <w:rFonts w:ascii="Symbol" w:hAnsi="Symbol" w:hint="default"/>
      </w:rPr>
    </w:lvl>
    <w:lvl w:ilvl="1" w:tplc="04090003" w:tentative="1">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33" w15:restartNumberingAfterBreak="0">
    <w:nsid w:val="29A259AC"/>
    <w:multiLevelType w:val="multilevel"/>
    <w:tmpl w:val="1C9C0288"/>
    <w:styleLink w:val="Bullets"/>
    <w:lvl w:ilvl="0">
      <w:start w:val="1"/>
      <w:numFmt w:val="bullet"/>
      <w:lvlText w:val=""/>
      <w:lvlJc w:val="left"/>
      <w:pPr>
        <w:ind w:left="360" w:firstLine="0"/>
      </w:pPr>
      <w:rPr>
        <w:rFonts w:ascii="Symbol" w:hAnsi="Symbol" w:hint="default"/>
        <w:color w:val="auto"/>
      </w:rPr>
    </w:lvl>
    <w:lvl w:ilvl="1">
      <w:start w:val="1"/>
      <w:numFmt w:val="bullet"/>
      <w:lvlText w:val=""/>
      <w:lvlJc w:val="left"/>
      <w:pPr>
        <w:ind w:left="360" w:firstLine="360"/>
      </w:pPr>
      <w:rPr>
        <w:rFonts w:ascii="Symbol" w:hAnsi="Symbol" w:hint="default"/>
        <w:color w:val="auto"/>
      </w:rPr>
    </w:lvl>
    <w:lvl w:ilvl="2">
      <w:start w:val="1"/>
      <w:numFmt w:val="bullet"/>
      <w:lvlText w:val=""/>
      <w:lvlJc w:val="left"/>
      <w:pPr>
        <w:ind w:left="360" w:firstLine="720"/>
      </w:pPr>
      <w:rPr>
        <w:rFonts w:ascii="Symbol" w:hAnsi="Symbol" w:hint="default"/>
        <w:color w:val="auto"/>
      </w:rPr>
    </w:lvl>
    <w:lvl w:ilvl="3">
      <w:start w:val="1"/>
      <w:numFmt w:val="bullet"/>
      <w:lvlText w:val=""/>
      <w:lvlJc w:val="left"/>
      <w:pPr>
        <w:ind w:left="360" w:firstLine="1080"/>
      </w:pPr>
      <w:rPr>
        <w:rFonts w:ascii="Symbol" w:hAnsi="Symbol" w:hint="default"/>
        <w:color w:val="auto"/>
      </w:rPr>
    </w:lvl>
    <w:lvl w:ilvl="4">
      <w:start w:val="1"/>
      <w:numFmt w:val="bullet"/>
      <w:lvlText w:val=""/>
      <w:lvlJc w:val="left"/>
      <w:pPr>
        <w:tabs>
          <w:tab w:val="num" w:pos="1800"/>
        </w:tabs>
        <w:ind w:left="360" w:firstLine="1440"/>
      </w:pPr>
      <w:rPr>
        <w:rFonts w:ascii="Symbol" w:hAnsi="Symbol" w:hint="default"/>
        <w:color w:val="auto"/>
      </w:rPr>
    </w:lvl>
    <w:lvl w:ilvl="5">
      <w:start w:val="1"/>
      <w:numFmt w:val="bullet"/>
      <w:lvlText w:val=""/>
      <w:lvlJc w:val="left"/>
      <w:pPr>
        <w:ind w:left="360" w:firstLine="1800"/>
      </w:pPr>
      <w:rPr>
        <w:rFonts w:ascii="Symbol" w:hAnsi="Symbol" w:hint="default"/>
      </w:rPr>
    </w:lvl>
    <w:lvl w:ilvl="6">
      <w:start w:val="1"/>
      <w:numFmt w:val="decimal"/>
      <w:lvlText w:val="%7."/>
      <w:lvlJc w:val="left"/>
      <w:pPr>
        <w:ind w:left="360" w:firstLine="0"/>
      </w:pPr>
      <w:rPr>
        <w:rFonts w:hint="default"/>
      </w:rPr>
    </w:lvl>
    <w:lvl w:ilvl="7">
      <w:start w:val="1"/>
      <w:numFmt w:val="lowerLetter"/>
      <w:lvlText w:val="%8."/>
      <w:lvlJc w:val="left"/>
      <w:pPr>
        <w:ind w:left="360" w:firstLine="0"/>
      </w:pPr>
      <w:rPr>
        <w:rFonts w:hint="default"/>
      </w:rPr>
    </w:lvl>
    <w:lvl w:ilvl="8">
      <w:start w:val="1"/>
      <w:numFmt w:val="lowerRoman"/>
      <w:lvlText w:val="%9."/>
      <w:lvlJc w:val="left"/>
      <w:pPr>
        <w:ind w:left="360" w:firstLine="0"/>
      </w:pPr>
      <w:rPr>
        <w:rFonts w:hint="default"/>
      </w:rPr>
    </w:lvl>
  </w:abstractNum>
  <w:abstractNum w:abstractNumId="34" w15:restartNumberingAfterBreak="0">
    <w:nsid w:val="2C3E6F33"/>
    <w:multiLevelType w:val="hybridMultilevel"/>
    <w:tmpl w:val="9C0CF6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D8C13D7"/>
    <w:multiLevelType w:val="hybridMultilevel"/>
    <w:tmpl w:val="DCBA6D24"/>
    <w:lvl w:ilvl="0" w:tplc="04090001">
      <w:start w:val="1"/>
      <w:numFmt w:val="bullet"/>
      <w:lvlText w:val=""/>
      <w:lvlJc w:val="left"/>
      <w:pPr>
        <w:ind w:left="720" w:hanging="360"/>
      </w:pPr>
      <w:rPr>
        <w:rFonts w:ascii="Symbol" w:hAnsi="Symbol" w:hint="default"/>
      </w:rPr>
    </w:lvl>
    <w:lvl w:ilvl="1" w:tplc="AF26CBA2">
      <w:start w:val="1"/>
      <w:numFmt w:val="bullet"/>
      <w:lvlText w:val="o"/>
      <w:lvlJc w:val="left"/>
      <w:pPr>
        <w:tabs>
          <w:tab w:val="num" w:pos="1440"/>
        </w:tabs>
        <w:ind w:left="1440" w:hanging="360"/>
      </w:pPr>
      <w:rPr>
        <w:rFonts w:ascii="Courier New" w:hAnsi="Courier New" w:hint="default"/>
      </w:rPr>
    </w:lvl>
    <w:lvl w:ilvl="2" w:tplc="818C4E38" w:tentative="1">
      <w:start w:val="1"/>
      <w:numFmt w:val="bullet"/>
      <w:lvlText w:val="o"/>
      <w:lvlJc w:val="left"/>
      <w:pPr>
        <w:tabs>
          <w:tab w:val="num" w:pos="2160"/>
        </w:tabs>
        <w:ind w:left="2160" w:hanging="360"/>
      </w:pPr>
      <w:rPr>
        <w:rFonts w:ascii="Courier New" w:hAnsi="Courier New" w:hint="default"/>
      </w:rPr>
    </w:lvl>
    <w:lvl w:ilvl="3" w:tplc="46D497C4" w:tentative="1">
      <w:start w:val="1"/>
      <w:numFmt w:val="bullet"/>
      <w:lvlText w:val="o"/>
      <w:lvlJc w:val="left"/>
      <w:pPr>
        <w:tabs>
          <w:tab w:val="num" w:pos="2880"/>
        </w:tabs>
        <w:ind w:left="2880" w:hanging="360"/>
      </w:pPr>
      <w:rPr>
        <w:rFonts w:ascii="Courier New" w:hAnsi="Courier New" w:hint="default"/>
      </w:rPr>
    </w:lvl>
    <w:lvl w:ilvl="4" w:tplc="C5524CE8" w:tentative="1">
      <w:start w:val="1"/>
      <w:numFmt w:val="bullet"/>
      <w:lvlText w:val="o"/>
      <w:lvlJc w:val="left"/>
      <w:pPr>
        <w:tabs>
          <w:tab w:val="num" w:pos="3600"/>
        </w:tabs>
        <w:ind w:left="3600" w:hanging="360"/>
      </w:pPr>
      <w:rPr>
        <w:rFonts w:ascii="Courier New" w:hAnsi="Courier New" w:hint="default"/>
      </w:rPr>
    </w:lvl>
    <w:lvl w:ilvl="5" w:tplc="C4EC256A" w:tentative="1">
      <w:start w:val="1"/>
      <w:numFmt w:val="bullet"/>
      <w:lvlText w:val="o"/>
      <w:lvlJc w:val="left"/>
      <w:pPr>
        <w:tabs>
          <w:tab w:val="num" w:pos="4320"/>
        </w:tabs>
        <w:ind w:left="4320" w:hanging="360"/>
      </w:pPr>
      <w:rPr>
        <w:rFonts w:ascii="Courier New" w:hAnsi="Courier New" w:hint="default"/>
      </w:rPr>
    </w:lvl>
    <w:lvl w:ilvl="6" w:tplc="E0302316" w:tentative="1">
      <w:start w:val="1"/>
      <w:numFmt w:val="bullet"/>
      <w:lvlText w:val="o"/>
      <w:lvlJc w:val="left"/>
      <w:pPr>
        <w:tabs>
          <w:tab w:val="num" w:pos="5040"/>
        </w:tabs>
        <w:ind w:left="5040" w:hanging="360"/>
      </w:pPr>
      <w:rPr>
        <w:rFonts w:ascii="Courier New" w:hAnsi="Courier New" w:hint="default"/>
      </w:rPr>
    </w:lvl>
    <w:lvl w:ilvl="7" w:tplc="485072C4" w:tentative="1">
      <w:start w:val="1"/>
      <w:numFmt w:val="bullet"/>
      <w:lvlText w:val="o"/>
      <w:lvlJc w:val="left"/>
      <w:pPr>
        <w:tabs>
          <w:tab w:val="num" w:pos="5760"/>
        </w:tabs>
        <w:ind w:left="5760" w:hanging="360"/>
      </w:pPr>
      <w:rPr>
        <w:rFonts w:ascii="Courier New" w:hAnsi="Courier New" w:hint="default"/>
      </w:rPr>
    </w:lvl>
    <w:lvl w:ilvl="8" w:tplc="2CCCFC68" w:tentative="1">
      <w:start w:val="1"/>
      <w:numFmt w:val="bullet"/>
      <w:lvlText w:val="o"/>
      <w:lvlJc w:val="left"/>
      <w:pPr>
        <w:tabs>
          <w:tab w:val="num" w:pos="6480"/>
        </w:tabs>
        <w:ind w:left="6480" w:hanging="360"/>
      </w:pPr>
      <w:rPr>
        <w:rFonts w:ascii="Courier New" w:hAnsi="Courier New" w:hint="default"/>
      </w:rPr>
    </w:lvl>
  </w:abstractNum>
  <w:abstractNum w:abstractNumId="36" w15:restartNumberingAfterBreak="0">
    <w:nsid w:val="2DE446C5"/>
    <w:multiLevelType w:val="hybridMultilevel"/>
    <w:tmpl w:val="3AF2CE40"/>
    <w:lvl w:ilvl="0" w:tplc="04090001">
      <w:start w:val="1"/>
      <w:numFmt w:val="bullet"/>
      <w:lvlText w:val=""/>
      <w:lvlJc w:val="left"/>
      <w:pPr>
        <w:ind w:left="720" w:hanging="360"/>
      </w:pPr>
      <w:rPr>
        <w:rFonts w:ascii="Symbol" w:hAnsi="Symbol" w:hint="default"/>
      </w:rPr>
    </w:lvl>
    <w:lvl w:ilvl="1" w:tplc="E82C68A8">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E064B0B"/>
    <w:multiLevelType w:val="multilevel"/>
    <w:tmpl w:val="6D9EB42A"/>
    <w:styleLink w:val="Style27"/>
    <w:lvl w:ilvl="0">
      <w:start w:val="1"/>
      <w:numFmt w:val="decimal"/>
      <w:lvlText w:val="%1)"/>
      <w:lvlJc w:val="left"/>
      <w:pPr>
        <w:ind w:left="360" w:hanging="360"/>
      </w:pPr>
      <w:rPr>
        <w:rFonts w:hint="default"/>
      </w:rPr>
    </w:lvl>
    <w:lvl w:ilvl="1">
      <w:start w:val="1"/>
      <w:numFmt w:val="bullet"/>
      <w:lvlText w:val=""/>
      <w:lvlJc w:val="left"/>
      <w:pPr>
        <w:tabs>
          <w:tab w:val="num" w:pos="1080"/>
        </w:tabs>
        <w:ind w:left="1080" w:hanging="360"/>
      </w:pPr>
      <w:rPr>
        <w:rFonts w:ascii="Symbol" w:hAnsi="Symbol" w:hint="default"/>
        <w:color w:val="auto"/>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2F6039AB"/>
    <w:multiLevelType w:val="hybridMultilevel"/>
    <w:tmpl w:val="270205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FE34212"/>
    <w:multiLevelType w:val="hybridMultilevel"/>
    <w:tmpl w:val="C53ACD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37249C8"/>
    <w:multiLevelType w:val="hybridMultilevel"/>
    <w:tmpl w:val="763A24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339D4F70"/>
    <w:multiLevelType w:val="multilevel"/>
    <w:tmpl w:val="70D4EAB0"/>
    <w:styleLink w:val="AppenixHeadings"/>
    <w:lvl w:ilvl="0">
      <w:start w:val="1"/>
      <w:numFmt w:val="decimal"/>
      <w:lvlText w:val="Appendix %1"/>
      <w:lvlJc w:val="left"/>
      <w:pPr>
        <w:tabs>
          <w:tab w:val="num" w:pos="1800"/>
        </w:tabs>
        <w:ind w:left="1800" w:hanging="1800"/>
      </w:pPr>
      <w:rPr>
        <w:rFonts w:ascii="Arial" w:hAnsi="Arial" w:hint="default"/>
        <w:b/>
        <w:sz w:val="28"/>
      </w:rPr>
    </w:lvl>
    <w:lvl w:ilvl="1">
      <w:start w:val="1"/>
      <w:numFmt w:val="decimal"/>
      <w:lvlText w:val="Appendix %1.%2"/>
      <w:lvlJc w:val="left"/>
      <w:pPr>
        <w:tabs>
          <w:tab w:val="num" w:pos="2160"/>
        </w:tabs>
        <w:ind w:left="2160" w:hanging="2160"/>
      </w:pPr>
      <w:rPr>
        <w:rFonts w:ascii="Arial" w:hAnsi="Arial" w:hint="default"/>
        <w:b/>
      </w:rPr>
    </w:lvl>
    <w:lvl w:ilvl="2">
      <w:start w:val="1"/>
      <w:numFmt w:val="decimal"/>
      <w:lvlText w:val="Appendix %1.%2.%3"/>
      <w:lvlJc w:val="left"/>
      <w:pPr>
        <w:tabs>
          <w:tab w:val="num" w:pos="2448"/>
        </w:tabs>
        <w:ind w:left="2448" w:hanging="2448"/>
      </w:pPr>
      <w:rPr>
        <w:rFonts w:ascii="Arial" w:hAnsi="Arial" w:hint="default"/>
        <w:b/>
      </w:rPr>
    </w:lvl>
    <w:lvl w:ilvl="3">
      <w:start w:val="1"/>
      <w:numFmt w:val="decimal"/>
      <w:lvlText w:val="(%4)"/>
      <w:lvlJc w:val="left"/>
      <w:pPr>
        <w:ind w:left="2520" w:hanging="360"/>
      </w:pPr>
      <w:rPr>
        <w:rFonts w:hint="default"/>
      </w:rPr>
    </w:lvl>
    <w:lvl w:ilvl="4">
      <w:start w:val="1"/>
      <w:numFmt w:val="lowerLetter"/>
      <w:lvlText w:val="(%5)"/>
      <w:lvlJc w:val="left"/>
      <w:pPr>
        <w:ind w:left="2880" w:hanging="360"/>
      </w:pPr>
      <w:rPr>
        <w:rFonts w:hint="default"/>
      </w:rPr>
    </w:lvl>
    <w:lvl w:ilvl="5">
      <w:start w:val="1"/>
      <w:numFmt w:val="lowerRoman"/>
      <w:lvlText w:val="(%6)"/>
      <w:lvlJc w:val="left"/>
      <w:pPr>
        <w:ind w:left="3240" w:hanging="360"/>
      </w:pPr>
      <w:rPr>
        <w:rFonts w:hint="default"/>
      </w:rPr>
    </w:lvl>
    <w:lvl w:ilvl="6">
      <w:start w:val="1"/>
      <w:numFmt w:val="decimal"/>
      <w:lvlText w:val="%7."/>
      <w:lvlJc w:val="left"/>
      <w:pPr>
        <w:ind w:left="3600" w:hanging="360"/>
      </w:pPr>
      <w:rPr>
        <w:rFonts w:hint="default"/>
      </w:rPr>
    </w:lvl>
    <w:lvl w:ilvl="7">
      <w:start w:val="1"/>
      <w:numFmt w:val="lowerLetter"/>
      <w:lvlText w:val="%8."/>
      <w:lvlJc w:val="left"/>
      <w:pPr>
        <w:ind w:left="3960" w:hanging="360"/>
      </w:pPr>
      <w:rPr>
        <w:rFonts w:hint="default"/>
      </w:rPr>
    </w:lvl>
    <w:lvl w:ilvl="8">
      <w:start w:val="1"/>
      <w:numFmt w:val="lowerRoman"/>
      <w:lvlText w:val="%9."/>
      <w:lvlJc w:val="left"/>
      <w:pPr>
        <w:ind w:left="4320" w:hanging="360"/>
      </w:pPr>
      <w:rPr>
        <w:rFonts w:hint="default"/>
      </w:rPr>
    </w:lvl>
  </w:abstractNum>
  <w:abstractNum w:abstractNumId="42" w15:restartNumberingAfterBreak="0">
    <w:nsid w:val="34DD51FF"/>
    <w:multiLevelType w:val="hybridMultilevel"/>
    <w:tmpl w:val="FA52DA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59964BF"/>
    <w:multiLevelType w:val="multilevel"/>
    <w:tmpl w:val="B934A088"/>
    <w:styleLink w:val="Style9"/>
    <w:lvl w:ilvl="0">
      <w:start w:val="1"/>
      <w:numFmt w:val="upperLetter"/>
      <w:suff w:val="nothing"/>
      <w:lvlText w:val="%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35EE20C8"/>
    <w:multiLevelType w:val="multilevel"/>
    <w:tmpl w:val="79008E38"/>
    <w:styleLink w:val="Style2"/>
    <w:lvl w:ilvl="0">
      <w:start w:val="1"/>
      <w:numFmt w:val="none"/>
      <w:lvlText w:val=""/>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15:restartNumberingAfterBreak="0">
    <w:nsid w:val="372D7343"/>
    <w:multiLevelType w:val="multilevel"/>
    <w:tmpl w:val="C0ECA8C4"/>
    <w:styleLink w:val="Style23"/>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15:restartNumberingAfterBreak="0">
    <w:nsid w:val="389D2F4B"/>
    <w:multiLevelType w:val="multilevel"/>
    <w:tmpl w:val="08700CA6"/>
    <w:styleLink w:val="Style2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bullet"/>
      <w:lvlText w:val=""/>
      <w:lvlJc w:val="left"/>
      <w:pPr>
        <w:tabs>
          <w:tab w:val="num" w:pos="1440"/>
        </w:tabs>
        <w:ind w:left="1440" w:hanging="360"/>
      </w:pPr>
      <w:rPr>
        <w:rFonts w:ascii="Symbol" w:hAnsi="Symbol" w:hint="default"/>
        <w:color w:val="auto"/>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7" w15:restartNumberingAfterBreak="0">
    <w:nsid w:val="3A5B683F"/>
    <w:multiLevelType w:val="hybridMultilevel"/>
    <w:tmpl w:val="27EAC0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3A911318"/>
    <w:multiLevelType w:val="multilevel"/>
    <w:tmpl w:val="F5F09488"/>
    <w:styleLink w:val="Style15"/>
    <w:lvl w:ilvl="0">
      <w:start w:val="1"/>
      <w:numFmt w:val="decimal"/>
      <w:suff w:val="nothing"/>
      <w:lvlText w:val="Figure %1 - "/>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15:restartNumberingAfterBreak="0">
    <w:nsid w:val="3AA87303"/>
    <w:multiLevelType w:val="hybridMultilevel"/>
    <w:tmpl w:val="325ECC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C1A70E1"/>
    <w:multiLevelType w:val="hybridMultilevel"/>
    <w:tmpl w:val="E970F4C6"/>
    <w:lvl w:ilvl="0" w:tplc="28C682F8">
      <w:start w:val="1"/>
      <w:numFmt w:val="bullet"/>
      <w:pStyle w:val="Bulleted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DB809A2"/>
    <w:multiLevelType w:val="multilevel"/>
    <w:tmpl w:val="0409001D"/>
    <w:styleLink w:val="Heading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2" w15:restartNumberingAfterBreak="0">
    <w:nsid w:val="40AF49D5"/>
    <w:multiLevelType w:val="multilevel"/>
    <w:tmpl w:val="9760A704"/>
    <w:styleLink w:val="Style2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bullet"/>
      <w:pStyle w:val="ListBullet30"/>
      <w:lvlText w:val=""/>
      <w:lvlJc w:val="left"/>
      <w:pPr>
        <w:tabs>
          <w:tab w:val="num" w:pos="1440"/>
        </w:tabs>
        <w:ind w:left="1440" w:hanging="360"/>
      </w:pPr>
      <w:rPr>
        <w:rFonts w:ascii="Symbol" w:hAnsi="Symbol" w:hint="default"/>
        <w:color w:val="auto"/>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15:restartNumberingAfterBreak="0">
    <w:nsid w:val="416039DB"/>
    <w:multiLevelType w:val="hybridMultilevel"/>
    <w:tmpl w:val="8030203C"/>
    <w:lvl w:ilvl="0" w:tplc="EEC6BF58">
      <w:start w:val="1"/>
      <w:numFmt w:val="decimal"/>
      <w:pStyle w:val="TableNumb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4" w15:restartNumberingAfterBreak="0">
    <w:nsid w:val="43820828"/>
    <w:multiLevelType w:val="multilevel"/>
    <w:tmpl w:val="09820E62"/>
    <w:styleLink w:val="Style34"/>
    <w:lvl w:ilvl="0">
      <w:start w:val="1"/>
      <w:numFmt w:val="decimal"/>
      <w:pStyle w:val="NumberList"/>
      <w:lvlText w:val="%1."/>
      <w:lvlJc w:val="left"/>
      <w:pPr>
        <w:tabs>
          <w:tab w:val="num" w:pos="720"/>
        </w:tabs>
        <w:ind w:left="720" w:hanging="360"/>
      </w:pPr>
      <w:rPr>
        <w:rFonts w:ascii="Arial" w:hAnsi="Arial" w:hint="default"/>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5" w15:restartNumberingAfterBreak="0">
    <w:nsid w:val="44733888"/>
    <w:multiLevelType w:val="hybridMultilevel"/>
    <w:tmpl w:val="CCF691CA"/>
    <w:lvl w:ilvl="0" w:tplc="948C3A74">
      <w:start w:val="1"/>
      <w:numFmt w:val="decimal"/>
      <w:lvlText w:val="%1."/>
      <w:lvlJc w:val="left"/>
      <w:pPr>
        <w:tabs>
          <w:tab w:val="num" w:pos="720"/>
        </w:tabs>
        <w:ind w:left="720" w:hanging="360"/>
      </w:pPr>
    </w:lvl>
    <w:lvl w:ilvl="1" w:tplc="D6EA522C" w:tentative="1">
      <w:start w:val="1"/>
      <w:numFmt w:val="decimal"/>
      <w:lvlText w:val="%2."/>
      <w:lvlJc w:val="left"/>
      <w:pPr>
        <w:tabs>
          <w:tab w:val="num" w:pos="1440"/>
        </w:tabs>
        <w:ind w:left="1440" w:hanging="360"/>
      </w:pPr>
    </w:lvl>
    <w:lvl w:ilvl="2" w:tplc="DC34724C" w:tentative="1">
      <w:start w:val="1"/>
      <w:numFmt w:val="decimal"/>
      <w:lvlText w:val="%3."/>
      <w:lvlJc w:val="left"/>
      <w:pPr>
        <w:tabs>
          <w:tab w:val="num" w:pos="2160"/>
        </w:tabs>
        <w:ind w:left="2160" w:hanging="360"/>
      </w:pPr>
    </w:lvl>
    <w:lvl w:ilvl="3" w:tplc="366AD84C" w:tentative="1">
      <w:start w:val="1"/>
      <w:numFmt w:val="decimal"/>
      <w:lvlText w:val="%4."/>
      <w:lvlJc w:val="left"/>
      <w:pPr>
        <w:tabs>
          <w:tab w:val="num" w:pos="2880"/>
        </w:tabs>
        <w:ind w:left="2880" w:hanging="360"/>
      </w:pPr>
    </w:lvl>
    <w:lvl w:ilvl="4" w:tplc="5666061A" w:tentative="1">
      <w:start w:val="1"/>
      <w:numFmt w:val="decimal"/>
      <w:lvlText w:val="%5."/>
      <w:lvlJc w:val="left"/>
      <w:pPr>
        <w:tabs>
          <w:tab w:val="num" w:pos="3600"/>
        </w:tabs>
        <w:ind w:left="3600" w:hanging="360"/>
      </w:pPr>
    </w:lvl>
    <w:lvl w:ilvl="5" w:tplc="718A453A" w:tentative="1">
      <w:start w:val="1"/>
      <w:numFmt w:val="decimal"/>
      <w:lvlText w:val="%6."/>
      <w:lvlJc w:val="left"/>
      <w:pPr>
        <w:tabs>
          <w:tab w:val="num" w:pos="4320"/>
        </w:tabs>
        <w:ind w:left="4320" w:hanging="360"/>
      </w:pPr>
    </w:lvl>
    <w:lvl w:ilvl="6" w:tplc="433A6B54" w:tentative="1">
      <w:start w:val="1"/>
      <w:numFmt w:val="decimal"/>
      <w:lvlText w:val="%7."/>
      <w:lvlJc w:val="left"/>
      <w:pPr>
        <w:tabs>
          <w:tab w:val="num" w:pos="5040"/>
        </w:tabs>
        <w:ind w:left="5040" w:hanging="360"/>
      </w:pPr>
    </w:lvl>
    <w:lvl w:ilvl="7" w:tplc="F54280FA" w:tentative="1">
      <w:start w:val="1"/>
      <w:numFmt w:val="decimal"/>
      <w:lvlText w:val="%8."/>
      <w:lvlJc w:val="left"/>
      <w:pPr>
        <w:tabs>
          <w:tab w:val="num" w:pos="5760"/>
        </w:tabs>
        <w:ind w:left="5760" w:hanging="360"/>
      </w:pPr>
    </w:lvl>
    <w:lvl w:ilvl="8" w:tplc="6D421D3A" w:tentative="1">
      <w:start w:val="1"/>
      <w:numFmt w:val="decimal"/>
      <w:lvlText w:val="%9."/>
      <w:lvlJc w:val="left"/>
      <w:pPr>
        <w:tabs>
          <w:tab w:val="num" w:pos="6480"/>
        </w:tabs>
        <w:ind w:left="6480" w:hanging="360"/>
      </w:pPr>
    </w:lvl>
  </w:abstractNum>
  <w:abstractNum w:abstractNumId="56" w15:restartNumberingAfterBreak="0">
    <w:nsid w:val="45657A47"/>
    <w:multiLevelType w:val="hybridMultilevel"/>
    <w:tmpl w:val="AC7A7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5D37D45"/>
    <w:multiLevelType w:val="multilevel"/>
    <w:tmpl w:val="35207A7C"/>
    <w:styleLink w:val="Style29"/>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bullet"/>
      <w:lvlText w:val=""/>
      <w:lvlJc w:val="left"/>
      <w:pPr>
        <w:tabs>
          <w:tab w:val="num" w:pos="1800"/>
        </w:tabs>
        <w:ind w:left="180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 w15:restartNumberingAfterBreak="0">
    <w:nsid w:val="4AE44831"/>
    <w:multiLevelType w:val="multilevel"/>
    <w:tmpl w:val="09C6519C"/>
    <w:styleLink w:val="Appendices"/>
    <w:lvl w:ilvl="0">
      <w:start w:val="1"/>
      <w:numFmt w:val="upperLetter"/>
      <w:lvlText w:val="Appendix %1"/>
      <w:lvlJc w:val="left"/>
      <w:pPr>
        <w:tabs>
          <w:tab w:val="num" w:pos="1080"/>
        </w:tabs>
        <w:ind w:left="1080" w:hanging="1080"/>
      </w:pPr>
      <w:rPr>
        <w:rFonts w:ascii="Verdana" w:hAnsi="Verdana" w:hint="default"/>
        <w:b/>
        <w:i w:val="0"/>
        <w:caps w:val="0"/>
        <w:smallCaps w:val="0"/>
        <w:strike w:val="0"/>
        <w:dstrike w:val="0"/>
        <w:vanish w:val="0"/>
        <w:color w:val="004874"/>
        <w:spacing w:val="0"/>
        <w:w w:val="100"/>
        <w:kern w:val="0"/>
        <w:position w:val="0"/>
        <w:sz w:val="28"/>
        <w:u w:val="none"/>
        <w:effect w:val="none"/>
        <w:vertAlign w:val="baseline"/>
        <w:em w:val="none"/>
      </w:rPr>
    </w:lvl>
    <w:lvl w:ilvl="1">
      <w:start w:val="1"/>
      <w:numFmt w:val="upperLetter"/>
      <w:lvlText w:val=" Appendix %2"/>
      <w:lvlJc w:val="left"/>
      <w:pPr>
        <w:tabs>
          <w:tab w:val="num" w:pos="1080"/>
        </w:tabs>
        <w:ind w:left="1080" w:hanging="1080"/>
      </w:pPr>
      <w:rPr>
        <w:rFonts w:cs="Times New Roman" w:hint="default"/>
        <w:b/>
        <w:bCs w:val="0"/>
        <w:i w:val="0"/>
        <w:iCs w:val="0"/>
        <w:caps w:val="0"/>
        <w:smallCaps w:val="0"/>
        <w:strike w:val="0"/>
        <w:dstrike w:val="0"/>
        <w:outline w:val="0"/>
        <w:shadow w:val="0"/>
        <w:emboss w:val="0"/>
        <w:imprint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080"/>
        </w:tabs>
        <w:ind w:left="1080" w:hanging="1080"/>
      </w:pPr>
      <w:rPr>
        <w:rFonts w:ascii="Arial" w:hAnsi="Arial" w:cs="Arial" w:hint="default"/>
        <w:b/>
        <w:i w:val="0"/>
        <w:color w:val="auto"/>
        <w:sz w:val="26"/>
      </w:rPr>
    </w:lvl>
    <w:lvl w:ilvl="3">
      <w:start w:val="1"/>
      <w:numFmt w:val="decimal"/>
      <w:lvlText w:val="%1.%2.%3.%4"/>
      <w:lvlJc w:val="left"/>
      <w:pPr>
        <w:tabs>
          <w:tab w:val="num" w:pos="1080"/>
        </w:tabs>
        <w:ind w:left="1080" w:hanging="1080"/>
      </w:pPr>
      <w:rPr>
        <w:rFonts w:cs="Times New Roman" w:hint="default"/>
        <w:b/>
        <w:bCs w:val="0"/>
        <w:i w:val="0"/>
        <w:iCs w:val="0"/>
        <w:caps w:val="0"/>
        <w:smallCaps w:val="0"/>
        <w:strike w:val="0"/>
        <w:dstrike w:val="0"/>
        <w:outline w:val="0"/>
        <w:shadow w:val="0"/>
        <w:emboss w:val="0"/>
        <w:imprint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9" w15:restartNumberingAfterBreak="0">
    <w:nsid w:val="4C663BCF"/>
    <w:multiLevelType w:val="multilevel"/>
    <w:tmpl w:val="F2E4ABC4"/>
    <w:styleLink w:val="Style14"/>
    <w:lvl w:ilvl="0">
      <w:start w:val="1"/>
      <w:numFmt w:val="decimal"/>
      <w:suff w:val="nothing"/>
      <w:lvlText w:val="Figure %1 - "/>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0" w15:restartNumberingAfterBreak="0">
    <w:nsid w:val="4D3359CD"/>
    <w:multiLevelType w:val="hybridMultilevel"/>
    <w:tmpl w:val="96E66174"/>
    <w:lvl w:ilvl="0" w:tplc="04090001">
      <w:start w:val="1"/>
      <w:numFmt w:val="bullet"/>
      <w:lvlText w:val=""/>
      <w:lvlJc w:val="left"/>
      <w:pPr>
        <w:ind w:left="763" w:hanging="360"/>
      </w:pPr>
      <w:rPr>
        <w:rFonts w:ascii="Symbol" w:hAnsi="Symbol" w:hint="default"/>
      </w:rPr>
    </w:lvl>
    <w:lvl w:ilvl="1" w:tplc="04090003" w:tentative="1">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61" w15:restartNumberingAfterBreak="0">
    <w:nsid w:val="4F4F580F"/>
    <w:multiLevelType w:val="multilevel"/>
    <w:tmpl w:val="559A7688"/>
    <w:lvl w:ilvl="0">
      <w:start w:val="1"/>
      <w:numFmt w:val="lowerLetter"/>
      <w:pStyle w:val="ListBullet5"/>
      <w:lvlText w:val="%1)"/>
      <w:lvlJc w:val="left"/>
      <w:pPr>
        <w:tabs>
          <w:tab w:val="num" w:pos="2520"/>
        </w:tabs>
        <w:ind w:left="2520" w:hanging="360"/>
      </w:pPr>
      <w:rPr>
        <w:rFonts w:hint="default"/>
      </w:rPr>
    </w:lvl>
    <w:lvl w:ilvl="1">
      <w:start w:val="1"/>
      <w:numFmt w:val="lowerLetter"/>
      <w:lvlText w:val="%2."/>
      <w:lvlJc w:val="left"/>
      <w:pPr>
        <w:ind w:left="3240" w:hanging="360"/>
      </w:pPr>
      <w:rPr>
        <w:rFonts w:hint="default"/>
      </w:rPr>
    </w:lvl>
    <w:lvl w:ilvl="2">
      <w:start w:val="1"/>
      <w:numFmt w:val="lowerRoman"/>
      <w:lvlText w:val="%3."/>
      <w:lvlJc w:val="right"/>
      <w:pPr>
        <w:ind w:left="3960" w:hanging="180"/>
      </w:pPr>
      <w:rPr>
        <w:rFonts w:hint="default"/>
      </w:rPr>
    </w:lvl>
    <w:lvl w:ilvl="3">
      <w:start w:val="1"/>
      <w:numFmt w:val="decimal"/>
      <w:lvlText w:val="%4."/>
      <w:lvlJc w:val="left"/>
      <w:pPr>
        <w:ind w:left="4680" w:hanging="360"/>
      </w:pPr>
      <w:rPr>
        <w:rFonts w:hint="default"/>
      </w:rPr>
    </w:lvl>
    <w:lvl w:ilvl="4">
      <w:start w:val="1"/>
      <w:numFmt w:val="lowerLetter"/>
      <w:lvlText w:val="%5."/>
      <w:lvlJc w:val="left"/>
      <w:pPr>
        <w:ind w:left="5400" w:hanging="360"/>
      </w:pPr>
      <w:rPr>
        <w:rFonts w:hint="default"/>
      </w:rPr>
    </w:lvl>
    <w:lvl w:ilvl="5">
      <w:start w:val="1"/>
      <w:numFmt w:val="lowerRoman"/>
      <w:lvlText w:val="%6."/>
      <w:lvlJc w:val="right"/>
      <w:pPr>
        <w:ind w:left="6120" w:hanging="180"/>
      </w:pPr>
      <w:rPr>
        <w:rFonts w:hint="default"/>
      </w:rPr>
    </w:lvl>
    <w:lvl w:ilvl="6">
      <w:start w:val="1"/>
      <w:numFmt w:val="decimal"/>
      <w:lvlText w:val="%7."/>
      <w:lvlJc w:val="left"/>
      <w:pPr>
        <w:ind w:left="6840" w:hanging="360"/>
      </w:pPr>
      <w:rPr>
        <w:rFonts w:hint="default"/>
      </w:rPr>
    </w:lvl>
    <w:lvl w:ilvl="7">
      <w:start w:val="1"/>
      <w:numFmt w:val="lowerLetter"/>
      <w:lvlText w:val="%8."/>
      <w:lvlJc w:val="left"/>
      <w:pPr>
        <w:ind w:left="7560" w:hanging="360"/>
      </w:pPr>
      <w:rPr>
        <w:rFonts w:hint="default"/>
      </w:rPr>
    </w:lvl>
    <w:lvl w:ilvl="8">
      <w:start w:val="1"/>
      <w:numFmt w:val="lowerRoman"/>
      <w:lvlText w:val="%9."/>
      <w:lvlJc w:val="right"/>
      <w:pPr>
        <w:ind w:left="8280" w:hanging="180"/>
      </w:pPr>
      <w:rPr>
        <w:rFonts w:hint="default"/>
      </w:rPr>
    </w:lvl>
  </w:abstractNum>
  <w:abstractNum w:abstractNumId="62" w15:restartNumberingAfterBreak="0">
    <w:nsid w:val="5174227A"/>
    <w:multiLevelType w:val="multilevel"/>
    <w:tmpl w:val="C9845850"/>
    <w:styleLink w:val="Style22"/>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bullet"/>
      <w:lvlText w:val=""/>
      <w:lvlJc w:val="left"/>
      <w:pPr>
        <w:tabs>
          <w:tab w:val="num" w:pos="1800"/>
        </w:tabs>
        <w:ind w:left="180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 w15:restartNumberingAfterBreak="0">
    <w:nsid w:val="52EC7B6A"/>
    <w:multiLevelType w:val="hybridMultilevel"/>
    <w:tmpl w:val="CE8674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52F84820"/>
    <w:multiLevelType w:val="multilevel"/>
    <w:tmpl w:val="4C6C1CF0"/>
    <w:lvl w:ilvl="0">
      <w:start w:val="1"/>
      <w:numFmt w:val="upperRoman"/>
      <w:pStyle w:val="ListBullet2"/>
      <w:lvlText w:val="%1."/>
      <w:lvlJc w:val="right"/>
      <w:pPr>
        <w:tabs>
          <w:tab w:val="num" w:pos="1440"/>
        </w:tabs>
        <w:ind w:left="1440" w:hanging="360"/>
      </w:pPr>
      <w:rPr>
        <w:rFonts w:hint="default"/>
      </w:rPr>
    </w:lvl>
    <w:lvl w:ilvl="1">
      <w:start w:val="1"/>
      <w:numFmt w:val="lowerLetter"/>
      <w:lvlText w:val="%2."/>
      <w:lvlJc w:val="left"/>
      <w:pPr>
        <w:ind w:left="2160" w:hanging="360"/>
      </w:pPr>
      <w:rPr>
        <w:rFonts w:hint="default"/>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65" w15:restartNumberingAfterBreak="0">
    <w:nsid w:val="54FA388C"/>
    <w:multiLevelType w:val="hybridMultilevel"/>
    <w:tmpl w:val="01FA4A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55EC0759"/>
    <w:multiLevelType w:val="multilevel"/>
    <w:tmpl w:val="ADA291CA"/>
    <w:lvl w:ilvl="0">
      <w:start w:val="1"/>
      <w:numFmt w:val="lowerRoman"/>
      <w:pStyle w:val="ListBullet6"/>
      <w:lvlText w:val="%1)"/>
      <w:lvlJc w:val="left"/>
      <w:pPr>
        <w:tabs>
          <w:tab w:val="num" w:pos="2880"/>
        </w:tabs>
        <w:ind w:left="2880" w:hanging="360"/>
      </w:pPr>
      <w:rPr>
        <w:rFonts w:hint="default"/>
      </w:rPr>
    </w:lvl>
    <w:lvl w:ilvl="1">
      <w:start w:val="1"/>
      <w:numFmt w:val="lowerLetter"/>
      <w:lvlText w:val="%2."/>
      <w:lvlJc w:val="left"/>
      <w:pPr>
        <w:ind w:left="3600" w:hanging="360"/>
      </w:pPr>
      <w:rPr>
        <w:rFonts w:hint="default"/>
      </w:rPr>
    </w:lvl>
    <w:lvl w:ilvl="2">
      <w:start w:val="1"/>
      <w:numFmt w:val="lowerRoman"/>
      <w:lvlText w:val="%3."/>
      <w:lvlJc w:val="right"/>
      <w:pPr>
        <w:ind w:left="4320" w:hanging="180"/>
      </w:pPr>
      <w:rPr>
        <w:rFonts w:hint="default"/>
      </w:rPr>
    </w:lvl>
    <w:lvl w:ilvl="3">
      <w:start w:val="1"/>
      <w:numFmt w:val="decimal"/>
      <w:lvlText w:val="%4."/>
      <w:lvlJc w:val="left"/>
      <w:pPr>
        <w:ind w:left="5040" w:hanging="360"/>
      </w:pPr>
      <w:rPr>
        <w:rFonts w:hint="default"/>
      </w:rPr>
    </w:lvl>
    <w:lvl w:ilvl="4">
      <w:start w:val="1"/>
      <w:numFmt w:val="lowerLetter"/>
      <w:lvlText w:val="%5."/>
      <w:lvlJc w:val="left"/>
      <w:pPr>
        <w:ind w:left="5760" w:hanging="360"/>
      </w:pPr>
      <w:rPr>
        <w:rFonts w:hint="default"/>
      </w:rPr>
    </w:lvl>
    <w:lvl w:ilvl="5">
      <w:start w:val="1"/>
      <w:numFmt w:val="lowerRoman"/>
      <w:lvlText w:val="%6."/>
      <w:lvlJc w:val="right"/>
      <w:pPr>
        <w:ind w:left="6480" w:hanging="180"/>
      </w:pPr>
      <w:rPr>
        <w:rFonts w:hint="default"/>
      </w:rPr>
    </w:lvl>
    <w:lvl w:ilvl="6">
      <w:start w:val="1"/>
      <w:numFmt w:val="decimal"/>
      <w:lvlText w:val="%7."/>
      <w:lvlJc w:val="left"/>
      <w:pPr>
        <w:ind w:left="7200" w:hanging="360"/>
      </w:pPr>
      <w:rPr>
        <w:rFonts w:hint="default"/>
      </w:rPr>
    </w:lvl>
    <w:lvl w:ilvl="7">
      <w:start w:val="1"/>
      <w:numFmt w:val="lowerLetter"/>
      <w:lvlText w:val="%8."/>
      <w:lvlJc w:val="left"/>
      <w:pPr>
        <w:ind w:left="7920" w:hanging="360"/>
      </w:pPr>
      <w:rPr>
        <w:rFonts w:hint="default"/>
      </w:rPr>
    </w:lvl>
    <w:lvl w:ilvl="8">
      <w:start w:val="1"/>
      <w:numFmt w:val="lowerRoman"/>
      <w:lvlText w:val="%9."/>
      <w:lvlJc w:val="right"/>
      <w:pPr>
        <w:ind w:left="8640" w:hanging="180"/>
      </w:pPr>
      <w:rPr>
        <w:rFonts w:hint="default"/>
      </w:rPr>
    </w:lvl>
  </w:abstractNum>
  <w:abstractNum w:abstractNumId="67" w15:restartNumberingAfterBreak="0">
    <w:nsid w:val="58091E6B"/>
    <w:multiLevelType w:val="multilevel"/>
    <w:tmpl w:val="D87A7DF4"/>
    <w:lvl w:ilvl="0">
      <w:start w:val="1"/>
      <w:numFmt w:val="decimal"/>
      <w:pStyle w:val="Heading1"/>
      <w:lvlText w:val="%1"/>
      <w:lvlJc w:val="left"/>
      <w:pPr>
        <w:tabs>
          <w:tab w:val="num" w:pos="360"/>
        </w:tabs>
        <w:ind w:left="360" w:hanging="360"/>
      </w:pPr>
      <w:rPr>
        <w:rFonts w:cs="Times New Roman" w:hint="default"/>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0"/>
      <w:lvlText w:val="%1.%2"/>
      <w:lvlJc w:val="left"/>
      <w:pPr>
        <w:tabs>
          <w:tab w:val="num" w:pos="360"/>
        </w:tabs>
        <w:ind w:left="360" w:hanging="36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1008"/>
        </w:tabs>
        <w:ind w:left="1008" w:hanging="1008"/>
      </w:pPr>
      <w:rPr>
        <w:rFonts w:hint="default"/>
      </w:rPr>
    </w:lvl>
    <w:lvl w:ilvl="4">
      <w:start w:val="1"/>
      <w:numFmt w:val="decimal"/>
      <w:pStyle w:val="Heading5"/>
      <w:lvlText w:val="%1.%2.%3.%4.%5"/>
      <w:lvlJc w:val="left"/>
      <w:pPr>
        <w:tabs>
          <w:tab w:val="num" w:pos="1152"/>
        </w:tabs>
        <w:ind w:left="1152" w:hanging="1152"/>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ascii="Arial" w:hAnsi="Arial" w:cs="Times New Roman" w:hint="default"/>
        <w:b w:val="0"/>
        <w:bCs w:val="0"/>
        <w:i w:val="0"/>
        <w:iCs w:val="0"/>
        <w:caps w:val="0"/>
        <w:smallCaps w:val="0"/>
        <w:strike w:val="0"/>
        <w:dstrike w:val="0"/>
        <w:vanish w:val="0"/>
        <w:color w:val="000000"/>
        <w:spacing w:val="0"/>
        <w:kern w:val="0"/>
        <w:position w:val="0"/>
        <w:sz w:val="22"/>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pStyle w:val="Heading8"/>
      <w:lvlText w:val="%1.%2.%3.%4.%5.%6.%7.%8"/>
      <w:lvlJc w:val="left"/>
      <w:pPr>
        <w:ind w:left="1440" w:hanging="1440"/>
      </w:pPr>
      <w:rPr>
        <w:rFonts w:cs="Times New Roman" w:hint="default"/>
        <w:b w:val="0"/>
        <w:bCs w:val="0"/>
        <w:i w:val="0"/>
        <w:iCs w:val="0"/>
        <w:caps w:val="0"/>
        <w:smallCaps w:val="0"/>
        <w:strike w:val="0"/>
        <w:dstrike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pStyle w:val="Heading9"/>
      <w:lvlText w:val="%1.%2.%3.%4.%5.%6.%7.%8.%9"/>
      <w:lvlJc w:val="left"/>
      <w:pPr>
        <w:ind w:left="1584" w:hanging="1584"/>
      </w:pPr>
      <w:rPr>
        <w:rFonts w:cs="Times New Roman" w:hint="default"/>
        <w:b w:val="0"/>
        <w:bCs w:val="0"/>
        <w:i w:val="0"/>
        <w:iCs w:val="0"/>
        <w:caps w:val="0"/>
        <w:smallCaps w:val="0"/>
        <w:strike w:val="0"/>
        <w:dstrike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abstractNum>
  <w:abstractNum w:abstractNumId="68" w15:restartNumberingAfterBreak="0">
    <w:nsid w:val="582725EE"/>
    <w:multiLevelType w:val="multilevel"/>
    <w:tmpl w:val="7A56C65A"/>
    <w:styleLink w:val="FigCaptions"/>
    <w:lvl w:ilvl="0">
      <w:start w:val="1"/>
      <w:numFmt w:val="none"/>
      <w:suff w:val="nothing"/>
      <w:lvlText w:val="Figure 1 - "/>
      <w:lvlJc w:val="center"/>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9" w15:restartNumberingAfterBreak="0">
    <w:nsid w:val="584105AA"/>
    <w:multiLevelType w:val="multilevel"/>
    <w:tmpl w:val="30324A0A"/>
    <w:styleLink w:val="Style35"/>
    <w:lvl w:ilvl="0">
      <w:start w:val="1"/>
      <w:numFmt w:val="lowerLetter"/>
      <w:lvlText w:val="%1."/>
      <w:lvlJc w:val="left"/>
      <w:pPr>
        <w:ind w:left="1800" w:hanging="360"/>
      </w:pPr>
      <w:rPr>
        <w:rFonts w:hint="default"/>
      </w:rPr>
    </w:lvl>
    <w:lvl w:ilvl="1">
      <w:start w:val="1"/>
      <w:numFmt w:val="lowerLetter"/>
      <w:lvlText w:val="%2."/>
      <w:lvlJc w:val="left"/>
      <w:pPr>
        <w:tabs>
          <w:tab w:val="num" w:pos="1080"/>
        </w:tabs>
        <w:ind w:left="1080" w:hanging="1008"/>
      </w:pPr>
      <w:rPr>
        <w:rFonts w:ascii="Arial" w:hAnsi="Arial" w:hint="default"/>
        <w:sz w:val="22"/>
      </w:rPr>
    </w:lvl>
    <w:lvl w:ilvl="2">
      <w:start w:val="1"/>
      <w:numFmt w:val="lowerRoman"/>
      <w:lvlText w:val="%3."/>
      <w:lvlJc w:val="right"/>
      <w:pPr>
        <w:ind w:left="3240" w:hanging="180"/>
      </w:pPr>
      <w:rPr>
        <w:rFonts w:hint="default"/>
      </w:rPr>
    </w:lvl>
    <w:lvl w:ilvl="3">
      <w:start w:val="1"/>
      <w:numFmt w:val="decimal"/>
      <w:lvlText w:val="%4."/>
      <w:lvlJc w:val="left"/>
      <w:pPr>
        <w:ind w:left="3960" w:hanging="360"/>
      </w:pPr>
      <w:rPr>
        <w:rFonts w:hint="default"/>
      </w:rPr>
    </w:lvl>
    <w:lvl w:ilvl="4">
      <w:start w:val="1"/>
      <w:numFmt w:val="lowerLetter"/>
      <w:lvlText w:val="%5."/>
      <w:lvlJc w:val="left"/>
      <w:pPr>
        <w:ind w:left="4680" w:hanging="360"/>
      </w:pPr>
      <w:rPr>
        <w:rFonts w:hint="default"/>
      </w:rPr>
    </w:lvl>
    <w:lvl w:ilvl="5">
      <w:start w:val="1"/>
      <w:numFmt w:val="lowerRoman"/>
      <w:lvlText w:val="%6."/>
      <w:lvlJc w:val="right"/>
      <w:pPr>
        <w:ind w:left="5400" w:hanging="180"/>
      </w:pPr>
      <w:rPr>
        <w:rFonts w:hint="default"/>
      </w:rPr>
    </w:lvl>
    <w:lvl w:ilvl="6">
      <w:start w:val="1"/>
      <w:numFmt w:val="decimal"/>
      <w:lvlText w:val="%7."/>
      <w:lvlJc w:val="left"/>
      <w:pPr>
        <w:ind w:left="6120" w:hanging="360"/>
      </w:pPr>
      <w:rPr>
        <w:rFonts w:hint="default"/>
      </w:rPr>
    </w:lvl>
    <w:lvl w:ilvl="7">
      <w:start w:val="1"/>
      <w:numFmt w:val="lowerLetter"/>
      <w:lvlText w:val="%8."/>
      <w:lvlJc w:val="left"/>
      <w:pPr>
        <w:ind w:left="6840" w:hanging="360"/>
      </w:pPr>
      <w:rPr>
        <w:rFonts w:hint="default"/>
      </w:rPr>
    </w:lvl>
    <w:lvl w:ilvl="8">
      <w:start w:val="1"/>
      <w:numFmt w:val="lowerRoman"/>
      <w:lvlText w:val="%9."/>
      <w:lvlJc w:val="right"/>
      <w:pPr>
        <w:ind w:left="7560" w:hanging="180"/>
      </w:pPr>
      <w:rPr>
        <w:rFonts w:hint="default"/>
      </w:rPr>
    </w:lvl>
  </w:abstractNum>
  <w:abstractNum w:abstractNumId="70" w15:restartNumberingAfterBreak="0">
    <w:nsid w:val="589E0129"/>
    <w:multiLevelType w:val="multilevel"/>
    <w:tmpl w:val="CE0C5D7A"/>
    <w:styleLink w:val="Style36"/>
    <w:lvl w:ilvl="0">
      <w:start w:val="1"/>
      <w:numFmt w:val="decimal"/>
      <w:lvlText w:val="%1)"/>
      <w:lvlJc w:val="left"/>
      <w:pPr>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1" w15:restartNumberingAfterBreak="0">
    <w:nsid w:val="59376D65"/>
    <w:multiLevelType w:val="multilevel"/>
    <w:tmpl w:val="19A4291C"/>
    <w:styleLink w:val="Style31"/>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bullet"/>
      <w:lvlText w:val=""/>
      <w:lvlJc w:val="left"/>
      <w:pPr>
        <w:tabs>
          <w:tab w:val="num" w:pos="2520"/>
        </w:tabs>
        <w:ind w:left="2520" w:hanging="360"/>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2" w15:restartNumberingAfterBreak="0">
    <w:nsid w:val="5B115E46"/>
    <w:multiLevelType w:val="hybridMultilevel"/>
    <w:tmpl w:val="F718F3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5CAE3F25"/>
    <w:multiLevelType w:val="multilevel"/>
    <w:tmpl w:val="58E24E82"/>
    <w:styleLink w:val="Style32"/>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bullet"/>
      <w:lvlText w:val=""/>
      <w:lvlJc w:val="left"/>
      <w:pPr>
        <w:tabs>
          <w:tab w:val="num" w:pos="2520"/>
        </w:tabs>
        <w:ind w:left="2520" w:hanging="360"/>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4" w15:restartNumberingAfterBreak="0">
    <w:nsid w:val="5D887DB3"/>
    <w:multiLevelType w:val="multilevel"/>
    <w:tmpl w:val="33C20ECC"/>
    <w:name w:val="ListNumber3"/>
    <w:lvl w:ilvl="0">
      <w:start w:val="1"/>
      <w:numFmt w:val="decimal"/>
      <w:lvlText w:val="%1)"/>
      <w:lvlJc w:val="left"/>
      <w:pPr>
        <w:ind w:left="360" w:hanging="360"/>
      </w:pPr>
      <w:rPr>
        <w:rFonts w:hint="default"/>
      </w:rPr>
    </w:lvl>
    <w:lvl w:ilvl="1">
      <w:start w:val="1"/>
      <w:numFmt w:val="lowerLetter"/>
      <w:pStyle w:val="NumberList2"/>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pStyle w:val="NumberList4"/>
      <w:lvlText w:val="(%4)"/>
      <w:lvlJc w:val="left"/>
      <w:pPr>
        <w:tabs>
          <w:tab w:val="num" w:pos="1800"/>
        </w:tabs>
        <w:ind w:left="180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5" w15:restartNumberingAfterBreak="0">
    <w:nsid w:val="5E3D16DA"/>
    <w:multiLevelType w:val="hybridMultilevel"/>
    <w:tmpl w:val="645A5AA8"/>
    <w:lvl w:ilvl="0" w:tplc="612C32E2">
      <w:start w:val="1"/>
      <w:numFmt w:val="bullet"/>
      <w:pStyle w:val="TableTextBulletedList"/>
      <w:lvlText w:val=""/>
      <w:lvlJc w:val="left"/>
      <w:pPr>
        <w:ind w:left="720" w:hanging="360"/>
      </w:pPr>
      <w:rPr>
        <w:rFonts w:ascii="Symbol" w:hAnsi="Symbol" w:hint="default"/>
      </w:rPr>
    </w:lvl>
    <w:lvl w:ilvl="1" w:tplc="04090003">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76" w15:restartNumberingAfterBreak="0">
    <w:nsid w:val="5E860782"/>
    <w:multiLevelType w:val="hybridMultilevel"/>
    <w:tmpl w:val="EEDE62D6"/>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7" w15:restartNumberingAfterBreak="0">
    <w:nsid w:val="60DA680F"/>
    <w:multiLevelType w:val="multilevel"/>
    <w:tmpl w:val="474A30B8"/>
    <w:styleLink w:val="Style10"/>
    <w:lvl w:ilvl="0">
      <w:start w:val="1"/>
      <w:numFmt w:val="none"/>
      <w:suff w:val="nothing"/>
      <w:lvlText w:val="Appendix A: "/>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8" w15:restartNumberingAfterBreak="0">
    <w:nsid w:val="62AD45EC"/>
    <w:multiLevelType w:val="multilevel"/>
    <w:tmpl w:val="9CA62060"/>
    <w:styleLink w:val="Style33"/>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bullet"/>
      <w:lvlText w:val=""/>
      <w:lvlJc w:val="left"/>
      <w:pPr>
        <w:tabs>
          <w:tab w:val="num" w:pos="2520"/>
        </w:tabs>
        <w:ind w:left="2520" w:hanging="360"/>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9" w15:restartNumberingAfterBreak="0">
    <w:nsid w:val="630750C2"/>
    <w:multiLevelType w:val="hybridMultilevel"/>
    <w:tmpl w:val="CB260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63271AFF"/>
    <w:multiLevelType w:val="hybridMultilevel"/>
    <w:tmpl w:val="075E2044"/>
    <w:lvl w:ilvl="0" w:tplc="3474998A">
      <w:start w:val="1"/>
      <w:numFmt w:val="lowerLetter"/>
      <w:pStyle w:val="TableNumber2"/>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636D234E"/>
    <w:multiLevelType w:val="hybridMultilevel"/>
    <w:tmpl w:val="2868605E"/>
    <w:lvl w:ilvl="0" w:tplc="04090001">
      <w:start w:val="1"/>
      <w:numFmt w:val="bullet"/>
      <w:lvlText w:val=""/>
      <w:lvlJc w:val="left"/>
      <w:pPr>
        <w:ind w:left="763" w:hanging="360"/>
      </w:pPr>
      <w:rPr>
        <w:rFonts w:ascii="Symbol" w:hAnsi="Symbol" w:hint="default"/>
      </w:rPr>
    </w:lvl>
    <w:lvl w:ilvl="1" w:tplc="04090003" w:tentative="1">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82" w15:restartNumberingAfterBreak="0">
    <w:nsid w:val="63881947"/>
    <w:multiLevelType w:val="multilevel"/>
    <w:tmpl w:val="428A26E4"/>
    <w:styleLink w:val="Style21"/>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bullet"/>
      <w:lvlText w:val=""/>
      <w:lvlJc w:val="left"/>
      <w:pPr>
        <w:tabs>
          <w:tab w:val="num" w:pos="1800"/>
        </w:tabs>
        <w:ind w:left="180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3" w15:restartNumberingAfterBreak="0">
    <w:nsid w:val="6622001E"/>
    <w:multiLevelType w:val="multilevel"/>
    <w:tmpl w:val="B2561338"/>
    <w:styleLink w:val="Style1"/>
    <w:lvl w:ilvl="0">
      <w:start w:val="1"/>
      <w:numFmt w:val="upperLetter"/>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4" w15:restartNumberingAfterBreak="0">
    <w:nsid w:val="66E22AEE"/>
    <w:multiLevelType w:val="hybridMultilevel"/>
    <w:tmpl w:val="6114A260"/>
    <w:lvl w:ilvl="0" w:tplc="D5188924">
      <w:start w:val="1"/>
      <w:numFmt w:val="bullet"/>
      <w:lvlText w:val=""/>
      <w:lvlJc w:val="left"/>
      <w:pPr>
        <w:tabs>
          <w:tab w:val="num" w:pos="720"/>
        </w:tabs>
        <w:ind w:left="720" w:hanging="360"/>
      </w:pPr>
      <w:rPr>
        <w:rFonts w:ascii="Wingdings" w:hAnsi="Wingdings" w:hint="default"/>
      </w:rPr>
    </w:lvl>
    <w:lvl w:ilvl="1" w:tplc="CFAA59CE" w:tentative="1">
      <w:start w:val="1"/>
      <w:numFmt w:val="bullet"/>
      <w:lvlText w:val=""/>
      <w:lvlJc w:val="left"/>
      <w:pPr>
        <w:tabs>
          <w:tab w:val="num" w:pos="1440"/>
        </w:tabs>
        <w:ind w:left="1440" w:hanging="360"/>
      </w:pPr>
      <w:rPr>
        <w:rFonts w:ascii="Wingdings" w:hAnsi="Wingdings" w:hint="default"/>
      </w:rPr>
    </w:lvl>
    <w:lvl w:ilvl="2" w:tplc="8578DFE2" w:tentative="1">
      <w:start w:val="1"/>
      <w:numFmt w:val="bullet"/>
      <w:lvlText w:val=""/>
      <w:lvlJc w:val="left"/>
      <w:pPr>
        <w:tabs>
          <w:tab w:val="num" w:pos="2160"/>
        </w:tabs>
        <w:ind w:left="2160" w:hanging="360"/>
      </w:pPr>
      <w:rPr>
        <w:rFonts w:ascii="Wingdings" w:hAnsi="Wingdings" w:hint="default"/>
      </w:rPr>
    </w:lvl>
    <w:lvl w:ilvl="3" w:tplc="75DE4D28" w:tentative="1">
      <w:start w:val="1"/>
      <w:numFmt w:val="bullet"/>
      <w:lvlText w:val=""/>
      <w:lvlJc w:val="left"/>
      <w:pPr>
        <w:tabs>
          <w:tab w:val="num" w:pos="2880"/>
        </w:tabs>
        <w:ind w:left="2880" w:hanging="360"/>
      </w:pPr>
      <w:rPr>
        <w:rFonts w:ascii="Wingdings" w:hAnsi="Wingdings" w:hint="default"/>
      </w:rPr>
    </w:lvl>
    <w:lvl w:ilvl="4" w:tplc="68CEFC6C" w:tentative="1">
      <w:start w:val="1"/>
      <w:numFmt w:val="bullet"/>
      <w:lvlText w:val=""/>
      <w:lvlJc w:val="left"/>
      <w:pPr>
        <w:tabs>
          <w:tab w:val="num" w:pos="3600"/>
        </w:tabs>
        <w:ind w:left="3600" w:hanging="360"/>
      </w:pPr>
      <w:rPr>
        <w:rFonts w:ascii="Wingdings" w:hAnsi="Wingdings" w:hint="default"/>
      </w:rPr>
    </w:lvl>
    <w:lvl w:ilvl="5" w:tplc="7E90FDB4" w:tentative="1">
      <w:start w:val="1"/>
      <w:numFmt w:val="bullet"/>
      <w:lvlText w:val=""/>
      <w:lvlJc w:val="left"/>
      <w:pPr>
        <w:tabs>
          <w:tab w:val="num" w:pos="4320"/>
        </w:tabs>
        <w:ind w:left="4320" w:hanging="360"/>
      </w:pPr>
      <w:rPr>
        <w:rFonts w:ascii="Wingdings" w:hAnsi="Wingdings" w:hint="default"/>
      </w:rPr>
    </w:lvl>
    <w:lvl w:ilvl="6" w:tplc="9BD25A38" w:tentative="1">
      <w:start w:val="1"/>
      <w:numFmt w:val="bullet"/>
      <w:lvlText w:val=""/>
      <w:lvlJc w:val="left"/>
      <w:pPr>
        <w:tabs>
          <w:tab w:val="num" w:pos="5040"/>
        </w:tabs>
        <w:ind w:left="5040" w:hanging="360"/>
      </w:pPr>
      <w:rPr>
        <w:rFonts w:ascii="Wingdings" w:hAnsi="Wingdings" w:hint="default"/>
      </w:rPr>
    </w:lvl>
    <w:lvl w:ilvl="7" w:tplc="7FC2C644" w:tentative="1">
      <w:start w:val="1"/>
      <w:numFmt w:val="bullet"/>
      <w:lvlText w:val=""/>
      <w:lvlJc w:val="left"/>
      <w:pPr>
        <w:tabs>
          <w:tab w:val="num" w:pos="5760"/>
        </w:tabs>
        <w:ind w:left="5760" w:hanging="360"/>
      </w:pPr>
      <w:rPr>
        <w:rFonts w:ascii="Wingdings" w:hAnsi="Wingdings" w:hint="default"/>
      </w:rPr>
    </w:lvl>
    <w:lvl w:ilvl="8" w:tplc="96D0549A" w:tentative="1">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67451EA0"/>
    <w:multiLevelType w:val="hybridMultilevel"/>
    <w:tmpl w:val="30DE0F94"/>
    <w:lvl w:ilvl="0" w:tplc="F022F778">
      <w:start w:val="1"/>
      <w:numFmt w:val="decimal"/>
      <w:lvlText w:val="%1."/>
      <w:lvlJc w:val="left"/>
      <w:pPr>
        <w:tabs>
          <w:tab w:val="num" w:pos="720"/>
        </w:tabs>
        <w:ind w:left="720" w:hanging="360"/>
      </w:pPr>
    </w:lvl>
    <w:lvl w:ilvl="1" w:tplc="3B12959C" w:tentative="1">
      <w:start w:val="1"/>
      <w:numFmt w:val="decimal"/>
      <w:lvlText w:val="%2."/>
      <w:lvlJc w:val="left"/>
      <w:pPr>
        <w:tabs>
          <w:tab w:val="num" w:pos="1440"/>
        </w:tabs>
        <w:ind w:left="1440" w:hanging="360"/>
      </w:pPr>
    </w:lvl>
    <w:lvl w:ilvl="2" w:tplc="2D765A64" w:tentative="1">
      <w:start w:val="1"/>
      <w:numFmt w:val="decimal"/>
      <w:lvlText w:val="%3."/>
      <w:lvlJc w:val="left"/>
      <w:pPr>
        <w:tabs>
          <w:tab w:val="num" w:pos="2160"/>
        </w:tabs>
        <w:ind w:left="2160" w:hanging="360"/>
      </w:pPr>
    </w:lvl>
    <w:lvl w:ilvl="3" w:tplc="40DE1018" w:tentative="1">
      <w:start w:val="1"/>
      <w:numFmt w:val="decimal"/>
      <w:lvlText w:val="%4."/>
      <w:lvlJc w:val="left"/>
      <w:pPr>
        <w:tabs>
          <w:tab w:val="num" w:pos="2880"/>
        </w:tabs>
        <w:ind w:left="2880" w:hanging="360"/>
      </w:pPr>
    </w:lvl>
    <w:lvl w:ilvl="4" w:tplc="A5D446D2" w:tentative="1">
      <w:start w:val="1"/>
      <w:numFmt w:val="decimal"/>
      <w:lvlText w:val="%5."/>
      <w:lvlJc w:val="left"/>
      <w:pPr>
        <w:tabs>
          <w:tab w:val="num" w:pos="3600"/>
        </w:tabs>
        <w:ind w:left="3600" w:hanging="360"/>
      </w:pPr>
    </w:lvl>
    <w:lvl w:ilvl="5" w:tplc="412E1624" w:tentative="1">
      <w:start w:val="1"/>
      <w:numFmt w:val="decimal"/>
      <w:lvlText w:val="%6."/>
      <w:lvlJc w:val="left"/>
      <w:pPr>
        <w:tabs>
          <w:tab w:val="num" w:pos="4320"/>
        </w:tabs>
        <w:ind w:left="4320" w:hanging="360"/>
      </w:pPr>
    </w:lvl>
    <w:lvl w:ilvl="6" w:tplc="CB5863BC" w:tentative="1">
      <w:start w:val="1"/>
      <w:numFmt w:val="decimal"/>
      <w:lvlText w:val="%7."/>
      <w:lvlJc w:val="left"/>
      <w:pPr>
        <w:tabs>
          <w:tab w:val="num" w:pos="5040"/>
        </w:tabs>
        <w:ind w:left="5040" w:hanging="360"/>
      </w:pPr>
    </w:lvl>
    <w:lvl w:ilvl="7" w:tplc="B664A1EE" w:tentative="1">
      <w:start w:val="1"/>
      <w:numFmt w:val="decimal"/>
      <w:lvlText w:val="%8."/>
      <w:lvlJc w:val="left"/>
      <w:pPr>
        <w:tabs>
          <w:tab w:val="num" w:pos="5760"/>
        </w:tabs>
        <w:ind w:left="5760" w:hanging="360"/>
      </w:pPr>
    </w:lvl>
    <w:lvl w:ilvl="8" w:tplc="DAC44ABA" w:tentative="1">
      <w:start w:val="1"/>
      <w:numFmt w:val="decimal"/>
      <w:lvlText w:val="%9."/>
      <w:lvlJc w:val="left"/>
      <w:pPr>
        <w:tabs>
          <w:tab w:val="num" w:pos="6480"/>
        </w:tabs>
        <w:ind w:left="6480" w:hanging="360"/>
      </w:pPr>
    </w:lvl>
  </w:abstractNum>
  <w:abstractNum w:abstractNumId="86" w15:restartNumberingAfterBreak="0">
    <w:nsid w:val="68BD59EC"/>
    <w:multiLevelType w:val="hybridMultilevel"/>
    <w:tmpl w:val="F0800F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9BB7EFC"/>
    <w:multiLevelType w:val="multilevel"/>
    <w:tmpl w:val="CE54F3A0"/>
    <w:styleLink w:val="Style13"/>
    <w:lvl w:ilvl="0">
      <w:start w:val="1"/>
      <w:numFmt w:val="decimal"/>
      <w:suff w:val="nothing"/>
      <w:lvlText w:val="Figure %1 - "/>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8" w15:restartNumberingAfterBreak="0">
    <w:nsid w:val="69F53BD3"/>
    <w:multiLevelType w:val="multilevel"/>
    <w:tmpl w:val="8A1AABF8"/>
    <w:styleLink w:val="Style25"/>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bullet"/>
      <w:lvlText w:val=""/>
      <w:lvlJc w:val="left"/>
      <w:pPr>
        <w:tabs>
          <w:tab w:val="num" w:pos="2160"/>
        </w:tabs>
        <w:ind w:left="2160" w:hanging="360"/>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9" w15:restartNumberingAfterBreak="0">
    <w:nsid w:val="6C6E09EE"/>
    <w:multiLevelType w:val="multilevel"/>
    <w:tmpl w:val="00F4E9B8"/>
    <w:styleLink w:val="Style16"/>
    <w:lvl w:ilvl="0">
      <w:start w:val="1"/>
      <w:numFmt w:val="bullet"/>
      <w:lvlText w:val=""/>
      <w:lvlJc w:val="left"/>
      <w:pPr>
        <w:tabs>
          <w:tab w:val="num" w:pos="360"/>
        </w:tabs>
        <w:ind w:left="360" w:hanging="360"/>
      </w:pPr>
      <w:rPr>
        <w:rFonts w:ascii="Symbol" w:hAnsi="Symbol"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0" w15:restartNumberingAfterBreak="0">
    <w:nsid w:val="6CF825BA"/>
    <w:multiLevelType w:val="multilevel"/>
    <w:tmpl w:val="C4A818FE"/>
    <w:styleLink w:val="Style3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bullet"/>
      <w:lvlText w:val=""/>
      <w:lvlJc w:val="left"/>
      <w:pPr>
        <w:tabs>
          <w:tab w:val="num" w:pos="2160"/>
        </w:tabs>
        <w:ind w:left="2160" w:hanging="360"/>
      </w:pPr>
      <w:rPr>
        <w:rFonts w:ascii="Symbol" w:hAnsi="Symbol" w:hint="default"/>
        <w:color w:val="auto"/>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1" w15:restartNumberingAfterBreak="0">
    <w:nsid w:val="72422814"/>
    <w:multiLevelType w:val="hybridMultilevel"/>
    <w:tmpl w:val="CEF896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75285294"/>
    <w:multiLevelType w:val="multilevel"/>
    <w:tmpl w:val="4710BC80"/>
    <w:lvl w:ilvl="0">
      <w:start w:val="1"/>
      <w:numFmt w:val="upperLetter"/>
      <w:pStyle w:val="ListBullet1"/>
      <w:lvlText w:val="%1."/>
      <w:lvlJc w:val="left"/>
      <w:pPr>
        <w:tabs>
          <w:tab w:val="num" w:pos="720"/>
        </w:tabs>
        <w:ind w:left="720" w:hanging="360"/>
      </w:pPr>
      <w:rPr>
        <w:rFonts w:hint="default"/>
        <w:color w:val="auto"/>
      </w:rPr>
    </w:lvl>
    <w:lvl w:ilvl="1">
      <w:start w:val="1"/>
      <w:numFmt w:val="bullet"/>
      <w:lvlText w:val=""/>
      <w:lvlJc w:val="left"/>
      <w:pPr>
        <w:ind w:left="1080" w:hanging="360"/>
      </w:pPr>
      <w:rPr>
        <w:rFonts w:ascii="Symbol" w:hAnsi="Symbol" w:hint="default"/>
        <w:color w:val="auto"/>
      </w:rPr>
    </w:lvl>
    <w:lvl w:ilvl="2">
      <w:start w:val="1"/>
      <w:numFmt w:val="bullet"/>
      <w:lvlText w:val=""/>
      <w:lvlJc w:val="left"/>
      <w:pPr>
        <w:ind w:left="1440" w:hanging="360"/>
      </w:pPr>
      <w:rPr>
        <w:rFonts w:ascii="Symbol" w:hAnsi="Symbol" w:hint="default"/>
        <w:color w:val="auto"/>
      </w:rPr>
    </w:lvl>
    <w:lvl w:ilvl="3">
      <w:start w:val="1"/>
      <w:numFmt w:val="bullet"/>
      <w:lvlText w:val=""/>
      <w:lvlJc w:val="left"/>
      <w:pPr>
        <w:ind w:left="1800" w:hanging="360"/>
      </w:pPr>
      <w:rPr>
        <w:rFonts w:ascii="Symbol" w:hAnsi="Symbol" w:hint="default"/>
        <w:color w:val="auto"/>
      </w:rPr>
    </w:lvl>
    <w:lvl w:ilvl="4">
      <w:start w:val="1"/>
      <w:numFmt w:val="bullet"/>
      <w:lvlText w:val=""/>
      <w:lvlJc w:val="left"/>
      <w:pPr>
        <w:ind w:left="2160" w:hanging="360"/>
      </w:pPr>
      <w:rPr>
        <w:rFonts w:ascii="Symbol" w:hAnsi="Symbol" w:hint="default"/>
        <w:color w:val="auto"/>
      </w:rPr>
    </w:lvl>
    <w:lvl w:ilvl="5">
      <w:start w:val="1"/>
      <w:numFmt w:val="bullet"/>
      <w:pStyle w:val="ListBullet50"/>
      <w:lvlText w:val=""/>
      <w:lvlJc w:val="left"/>
      <w:pPr>
        <w:ind w:left="2520" w:hanging="360"/>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3" w15:restartNumberingAfterBreak="0">
    <w:nsid w:val="768A6916"/>
    <w:multiLevelType w:val="multilevel"/>
    <w:tmpl w:val="5BCE73F2"/>
    <w:styleLink w:val="Style11"/>
    <w:lvl w:ilvl="0">
      <w:start w:val="1"/>
      <w:numFmt w:val="upperLetter"/>
      <w:suff w:val="nothing"/>
      <w:lvlText w:val="Appendix %1: "/>
      <w:lvlJc w:val="left"/>
      <w:pPr>
        <w:ind w:left="0" w:firstLine="0"/>
      </w:pPr>
      <w:rPr>
        <w:rFonts w:hint="default"/>
      </w:rPr>
    </w:lvl>
    <w:lvl w:ilvl="1">
      <w:start w:val="1"/>
      <w:numFmt w:val="lowerLetter"/>
      <w:lvlText w:val="%2)"/>
      <w:lvlJc w:val="left"/>
      <w:pPr>
        <w:ind w:left="360" w:firstLine="0"/>
      </w:pPr>
      <w:rPr>
        <w:rFonts w:hint="default"/>
      </w:rPr>
    </w:lvl>
    <w:lvl w:ilvl="2">
      <w:start w:val="1"/>
      <w:numFmt w:val="lowerRoman"/>
      <w:lvlText w:val="%3)"/>
      <w:lvlJc w:val="left"/>
      <w:pPr>
        <w:ind w:left="720" w:firstLine="0"/>
      </w:pPr>
      <w:rPr>
        <w:rFonts w:hint="default"/>
      </w:rPr>
    </w:lvl>
    <w:lvl w:ilvl="3">
      <w:start w:val="1"/>
      <w:numFmt w:val="decimal"/>
      <w:lvlText w:val="(%4)"/>
      <w:lvlJc w:val="left"/>
      <w:pPr>
        <w:ind w:left="1080" w:firstLine="0"/>
      </w:pPr>
      <w:rPr>
        <w:rFonts w:hint="default"/>
      </w:rPr>
    </w:lvl>
    <w:lvl w:ilvl="4">
      <w:start w:val="1"/>
      <w:numFmt w:val="lowerLetter"/>
      <w:lvlText w:val="(%5)"/>
      <w:lvlJc w:val="left"/>
      <w:pPr>
        <w:ind w:left="1440" w:firstLine="0"/>
      </w:pPr>
      <w:rPr>
        <w:rFonts w:hint="default"/>
      </w:rPr>
    </w:lvl>
    <w:lvl w:ilvl="5">
      <w:start w:val="1"/>
      <w:numFmt w:val="lowerRoman"/>
      <w:lvlText w:val="(%6)"/>
      <w:lvlJc w:val="left"/>
      <w:pPr>
        <w:ind w:left="1800" w:firstLine="0"/>
      </w:pPr>
      <w:rPr>
        <w:rFonts w:hint="default"/>
      </w:rPr>
    </w:lvl>
    <w:lvl w:ilvl="6">
      <w:start w:val="1"/>
      <w:numFmt w:val="decimal"/>
      <w:lvlText w:val="%7."/>
      <w:lvlJc w:val="left"/>
      <w:pPr>
        <w:ind w:left="2160" w:firstLine="0"/>
      </w:pPr>
      <w:rPr>
        <w:rFonts w:hint="default"/>
      </w:rPr>
    </w:lvl>
    <w:lvl w:ilvl="7">
      <w:start w:val="1"/>
      <w:numFmt w:val="lowerLetter"/>
      <w:lvlText w:val="%8."/>
      <w:lvlJc w:val="left"/>
      <w:pPr>
        <w:ind w:left="2520" w:firstLine="0"/>
      </w:pPr>
      <w:rPr>
        <w:rFonts w:hint="default"/>
      </w:rPr>
    </w:lvl>
    <w:lvl w:ilvl="8">
      <w:start w:val="1"/>
      <w:numFmt w:val="lowerRoman"/>
      <w:lvlText w:val="%9."/>
      <w:lvlJc w:val="left"/>
      <w:pPr>
        <w:ind w:left="2880" w:firstLine="0"/>
      </w:pPr>
      <w:rPr>
        <w:rFonts w:hint="default"/>
      </w:rPr>
    </w:lvl>
  </w:abstractNum>
  <w:abstractNum w:abstractNumId="94" w15:restartNumberingAfterBreak="0">
    <w:nsid w:val="77A25985"/>
    <w:multiLevelType w:val="hybridMultilevel"/>
    <w:tmpl w:val="9C4232E4"/>
    <w:lvl w:ilvl="0" w:tplc="04090001">
      <w:start w:val="1"/>
      <w:numFmt w:val="bullet"/>
      <w:lvlText w:val=""/>
      <w:lvlJc w:val="left"/>
      <w:pPr>
        <w:ind w:left="763" w:hanging="360"/>
      </w:pPr>
      <w:rPr>
        <w:rFonts w:ascii="Symbol" w:hAnsi="Symbol" w:hint="default"/>
      </w:rPr>
    </w:lvl>
    <w:lvl w:ilvl="1" w:tplc="04090003" w:tentative="1">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95" w15:restartNumberingAfterBreak="0">
    <w:nsid w:val="78231D10"/>
    <w:multiLevelType w:val="hybridMultilevel"/>
    <w:tmpl w:val="4EB4B3DA"/>
    <w:lvl w:ilvl="0" w:tplc="04090001">
      <w:start w:val="1"/>
      <w:numFmt w:val="bullet"/>
      <w:lvlText w:val=""/>
      <w:lvlJc w:val="left"/>
      <w:pPr>
        <w:ind w:left="763" w:hanging="360"/>
      </w:pPr>
      <w:rPr>
        <w:rFonts w:ascii="Symbol" w:hAnsi="Symbol" w:hint="default"/>
      </w:rPr>
    </w:lvl>
    <w:lvl w:ilvl="1" w:tplc="04090003" w:tentative="1">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96" w15:restartNumberingAfterBreak="0">
    <w:nsid w:val="782616DA"/>
    <w:multiLevelType w:val="hybridMultilevel"/>
    <w:tmpl w:val="B29807D0"/>
    <w:lvl w:ilvl="0" w:tplc="0409000F">
      <w:start w:val="1"/>
      <w:numFmt w:val="decimal"/>
      <w:lvlText w:val="%1."/>
      <w:lvlJc w:val="left"/>
      <w:pPr>
        <w:ind w:left="720" w:hanging="360"/>
      </w:pPr>
    </w:lvl>
    <w:lvl w:ilvl="1" w:tplc="FFFFFFFF" w:tentative="1">
      <w:start w:val="1"/>
      <w:numFmt w:val="decimal"/>
      <w:lvlText w:val="(%2)"/>
      <w:lvlJc w:val="left"/>
      <w:pPr>
        <w:tabs>
          <w:tab w:val="num" w:pos="1440"/>
        </w:tabs>
        <w:ind w:left="1440" w:hanging="360"/>
      </w:pPr>
    </w:lvl>
    <w:lvl w:ilvl="2" w:tplc="FFFFFFFF" w:tentative="1">
      <w:start w:val="1"/>
      <w:numFmt w:val="decimal"/>
      <w:lvlText w:val="(%3)"/>
      <w:lvlJc w:val="left"/>
      <w:pPr>
        <w:tabs>
          <w:tab w:val="num" w:pos="2160"/>
        </w:tabs>
        <w:ind w:left="2160" w:hanging="360"/>
      </w:pPr>
    </w:lvl>
    <w:lvl w:ilvl="3" w:tplc="FFFFFFFF" w:tentative="1">
      <w:start w:val="1"/>
      <w:numFmt w:val="decimal"/>
      <w:lvlText w:val="(%4)"/>
      <w:lvlJc w:val="left"/>
      <w:pPr>
        <w:tabs>
          <w:tab w:val="num" w:pos="2880"/>
        </w:tabs>
        <w:ind w:left="2880" w:hanging="360"/>
      </w:pPr>
    </w:lvl>
    <w:lvl w:ilvl="4" w:tplc="FFFFFFFF" w:tentative="1">
      <w:start w:val="1"/>
      <w:numFmt w:val="decimal"/>
      <w:lvlText w:val="(%5)"/>
      <w:lvlJc w:val="left"/>
      <w:pPr>
        <w:tabs>
          <w:tab w:val="num" w:pos="3600"/>
        </w:tabs>
        <w:ind w:left="3600" w:hanging="360"/>
      </w:pPr>
    </w:lvl>
    <w:lvl w:ilvl="5" w:tplc="FFFFFFFF" w:tentative="1">
      <w:start w:val="1"/>
      <w:numFmt w:val="decimal"/>
      <w:lvlText w:val="(%6)"/>
      <w:lvlJc w:val="left"/>
      <w:pPr>
        <w:tabs>
          <w:tab w:val="num" w:pos="4320"/>
        </w:tabs>
        <w:ind w:left="4320" w:hanging="360"/>
      </w:pPr>
    </w:lvl>
    <w:lvl w:ilvl="6" w:tplc="FFFFFFFF" w:tentative="1">
      <w:start w:val="1"/>
      <w:numFmt w:val="decimal"/>
      <w:lvlText w:val="(%7)"/>
      <w:lvlJc w:val="left"/>
      <w:pPr>
        <w:tabs>
          <w:tab w:val="num" w:pos="5040"/>
        </w:tabs>
        <w:ind w:left="5040" w:hanging="360"/>
      </w:pPr>
    </w:lvl>
    <w:lvl w:ilvl="7" w:tplc="FFFFFFFF" w:tentative="1">
      <w:start w:val="1"/>
      <w:numFmt w:val="decimal"/>
      <w:lvlText w:val="(%8)"/>
      <w:lvlJc w:val="left"/>
      <w:pPr>
        <w:tabs>
          <w:tab w:val="num" w:pos="5760"/>
        </w:tabs>
        <w:ind w:left="5760" w:hanging="360"/>
      </w:pPr>
    </w:lvl>
    <w:lvl w:ilvl="8" w:tplc="FFFFFFFF" w:tentative="1">
      <w:start w:val="1"/>
      <w:numFmt w:val="decimal"/>
      <w:lvlText w:val="(%9)"/>
      <w:lvlJc w:val="left"/>
      <w:pPr>
        <w:tabs>
          <w:tab w:val="num" w:pos="6480"/>
        </w:tabs>
        <w:ind w:left="6480" w:hanging="360"/>
      </w:pPr>
    </w:lvl>
  </w:abstractNum>
  <w:abstractNum w:abstractNumId="97" w15:restartNumberingAfterBreak="0">
    <w:nsid w:val="782A23A2"/>
    <w:multiLevelType w:val="multilevel"/>
    <w:tmpl w:val="E5E4F336"/>
    <w:lvl w:ilvl="0">
      <w:start w:val="1"/>
      <w:numFmt w:val="decimal"/>
      <w:pStyle w:val="AppdxHdg4"/>
      <w:lvlText w:val="A.1.1.%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8" w15:restartNumberingAfterBreak="0">
    <w:nsid w:val="78FD4553"/>
    <w:multiLevelType w:val="multilevel"/>
    <w:tmpl w:val="1A94EECE"/>
    <w:styleLink w:val="Style26"/>
    <w:lvl w:ilvl="0">
      <w:start w:val="1"/>
      <w:numFmt w:val="bullet"/>
      <w:lvlText w:val=""/>
      <w:lvlJc w:val="left"/>
      <w:pPr>
        <w:tabs>
          <w:tab w:val="num" w:pos="720"/>
        </w:tabs>
        <w:ind w:left="720" w:hanging="360"/>
      </w:pPr>
      <w:rPr>
        <w:rFonts w:ascii="Symbol" w:hAnsi="Symbol"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9" w15:restartNumberingAfterBreak="0">
    <w:nsid w:val="790E6CED"/>
    <w:multiLevelType w:val="multilevel"/>
    <w:tmpl w:val="53BA98FE"/>
    <w:styleLink w:val="Style37"/>
    <w:lvl w:ilvl="0">
      <w:start w:val="1"/>
      <w:numFmt w:val="decimal"/>
      <w:lvlText w:val="%1)"/>
      <w:lvlJc w:val="left"/>
      <w:pPr>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0" w15:restartNumberingAfterBreak="0">
    <w:nsid w:val="7B0F333A"/>
    <w:multiLevelType w:val="multilevel"/>
    <w:tmpl w:val="07CA1A0C"/>
    <w:lvl w:ilvl="0">
      <w:start w:val="1"/>
      <w:numFmt w:val="decimal"/>
      <w:pStyle w:val="FigureCaption"/>
      <w:lvlText w:val="Figure %1:"/>
      <w:lvlJc w:val="center"/>
      <w:pPr>
        <w:ind w:left="360" w:firstLine="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1" w15:restartNumberingAfterBreak="0">
    <w:nsid w:val="7B210369"/>
    <w:multiLevelType w:val="multilevel"/>
    <w:tmpl w:val="FE966C36"/>
    <w:styleLink w:val="Style4"/>
    <w:lvl w:ilvl="0">
      <w:start w:val="1"/>
      <w:numFmt w:val="decimal"/>
      <w:lvlText w:val="%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2" w15:restartNumberingAfterBreak="0">
    <w:nsid w:val="7D43445E"/>
    <w:multiLevelType w:val="hybridMultilevel"/>
    <w:tmpl w:val="28BC3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54233282">
    <w:abstractNumId w:val="51"/>
  </w:num>
  <w:num w:numId="2" w16cid:durableId="414209519">
    <w:abstractNumId w:val="15"/>
  </w:num>
  <w:num w:numId="3" w16cid:durableId="1503937317">
    <w:abstractNumId w:val="58"/>
  </w:num>
  <w:num w:numId="4" w16cid:durableId="1713337753">
    <w:abstractNumId w:val="83"/>
  </w:num>
  <w:num w:numId="5" w16cid:durableId="699085309">
    <w:abstractNumId w:val="44"/>
  </w:num>
  <w:num w:numId="6" w16cid:durableId="936869421">
    <w:abstractNumId w:val="26"/>
  </w:num>
  <w:num w:numId="7" w16cid:durableId="2139954757">
    <w:abstractNumId w:val="101"/>
  </w:num>
  <w:num w:numId="8" w16cid:durableId="992293842">
    <w:abstractNumId w:val="19"/>
  </w:num>
  <w:num w:numId="9" w16cid:durableId="887296901">
    <w:abstractNumId w:val="11"/>
  </w:num>
  <w:num w:numId="10" w16cid:durableId="222254499">
    <w:abstractNumId w:val="9"/>
  </w:num>
  <w:num w:numId="11" w16cid:durableId="12269838">
    <w:abstractNumId w:val="3"/>
  </w:num>
  <w:num w:numId="12" w16cid:durableId="2006979196">
    <w:abstractNumId w:val="43"/>
  </w:num>
  <w:num w:numId="13" w16cid:durableId="815880463">
    <w:abstractNumId w:val="77"/>
  </w:num>
  <w:num w:numId="14" w16cid:durableId="63375120">
    <w:abstractNumId w:val="93"/>
  </w:num>
  <w:num w:numId="15" w16cid:durableId="1632442006">
    <w:abstractNumId w:val="68"/>
  </w:num>
  <w:num w:numId="16" w16cid:durableId="1539319192">
    <w:abstractNumId w:val="87"/>
  </w:num>
  <w:num w:numId="17" w16cid:durableId="545415360">
    <w:abstractNumId w:val="59"/>
  </w:num>
  <w:num w:numId="18" w16cid:durableId="604532293">
    <w:abstractNumId w:val="14"/>
  </w:num>
  <w:num w:numId="19" w16cid:durableId="367217569">
    <w:abstractNumId w:val="48"/>
  </w:num>
  <w:num w:numId="20" w16cid:durableId="1025908524">
    <w:abstractNumId w:val="33"/>
  </w:num>
  <w:num w:numId="21" w16cid:durableId="647249941">
    <w:abstractNumId w:val="89"/>
  </w:num>
  <w:num w:numId="22" w16cid:durableId="1382175042">
    <w:abstractNumId w:val="29"/>
  </w:num>
  <w:num w:numId="23" w16cid:durableId="2121026838">
    <w:abstractNumId w:val="2"/>
  </w:num>
  <w:num w:numId="24" w16cid:durableId="848325989">
    <w:abstractNumId w:val="5"/>
  </w:num>
  <w:num w:numId="25" w16cid:durableId="1253703940">
    <w:abstractNumId w:val="52"/>
  </w:num>
  <w:num w:numId="26" w16cid:durableId="1821582011">
    <w:abstractNumId w:val="82"/>
  </w:num>
  <w:num w:numId="27" w16cid:durableId="664362384">
    <w:abstractNumId w:val="62"/>
  </w:num>
  <w:num w:numId="28" w16cid:durableId="735781371">
    <w:abstractNumId w:val="45"/>
  </w:num>
  <w:num w:numId="29" w16cid:durableId="129054512">
    <w:abstractNumId w:val="31"/>
  </w:num>
  <w:num w:numId="30" w16cid:durableId="1640765087">
    <w:abstractNumId w:val="88"/>
  </w:num>
  <w:num w:numId="31" w16cid:durableId="451637873">
    <w:abstractNumId w:val="98"/>
  </w:num>
  <w:num w:numId="32" w16cid:durableId="1357468017">
    <w:abstractNumId w:val="37"/>
  </w:num>
  <w:num w:numId="33" w16cid:durableId="1439133946">
    <w:abstractNumId w:val="46"/>
  </w:num>
  <w:num w:numId="34" w16cid:durableId="891697569">
    <w:abstractNumId w:val="57"/>
  </w:num>
  <w:num w:numId="35" w16cid:durableId="1785890">
    <w:abstractNumId w:val="90"/>
  </w:num>
  <w:num w:numId="36" w16cid:durableId="620845892">
    <w:abstractNumId w:val="71"/>
  </w:num>
  <w:num w:numId="37" w16cid:durableId="1324428219">
    <w:abstractNumId w:val="73"/>
  </w:num>
  <w:num w:numId="38" w16cid:durableId="475999412">
    <w:abstractNumId w:val="78"/>
  </w:num>
  <w:num w:numId="39" w16cid:durableId="2035959505">
    <w:abstractNumId w:val="6"/>
  </w:num>
  <w:num w:numId="40" w16cid:durableId="1994795463">
    <w:abstractNumId w:val="54"/>
  </w:num>
  <w:num w:numId="41" w16cid:durableId="1567259750">
    <w:abstractNumId w:val="69"/>
  </w:num>
  <w:num w:numId="42" w16cid:durableId="138421447">
    <w:abstractNumId w:val="70"/>
  </w:num>
  <w:num w:numId="43" w16cid:durableId="964235922">
    <w:abstractNumId w:val="99"/>
  </w:num>
  <w:num w:numId="44" w16cid:durableId="228417351">
    <w:abstractNumId w:val="41"/>
  </w:num>
  <w:num w:numId="45" w16cid:durableId="840244787">
    <w:abstractNumId w:val="0"/>
  </w:num>
  <w:num w:numId="46" w16cid:durableId="332755978">
    <w:abstractNumId w:val="40"/>
  </w:num>
  <w:num w:numId="47" w16cid:durableId="1400907153">
    <w:abstractNumId w:val="21"/>
  </w:num>
  <w:num w:numId="48" w16cid:durableId="2134253703">
    <w:abstractNumId w:val="4"/>
  </w:num>
  <w:num w:numId="49" w16cid:durableId="284427127">
    <w:abstractNumId w:val="97"/>
  </w:num>
  <w:num w:numId="50" w16cid:durableId="429543611">
    <w:abstractNumId w:val="50"/>
  </w:num>
  <w:num w:numId="51" w16cid:durableId="2119370763">
    <w:abstractNumId w:val="100"/>
  </w:num>
  <w:num w:numId="52" w16cid:durableId="1510287367">
    <w:abstractNumId w:val="67"/>
  </w:num>
  <w:num w:numId="53" w16cid:durableId="799152356">
    <w:abstractNumId w:val="92"/>
  </w:num>
  <w:num w:numId="54" w16cid:durableId="1469325505">
    <w:abstractNumId w:val="64"/>
  </w:num>
  <w:num w:numId="55" w16cid:durableId="86079360">
    <w:abstractNumId w:val="27"/>
  </w:num>
  <w:num w:numId="56" w16cid:durableId="596443570">
    <w:abstractNumId w:val="25"/>
  </w:num>
  <w:num w:numId="57" w16cid:durableId="1268659066">
    <w:abstractNumId w:val="61"/>
  </w:num>
  <w:num w:numId="58" w16cid:durableId="1257790127">
    <w:abstractNumId w:val="66"/>
  </w:num>
  <w:num w:numId="59" w16cid:durableId="35279322">
    <w:abstractNumId w:val="17"/>
  </w:num>
  <w:num w:numId="60" w16cid:durableId="84687978">
    <w:abstractNumId w:val="74"/>
  </w:num>
  <w:num w:numId="61" w16cid:durableId="2066298217">
    <w:abstractNumId w:val="52"/>
  </w:num>
  <w:num w:numId="62" w16cid:durableId="1087338662">
    <w:abstractNumId w:val="54"/>
  </w:num>
  <w:num w:numId="63" w16cid:durableId="2068870848">
    <w:abstractNumId w:val="24"/>
  </w:num>
  <w:num w:numId="64" w16cid:durableId="1277715807">
    <w:abstractNumId w:val="1"/>
  </w:num>
  <w:num w:numId="65" w16cid:durableId="1416705083">
    <w:abstractNumId w:val="18"/>
  </w:num>
  <w:num w:numId="66" w16cid:durableId="1523472273">
    <w:abstractNumId w:val="53"/>
  </w:num>
  <w:num w:numId="67" w16cid:durableId="914245197">
    <w:abstractNumId w:val="80"/>
  </w:num>
  <w:num w:numId="68" w16cid:durableId="385229556">
    <w:abstractNumId w:val="75"/>
  </w:num>
  <w:num w:numId="69" w16cid:durableId="1683051728">
    <w:abstractNumId w:val="16"/>
  </w:num>
  <w:num w:numId="70" w16cid:durableId="1687707044">
    <w:abstractNumId w:val="49"/>
  </w:num>
  <w:num w:numId="71" w16cid:durableId="843595780">
    <w:abstractNumId w:val="76"/>
  </w:num>
  <w:num w:numId="72" w16cid:durableId="1025867095">
    <w:abstractNumId w:val="63"/>
  </w:num>
  <w:num w:numId="73" w16cid:durableId="242031135">
    <w:abstractNumId w:val="35"/>
  </w:num>
  <w:num w:numId="74" w16cid:durableId="706175852">
    <w:abstractNumId w:val="10"/>
  </w:num>
  <w:num w:numId="75" w16cid:durableId="433398933">
    <w:abstractNumId w:val="30"/>
  </w:num>
  <w:num w:numId="76" w16cid:durableId="1523203170">
    <w:abstractNumId w:val="60"/>
  </w:num>
  <w:num w:numId="77" w16cid:durableId="462843302">
    <w:abstractNumId w:val="36"/>
  </w:num>
  <w:num w:numId="78" w16cid:durableId="1400715049">
    <w:abstractNumId w:val="13"/>
  </w:num>
  <w:num w:numId="79" w16cid:durableId="1329022495">
    <w:abstractNumId w:val="55"/>
  </w:num>
  <w:num w:numId="80" w16cid:durableId="502937653">
    <w:abstractNumId w:val="96"/>
  </w:num>
  <w:num w:numId="81" w16cid:durableId="1618637103">
    <w:abstractNumId w:val="20"/>
  </w:num>
  <w:num w:numId="82" w16cid:durableId="1647860806">
    <w:abstractNumId w:val="86"/>
  </w:num>
  <w:num w:numId="83" w16cid:durableId="1246065893">
    <w:abstractNumId w:val="23"/>
  </w:num>
  <w:num w:numId="84" w16cid:durableId="365301559">
    <w:abstractNumId w:val="42"/>
  </w:num>
  <w:num w:numId="85" w16cid:durableId="1549490792">
    <w:abstractNumId w:val="8"/>
  </w:num>
  <w:num w:numId="86" w16cid:durableId="1443301645">
    <w:abstractNumId w:val="38"/>
  </w:num>
  <w:num w:numId="87" w16cid:durableId="6060419">
    <w:abstractNumId w:val="22"/>
  </w:num>
  <w:num w:numId="88" w16cid:durableId="201748815">
    <w:abstractNumId w:val="7"/>
  </w:num>
  <w:num w:numId="89" w16cid:durableId="1452163693">
    <w:abstractNumId w:val="34"/>
  </w:num>
  <w:num w:numId="90" w16cid:durableId="1383211970">
    <w:abstractNumId w:val="102"/>
  </w:num>
  <w:num w:numId="91" w16cid:durableId="1876112507">
    <w:abstractNumId w:val="81"/>
  </w:num>
  <w:num w:numId="92" w16cid:durableId="1465387317">
    <w:abstractNumId w:val="56"/>
  </w:num>
  <w:num w:numId="93" w16cid:durableId="194272775">
    <w:abstractNumId w:val="39"/>
  </w:num>
  <w:num w:numId="94" w16cid:durableId="188102600">
    <w:abstractNumId w:val="79"/>
  </w:num>
  <w:num w:numId="95" w16cid:durableId="1030762794">
    <w:abstractNumId w:val="47"/>
  </w:num>
  <w:num w:numId="96" w16cid:durableId="1726022404">
    <w:abstractNumId w:val="32"/>
  </w:num>
  <w:num w:numId="97" w16cid:durableId="1633172510">
    <w:abstractNumId w:val="72"/>
  </w:num>
  <w:num w:numId="98" w16cid:durableId="153377734">
    <w:abstractNumId w:val="91"/>
  </w:num>
  <w:num w:numId="99" w16cid:durableId="32965319">
    <w:abstractNumId w:val="94"/>
  </w:num>
  <w:num w:numId="100" w16cid:durableId="244219320">
    <w:abstractNumId w:val="95"/>
  </w:num>
  <w:num w:numId="101" w16cid:durableId="1336151530">
    <w:abstractNumId w:val="65"/>
  </w:num>
  <w:num w:numId="102" w16cid:durableId="832142073">
    <w:abstractNumId w:val="85"/>
  </w:num>
  <w:num w:numId="103" w16cid:durableId="1349596479">
    <w:abstractNumId w:val="28"/>
  </w:num>
  <w:num w:numId="104" w16cid:durableId="1655910654">
    <w:abstractNumId w:val="12"/>
  </w:num>
  <w:num w:numId="105" w16cid:durableId="941573547">
    <w:abstractNumId w:val="84"/>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05E7"/>
    <w:rsid w:val="000001CA"/>
    <w:rsid w:val="00001022"/>
    <w:rsid w:val="0000214B"/>
    <w:rsid w:val="00003A2D"/>
    <w:rsid w:val="00011075"/>
    <w:rsid w:val="000117C9"/>
    <w:rsid w:val="00012E58"/>
    <w:rsid w:val="00013C95"/>
    <w:rsid w:val="000154BC"/>
    <w:rsid w:val="000160A2"/>
    <w:rsid w:val="00016EBF"/>
    <w:rsid w:val="000202A0"/>
    <w:rsid w:val="00021072"/>
    <w:rsid w:val="00021824"/>
    <w:rsid w:val="00021CF7"/>
    <w:rsid w:val="00022A95"/>
    <w:rsid w:val="00022F2B"/>
    <w:rsid w:val="00024CEE"/>
    <w:rsid w:val="00025F2C"/>
    <w:rsid w:val="00030031"/>
    <w:rsid w:val="00032328"/>
    <w:rsid w:val="0003276C"/>
    <w:rsid w:val="00033DD0"/>
    <w:rsid w:val="00034AB5"/>
    <w:rsid w:val="00035932"/>
    <w:rsid w:val="0003627B"/>
    <w:rsid w:val="00037ED8"/>
    <w:rsid w:val="00040AB2"/>
    <w:rsid w:val="00040DF7"/>
    <w:rsid w:val="0004100A"/>
    <w:rsid w:val="00041A27"/>
    <w:rsid w:val="00042229"/>
    <w:rsid w:val="00043C8A"/>
    <w:rsid w:val="00044E35"/>
    <w:rsid w:val="00045339"/>
    <w:rsid w:val="00045753"/>
    <w:rsid w:val="0004784E"/>
    <w:rsid w:val="00047A78"/>
    <w:rsid w:val="00050E0B"/>
    <w:rsid w:val="00051C1B"/>
    <w:rsid w:val="000524DD"/>
    <w:rsid w:val="0005278B"/>
    <w:rsid w:val="000530B1"/>
    <w:rsid w:val="00053F32"/>
    <w:rsid w:val="00057DA0"/>
    <w:rsid w:val="00064ACE"/>
    <w:rsid w:val="00064CB4"/>
    <w:rsid w:val="00064D36"/>
    <w:rsid w:val="000655CF"/>
    <w:rsid w:val="00067A13"/>
    <w:rsid w:val="0007322D"/>
    <w:rsid w:val="000734E4"/>
    <w:rsid w:val="00073645"/>
    <w:rsid w:val="00073CBF"/>
    <w:rsid w:val="00073ED0"/>
    <w:rsid w:val="00077920"/>
    <w:rsid w:val="00082893"/>
    <w:rsid w:val="000837B2"/>
    <w:rsid w:val="0008404B"/>
    <w:rsid w:val="00085678"/>
    <w:rsid w:val="00085E84"/>
    <w:rsid w:val="00086B0C"/>
    <w:rsid w:val="00086B5D"/>
    <w:rsid w:val="000901C9"/>
    <w:rsid w:val="00094854"/>
    <w:rsid w:val="00095DE9"/>
    <w:rsid w:val="00096DEF"/>
    <w:rsid w:val="000A16AA"/>
    <w:rsid w:val="000A3313"/>
    <w:rsid w:val="000A3702"/>
    <w:rsid w:val="000A508E"/>
    <w:rsid w:val="000A5183"/>
    <w:rsid w:val="000A5DBA"/>
    <w:rsid w:val="000A6D1C"/>
    <w:rsid w:val="000A79D9"/>
    <w:rsid w:val="000B1372"/>
    <w:rsid w:val="000B17C3"/>
    <w:rsid w:val="000B1D15"/>
    <w:rsid w:val="000B4752"/>
    <w:rsid w:val="000B5F95"/>
    <w:rsid w:val="000B682B"/>
    <w:rsid w:val="000B7FEB"/>
    <w:rsid w:val="000C0AAB"/>
    <w:rsid w:val="000C251A"/>
    <w:rsid w:val="000C278F"/>
    <w:rsid w:val="000C4357"/>
    <w:rsid w:val="000C594D"/>
    <w:rsid w:val="000C765E"/>
    <w:rsid w:val="000D3AD7"/>
    <w:rsid w:val="000D4A74"/>
    <w:rsid w:val="000D4D2D"/>
    <w:rsid w:val="000D63C4"/>
    <w:rsid w:val="000D793B"/>
    <w:rsid w:val="000D7A80"/>
    <w:rsid w:val="000D7E34"/>
    <w:rsid w:val="000E209F"/>
    <w:rsid w:val="000E4188"/>
    <w:rsid w:val="000E425F"/>
    <w:rsid w:val="000E451F"/>
    <w:rsid w:val="000E4674"/>
    <w:rsid w:val="000E4872"/>
    <w:rsid w:val="000E4AAF"/>
    <w:rsid w:val="000E5A12"/>
    <w:rsid w:val="000E6C58"/>
    <w:rsid w:val="000E6D88"/>
    <w:rsid w:val="000F2E8C"/>
    <w:rsid w:val="000F4060"/>
    <w:rsid w:val="001004EB"/>
    <w:rsid w:val="001008E3"/>
    <w:rsid w:val="00103200"/>
    <w:rsid w:val="00105C9C"/>
    <w:rsid w:val="00106907"/>
    <w:rsid w:val="0010788C"/>
    <w:rsid w:val="00110AD3"/>
    <w:rsid w:val="00110CCC"/>
    <w:rsid w:val="0011156F"/>
    <w:rsid w:val="00111C9B"/>
    <w:rsid w:val="0011455D"/>
    <w:rsid w:val="00115ADA"/>
    <w:rsid w:val="001162CF"/>
    <w:rsid w:val="00116561"/>
    <w:rsid w:val="00116E02"/>
    <w:rsid w:val="001174E2"/>
    <w:rsid w:val="0012004C"/>
    <w:rsid w:val="00121675"/>
    <w:rsid w:val="00122615"/>
    <w:rsid w:val="001227DB"/>
    <w:rsid w:val="00123466"/>
    <w:rsid w:val="00124807"/>
    <w:rsid w:val="00124D2C"/>
    <w:rsid w:val="001253F4"/>
    <w:rsid w:val="001262A8"/>
    <w:rsid w:val="00126824"/>
    <w:rsid w:val="00126F9E"/>
    <w:rsid w:val="00132790"/>
    <w:rsid w:val="00133CBB"/>
    <w:rsid w:val="00134E63"/>
    <w:rsid w:val="00136551"/>
    <w:rsid w:val="00136F49"/>
    <w:rsid w:val="00137F31"/>
    <w:rsid w:val="001409A4"/>
    <w:rsid w:val="00141744"/>
    <w:rsid w:val="00141771"/>
    <w:rsid w:val="0014253D"/>
    <w:rsid w:val="00143749"/>
    <w:rsid w:val="001440F0"/>
    <w:rsid w:val="00145BD2"/>
    <w:rsid w:val="00147094"/>
    <w:rsid w:val="0014770C"/>
    <w:rsid w:val="0015289B"/>
    <w:rsid w:val="00152DE8"/>
    <w:rsid w:val="00154F60"/>
    <w:rsid w:val="00157C64"/>
    <w:rsid w:val="00160E54"/>
    <w:rsid w:val="0016176B"/>
    <w:rsid w:val="00161BE9"/>
    <w:rsid w:val="00166831"/>
    <w:rsid w:val="0017084B"/>
    <w:rsid w:val="001719D8"/>
    <w:rsid w:val="00171C04"/>
    <w:rsid w:val="00171FB0"/>
    <w:rsid w:val="001731A4"/>
    <w:rsid w:val="00173704"/>
    <w:rsid w:val="00176E26"/>
    <w:rsid w:val="001776E9"/>
    <w:rsid w:val="00180BAB"/>
    <w:rsid w:val="00181D3D"/>
    <w:rsid w:val="001823F5"/>
    <w:rsid w:val="00182F45"/>
    <w:rsid w:val="001839E0"/>
    <w:rsid w:val="001845B0"/>
    <w:rsid w:val="00184C9F"/>
    <w:rsid w:val="00185A01"/>
    <w:rsid w:val="00185FA8"/>
    <w:rsid w:val="00190056"/>
    <w:rsid w:val="00190274"/>
    <w:rsid w:val="00192564"/>
    <w:rsid w:val="00194266"/>
    <w:rsid w:val="0019439B"/>
    <w:rsid w:val="00194799"/>
    <w:rsid w:val="00195774"/>
    <w:rsid w:val="001963BA"/>
    <w:rsid w:val="001A1151"/>
    <w:rsid w:val="001A131C"/>
    <w:rsid w:val="001A25D9"/>
    <w:rsid w:val="001A2A33"/>
    <w:rsid w:val="001A33B3"/>
    <w:rsid w:val="001A38EF"/>
    <w:rsid w:val="001A4CCA"/>
    <w:rsid w:val="001A5630"/>
    <w:rsid w:val="001A5B75"/>
    <w:rsid w:val="001A7176"/>
    <w:rsid w:val="001B301B"/>
    <w:rsid w:val="001B40F1"/>
    <w:rsid w:val="001B5409"/>
    <w:rsid w:val="001B5509"/>
    <w:rsid w:val="001B5F20"/>
    <w:rsid w:val="001B6CF0"/>
    <w:rsid w:val="001C093D"/>
    <w:rsid w:val="001C2DAB"/>
    <w:rsid w:val="001C610E"/>
    <w:rsid w:val="001C649D"/>
    <w:rsid w:val="001C7EDC"/>
    <w:rsid w:val="001D04A7"/>
    <w:rsid w:val="001D1634"/>
    <w:rsid w:val="001D370A"/>
    <w:rsid w:val="001D3720"/>
    <w:rsid w:val="001D604A"/>
    <w:rsid w:val="001D67BC"/>
    <w:rsid w:val="001D68DF"/>
    <w:rsid w:val="001D6D15"/>
    <w:rsid w:val="001D7485"/>
    <w:rsid w:val="001D76F0"/>
    <w:rsid w:val="001D795E"/>
    <w:rsid w:val="001E2930"/>
    <w:rsid w:val="001E2BD8"/>
    <w:rsid w:val="001E3443"/>
    <w:rsid w:val="001E6706"/>
    <w:rsid w:val="001F30D0"/>
    <w:rsid w:val="001F397F"/>
    <w:rsid w:val="001F5533"/>
    <w:rsid w:val="001F6ED4"/>
    <w:rsid w:val="0020371A"/>
    <w:rsid w:val="002047B3"/>
    <w:rsid w:val="00205424"/>
    <w:rsid w:val="00205B41"/>
    <w:rsid w:val="00205F30"/>
    <w:rsid w:val="00207DFE"/>
    <w:rsid w:val="00213705"/>
    <w:rsid w:val="00213FC0"/>
    <w:rsid w:val="00214822"/>
    <w:rsid w:val="00215A39"/>
    <w:rsid w:val="00220FCC"/>
    <w:rsid w:val="00221765"/>
    <w:rsid w:val="0022310E"/>
    <w:rsid w:val="00223190"/>
    <w:rsid w:val="00223B53"/>
    <w:rsid w:val="00227828"/>
    <w:rsid w:val="00227D08"/>
    <w:rsid w:val="00230210"/>
    <w:rsid w:val="00230354"/>
    <w:rsid w:val="00230F88"/>
    <w:rsid w:val="002318C2"/>
    <w:rsid w:val="00232EB9"/>
    <w:rsid w:val="00237F06"/>
    <w:rsid w:val="002404E8"/>
    <w:rsid w:val="00240AF5"/>
    <w:rsid w:val="0024130A"/>
    <w:rsid w:val="00242225"/>
    <w:rsid w:val="0024330C"/>
    <w:rsid w:val="002436DF"/>
    <w:rsid w:val="002442CD"/>
    <w:rsid w:val="0024431D"/>
    <w:rsid w:val="00245BB7"/>
    <w:rsid w:val="00247929"/>
    <w:rsid w:val="00247CF9"/>
    <w:rsid w:val="00247DCD"/>
    <w:rsid w:val="00252F89"/>
    <w:rsid w:val="0025396F"/>
    <w:rsid w:val="00253BCC"/>
    <w:rsid w:val="00253C3A"/>
    <w:rsid w:val="00254479"/>
    <w:rsid w:val="002573BC"/>
    <w:rsid w:val="002604A5"/>
    <w:rsid w:val="0026053B"/>
    <w:rsid w:val="002605D5"/>
    <w:rsid w:val="00263215"/>
    <w:rsid w:val="002637A3"/>
    <w:rsid w:val="002646EA"/>
    <w:rsid w:val="002651E7"/>
    <w:rsid w:val="00265D29"/>
    <w:rsid w:val="00266217"/>
    <w:rsid w:val="002678BE"/>
    <w:rsid w:val="00267B4D"/>
    <w:rsid w:val="00267C78"/>
    <w:rsid w:val="002707DE"/>
    <w:rsid w:val="00270D24"/>
    <w:rsid w:val="002727A5"/>
    <w:rsid w:val="00272C52"/>
    <w:rsid w:val="00274022"/>
    <w:rsid w:val="00275149"/>
    <w:rsid w:val="00275AF4"/>
    <w:rsid w:val="0027650D"/>
    <w:rsid w:val="00276564"/>
    <w:rsid w:val="00281947"/>
    <w:rsid w:val="0028321D"/>
    <w:rsid w:val="00283778"/>
    <w:rsid w:val="00284429"/>
    <w:rsid w:val="00284DEC"/>
    <w:rsid w:val="00285966"/>
    <w:rsid w:val="00285F85"/>
    <w:rsid w:val="0028792F"/>
    <w:rsid w:val="00290E82"/>
    <w:rsid w:val="002912E5"/>
    <w:rsid w:val="00293144"/>
    <w:rsid w:val="002938E0"/>
    <w:rsid w:val="00293E78"/>
    <w:rsid w:val="00294435"/>
    <w:rsid w:val="00295350"/>
    <w:rsid w:val="0029536E"/>
    <w:rsid w:val="00296FBE"/>
    <w:rsid w:val="002975A9"/>
    <w:rsid w:val="00297AFE"/>
    <w:rsid w:val="00297CD6"/>
    <w:rsid w:val="002A18AE"/>
    <w:rsid w:val="002A3C35"/>
    <w:rsid w:val="002A4E23"/>
    <w:rsid w:val="002B0B98"/>
    <w:rsid w:val="002B3D77"/>
    <w:rsid w:val="002B40D4"/>
    <w:rsid w:val="002B50C8"/>
    <w:rsid w:val="002B75BD"/>
    <w:rsid w:val="002C03DF"/>
    <w:rsid w:val="002C08B0"/>
    <w:rsid w:val="002C09FF"/>
    <w:rsid w:val="002C0B7D"/>
    <w:rsid w:val="002C4B0E"/>
    <w:rsid w:val="002D1B52"/>
    <w:rsid w:val="002D1F71"/>
    <w:rsid w:val="002D2088"/>
    <w:rsid w:val="002D2465"/>
    <w:rsid w:val="002D2F5B"/>
    <w:rsid w:val="002D37D5"/>
    <w:rsid w:val="002D3E64"/>
    <w:rsid w:val="002D420A"/>
    <w:rsid w:val="002D6AAE"/>
    <w:rsid w:val="002D792C"/>
    <w:rsid w:val="002D7AE5"/>
    <w:rsid w:val="002E017B"/>
    <w:rsid w:val="002E0C7E"/>
    <w:rsid w:val="002E1EE6"/>
    <w:rsid w:val="002E2093"/>
    <w:rsid w:val="002E364D"/>
    <w:rsid w:val="002E4491"/>
    <w:rsid w:val="002E4938"/>
    <w:rsid w:val="002F13F6"/>
    <w:rsid w:val="002F19BE"/>
    <w:rsid w:val="002F3BFE"/>
    <w:rsid w:val="002F402D"/>
    <w:rsid w:val="002F4CA8"/>
    <w:rsid w:val="002F5022"/>
    <w:rsid w:val="002F76EB"/>
    <w:rsid w:val="003000FC"/>
    <w:rsid w:val="003010FB"/>
    <w:rsid w:val="00301441"/>
    <w:rsid w:val="00301D4F"/>
    <w:rsid w:val="00303FAD"/>
    <w:rsid w:val="003040E1"/>
    <w:rsid w:val="00304964"/>
    <w:rsid w:val="00304CE0"/>
    <w:rsid w:val="00305109"/>
    <w:rsid w:val="00305679"/>
    <w:rsid w:val="00306973"/>
    <w:rsid w:val="00306DF7"/>
    <w:rsid w:val="003075C2"/>
    <w:rsid w:val="00310EC8"/>
    <w:rsid w:val="00314BE4"/>
    <w:rsid w:val="003150E5"/>
    <w:rsid w:val="00315DAA"/>
    <w:rsid w:val="00316936"/>
    <w:rsid w:val="00316B67"/>
    <w:rsid w:val="00317F3F"/>
    <w:rsid w:val="00320B63"/>
    <w:rsid w:val="0032436F"/>
    <w:rsid w:val="0032531C"/>
    <w:rsid w:val="00325C5B"/>
    <w:rsid w:val="003303E9"/>
    <w:rsid w:val="00330968"/>
    <w:rsid w:val="00330991"/>
    <w:rsid w:val="00334A5F"/>
    <w:rsid w:val="00335DA2"/>
    <w:rsid w:val="00335E82"/>
    <w:rsid w:val="00340B20"/>
    <w:rsid w:val="00343872"/>
    <w:rsid w:val="00344518"/>
    <w:rsid w:val="00344805"/>
    <w:rsid w:val="00345897"/>
    <w:rsid w:val="00345E01"/>
    <w:rsid w:val="003473A8"/>
    <w:rsid w:val="0034792A"/>
    <w:rsid w:val="0035118F"/>
    <w:rsid w:val="0035214A"/>
    <w:rsid w:val="003522FB"/>
    <w:rsid w:val="00352386"/>
    <w:rsid w:val="00354160"/>
    <w:rsid w:val="00354584"/>
    <w:rsid w:val="0035492D"/>
    <w:rsid w:val="00355F57"/>
    <w:rsid w:val="0035762C"/>
    <w:rsid w:val="00357A74"/>
    <w:rsid w:val="00360162"/>
    <w:rsid w:val="0036079A"/>
    <w:rsid w:val="00360BA7"/>
    <w:rsid w:val="00362D9F"/>
    <w:rsid w:val="0036399B"/>
    <w:rsid w:val="00364988"/>
    <w:rsid w:val="0036562C"/>
    <w:rsid w:val="00370349"/>
    <w:rsid w:val="00371643"/>
    <w:rsid w:val="00372385"/>
    <w:rsid w:val="003736AE"/>
    <w:rsid w:val="003819A9"/>
    <w:rsid w:val="00383740"/>
    <w:rsid w:val="003848B3"/>
    <w:rsid w:val="00384AFE"/>
    <w:rsid w:val="00386327"/>
    <w:rsid w:val="003867AF"/>
    <w:rsid w:val="00390790"/>
    <w:rsid w:val="00390B88"/>
    <w:rsid w:val="003927BB"/>
    <w:rsid w:val="0039298E"/>
    <w:rsid w:val="00394865"/>
    <w:rsid w:val="00394F15"/>
    <w:rsid w:val="003955EA"/>
    <w:rsid w:val="00396427"/>
    <w:rsid w:val="00396EAE"/>
    <w:rsid w:val="003A0D50"/>
    <w:rsid w:val="003A2F93"/>
    <w:rsid w:val="003A5D9F"/>
    <w:rsid w:val="003A6B50"/>
    <w:rsid w:val="003A7214"/>
    <w:rsid w:val="003A7591"/>
    <w:rsid w:val="003A7619"/>
    <w:rsid w:val="003B0C0C"/>
    <w:rsid w:val="003B0D13"/>
    <w:rsid w:val="003B1918"/>
    <w:rsid w:val="003B1B3E"/>
    <w:rsid w:val="003B3EF1"/>
    <w:rsid w:val="003B4A5E"/>
    <w:rsid w:val="003B4CC9"/>
    <w:rsid w:val="003B5EA7"/>
    <w:rsid w:val="003B5EC9"/>
    <w:rsid w:val="003C3E74"/>
    <w:rsid w:val="003C4062"/>
    <w:rsid w:val="003C7C9B"/>
    <w:rsid w:val="003C7DB9"/>
    <w:rsid w:val="003D2E8D"/>
    <w:rsid w:val="003D31F1"/>
    <w:rsid w:val="003D4DC1"/>
    <w:rsid w:val="003D4E41"/>
    <w:rsid w:val="003D5779"/>
    <w:rsid w:val="003D639A"/>
    <w:rsid w:val="003E1CB7"/>
    <w:rsid w:val="003E1F11"/>
    <w:rsid w:val="003E2932"/>
    <w:rsid w:val="003E3ABD"/>
    <w:rsid w:val="003F0FA2"/>
    <w:rsid w:val="003F22ED"/>
    <w:rsid w:val="003F3E07"/>
    <w:rsid w:val="003F5FA2"/>
    <w:rsid w:val="003F6C2C"/>
    <w:rsid w:val="00400591"/>
    <w:rsid w:val="00400918"/>
    <w:rsid w:val="00400922"/>
    <w:rsid w:val="00401D47"/>
    <w:rsid w:val="0040511C"/>
    <w:rsid w:val="004057C9"/>
    <w:rsid w:val="0040584F"/>
    <w:rsid w:val="00407CC7"/>
    <w:rsid w:val="00410A80"/>
    <w:rsid w:val="00410AE2"/>
    <w:rsid w:val="004129D1"/>
    <w:rsid w:val="0041694B"/>
    <w:rsid w:val="00420D51"/>
    <w:rsid w:val="00421707"/>
    <w:rsid w:val="0042196C"/>
    <w:rsid w:val="0042251A"/>
    <w:rsid w:val="00422925"/>
    <w:rsid w:val="00424CC1"/>
    <w:rsid w:val="004263B4"/>
    <w:rsid w:val="00430092"/>
    <w:rsid w:val="004307EC"/>
    <w:rsid w:val="004311D8"/>
    <w:rsid w:val="004314B7"/>
    <w:rsid w:val="00433E7A"/>
    <w:rsid w:val="00434581"/>
    <w:rsid w:val="00434CE2"/>
    <w:rsid w:val="0043604A"/>
    <w:rsid w:val="00436DC0"/>
    <w:rsid w:val="0043749C"/>
    <w:rsid w:val="00440E25"/>
    <w:rsid w:val="00442379"/>
    <w:rsid w:val="0044556D"/>
    <w:rsid w:val="004456D1"/>
    <w:rsid w:val="00450654"/>
    <w:rsid w:val="00450EE1"/>
    <w:rsid w:val="0045111C"/>
    <w:rsid w:val="00452474"/>
    <w:rsid w:val="004526DC"/>
    <w:rsid w:val="004526FF"/>
    <w:rsid w:val="0045332E"/>
    <w:rsid w:val="00453FAC"/>
    <w:rsid w:val="004543F6"/>
    <w:rsid w:val="0045447C"/>
    <w:rsid w:val="00457112"/>
    <w:rsid w:val="00457E0E"/>
    <w:rsid w:val="00462D55"/>
    <w:rsid w:val="0046361E"/>
    <w:rsid w:val="004655B3"/>
    <w:rsid w:val="00465A6B"/>
    <w:rsid w:val="00465AC8"/>
    <w:rsid w:val="00465B83"/>
    <w:rsid w:val="00466579"/>
    <w:rsid w:val="0046762A"/>
    <w:rsid w:val="004678B4"/>
    <w:rsid w:val="00470446"/>
    <w:rsid w:val="0047275B"/>
    <w:rsid w:val="00472FA1"/>
    <w:rsid w:val="00473103"/>
    <w:rsid w:val="004746A2"/>
    <w:rsid w:val="00476908"/>
    <w:rsid w:val="00480BCC"/>
    <w:rsid w:val="00482512"/>
    <w:rsid w:val="0048568D"/>
    <w:rsid w:val="00486B4C"/>
    <w:rsid w:val="00486B98"/>
    <w:rsid w:val="00487003"/>
    <w:rsid w:val="00487C87"/>
    <w:rsid w:val="004903F0"/>
    <w:rsid w:val="00490D4A"/>
    <w:rsid w:val="00491960"/>
    <w:rsid w:val="00491AE7"/>
    <w:rsid w:val="00492BEF"/>
    <w:rsid w:val="00494060"/>
    <w:rsid w:val="00494DBF"/>
    <w:rsid w:val="00494EB3"/>
    <w:rsid w:val="00495D7E"/>
    <w:rsid w:val="00497217"/>
    <w:rsid w:val="004A138A"/>
    <w:rsid w:val="004A18AB"/>
    <w:rsid w:val="004A4967"/>
    <w:rsid w:val="004B0622"/>
    <w:rsid w:val="004B0680"/>
    <w:rsid w:val="004B111B"/>
    <w:rsid w:val="004B3B65"/>
    <w:rsid w:val="004B4ACE"/>
    <w:rsid w:val="004B4E44"/>
    <w:rsid w:val="004C2574"/>
    <w:rsid w:val="004C4323"/>
    <w:rsid w:val="004C47D1"/>
    <w:rsid w:val="004C4FF2"/>
    <w:rsid w:val="004C6F47"/>
    <w:rsid w:val="004C7AF7"/>
    <w:rsid w:val="004D177B"/>
    <w:rsid w:val="004D2705"/>
    <w:rsid w:val="004D4785"/>
    <w:rsid w:val="004D4F7C"/>
    <w:rsid w:val="004D5F2B"/>
    <w:rsid w:val="004D628A"/>
    <w:rsid w:val="004D641D"/>
    <w:rsid w:val="004D7633"/>
    <w:rsid w:val="004E1439"/>
    <w:rsid w:val="004E17F5"/>
    <w:rsid w:val="004E34F9"/>
    <w:rsid w:val="004E44F9"/>
    <w:rsid w:val="004E4C00"/>
    <w:rsid w:val="004E7A58"/>
    <w:rsid w:val="004F29F3"/>
    <w:rsid w:val="004F49F0"/>
    <w:rsid w:val="004F57BB"/>
    <w:rsid w:val="004F6269"/>
    <w:rsid w:val="004F62B0"/>
    <w:rsid w:val="004F6DD8"/>
    <w:rsid w:val="00500E15"/>
    <w:rsid w:val="00501BB8"/>
    <w:rsid w:val="005040AD"/>
    <w:rsid w:val="00505C6D"/>
    <w:rsid w:val="005106C9"/>
    <w:rsid w:val="005115FE"/>
    <w:rsid w:val="00512689"/>
    <w:rsid w:val="00512743"/>
    <w:rsid w:val="00512B8C"/>
    <w:rsid w:val="00515250"/>
    <w:rsid w:val="0051681E"/>
    <w:rsid w:val="00516E9B"/>
    <w:rsid w:val="00516ECE"/>
    <w:rsid w:val="00517D24"/>
    <w:rsid w:val="00521EE6"/>
    <w:rsid w:val="00522C6F"/>
    <w:rsid w:val="0052309E"/>
    <w:rsid w:val="00523CC0"/>
    <w:rsid w:val="00523DF4"/>
    <w:rsid w:val="005256D8"/>
    <w:rsid w:val="00531428"/>
    <w:rsid w:val="00531AEA"/>
    <w:rsid w:val="00532045"/>
    <w:rsid w:val="005347C2"/>
    <w:rsid w:val="005355DA"/>
    <w:rsid w:val="00536644"/>
    <w:rsid w:val="0054027E"/>
    <w:rsid w:val="00543D9A"/>
    <w:rsid w:val="00544106"/>
    <w:rsid w:val="00544D28"/>
    <w:rsid w:val="00544D92"/>
    <w:rsid w:val="00546768"/>
    <w:rsid w:val="00547790"/>
    <w:rsid w:val="00550F71"/>
    <w:rsid w:val="00555DF9"/>
    <w:rsid w:val="00556A0D"/>
    <w:rsid w:val="00557410"/>
    <w:rsid w:val="00560C24"/>
    <w:rsid w:val="00561C12"/>
    <w:rsid w:val="005637FC"/>
    <w:rsid w:val="00565339"/>
    <w:rsid w:val="00570A4F"/>
    <w:rsid w:val="00570AD1"/>
    <w:rsid w:val="00570C34"/>
    <w:rsid w:val="005741F3"/>
    <w:rsid w:val="005741F8"/>
    <w:rsid w:val="00574601"/>
    <w:rsid w:val="00575EC6"/>
    <w:rsid w:val="005767E9"/>
    <w:rsid w:val="00577011"/>
    <w:rsid w:val="005770AD"/>
    <w:rsid w:val="00580927"/>
    <w:rsid w:val="0058170B"/>
    <w:rsid w:val="005822A1"/>
    <w:rsid w:val="005846BF"/>
    <w:rsid w:val="00585D07"/>
    <w:rsid w:val="00587154"/>
    <w:rsid w:val="00590455"/>
    <w:rsid w:val="005914A0"/>
    <w:rsid w:val="005926A7"/>
    <w:rsid w:val="0059287C"/>
    <w:rsid w:val="00594D9F"/>
    <w:rsid w:val="00595DFE"/>
    <w:rsid w:val="005A0273"/>
    <w:rsid w:val="005A1683"/>
    <w:rsid w:val="005A2B74"/>
    <w:rsid w:val="005B0476"/>
    <w:rsid w:val="005B0C28"/>
    <w:rsid w:val="005B1764"/>
    <w:rsid w:val="005B1C60"/>
    <w:rsid w:val="005B224C"/>
    <w:rsid w:val="005B533B"/>
    <w:rsid w:val="005B7E76"/>
    <w:rsid w:val="005C00B3"/>
    <w:rsid w:val="005C3BAE"/>
    <w:rsid w:val="005C45A2"/>
    <w:rsid w:val="005C5366"/>
    <w:rsid w:val="005C5D31"/>
    <w:rsid w:val="005C7E3C"/>
    <w:rsid w:val="005D0D5C"/>
    <w:rsid w:val="005D366E"/>
    <w:rsid w:val="005D48F0"/>
    <w:rsid w:val="005D6204"/>
    <w:rsid w:val="005D629B"/>
    <w:rsid w:val="005E099B"/>
    <w:rsid w:val="005E403E"/>
    <w:rsid w:val="005E53D2"/>
    <w:rsid w:val="005F3856"/>
    <w:rsid w:val="005F4347"/>
    <w:rsid w:val="005F54C2"/>
    <w:rsid w:val="005F5D59"/>
    <w:rsid w:val="005F6B65"/>
    <w:rsid w:val="005F74F7"/>
    <w:rsid w:val="00600BE5"/>
    <w:rsid w:val="0060158B"/>
    <w:rsid w:val="006018B6"/>
    <w:rsid w:val="00605F7B"/>
    <w:rsid w:val="0060664A"/>
    <w:rsid w:val="00607844"/>
    <w:rsid w:val="00610C4C"/>
    <w:rsid w:val="00614773"/>
    <w:rsid w:val="0061635F"/>
    <w:rsid w:val="00617164"/>
    <w:rsid w:val="00617401"/>
    <w:rsid w:val="006203D6"/>
    <w:rsid w:val="00620C6D"/>
    <w:rsid w:val="00621765"/>
    <w:rsid w:val="00622792"/>
    <w:rsid w:val="00622E02"/>
    <w:rsid w:val="00623761"/>
    <w:rsid w:val="006237A3"/>
    <w:rsid w:val="00623946"/>
    <w:rsid w:val="006267B9"/>
    <w:rsid w:val="00632CBD"/>
    <w:rsid w:val="0063321A"/>
    <w:rsid w:val="00641926"/>
    <w:rsid w:val="00642896"/>
    <w:rsid w:val="0064499B"/>
    <w:rsid w:val="00646CE3"/>
    <w:rsid w:val="006513B0"/>
    <w:rsid w:val="0065173C"/>
    <w:rsid w:val="00651A71"/>
    <w:rsid w:val="00651D71"/>
    <w:rsid w:val="00652F2C"/>
    <w:rsid w:val="00653738"/>
    <w:rsid w:val="00653A1C"/>
    <w:rsid w:val="0065745F"/>
    <w:rsid w:val="006600DF"/>
    <w:rsid w:val="0066119C"/>
    <w:rsid w:val="0066183F"/>
    <w:rsid w:val="006650CB"/>
    <w:rsid w:val="00665C98"/>
    <w:rsid w:val="00666555"/>
    <w:rsid w:val="00667982"/>
    <w:rsid w:val="00673462"/>
    <w:rsid w:val="00675980"/>
    <w:rsid w:val="006801B7"/>
    <w:rsid w:val="00680DCF"/>
    <w:rsid w:val="00680F37"/>
    <w:rsid w:val="00681204"/>
    <w:rsid w:val="00681CC0"/>
    <w:rsid w:val="00682075"/>
    <w:rsid w:val="00683A85"/>
    <w:rsid w:val="006861EC"/>
    <w:rsid w:val="006867BC"/>
    <w:rsid w:val="00687454"/>
    <w:rsid w:val="006937A7"/>
    <w:rsid w:val="00693DD3"/>
    <w:rsid w:val="00694402"/>
    <w:rsid w:val="00696A2F"/>
    <w:rsid w:val="006A003D"/>
    <w:rsid w:val="006A245A"/>
    <w:rsid w:val="006A2F7F"/>
    <w:rsid w:val="006A53FD"/>
    <w:rsid w:val="006A5718"/>
    <w:rsid w:val="006A671C"/>
    <w:rsid w:val="006A7379"/>
    <w:rsid w:val="006B2052"/>
    <w:rsid w:val="006B5182"/>
    <w:rsid w:val="006B600D"/>
    <w:rsid w:val="006B6023"/>
    <w:rsid w:val="006C2215"/>
    <w:rsid w:val="006C30A2"/>
    <w:rsid w:val="006C33B0"/>
    <w:rsid w:val="006C3CA0"/>
    <w:rsid w:val="006C4986"/>
    <w:rsid w:val="006C6056"/>
    <w:rsid w:val="006C60C1"/>
    <w:rsid w:val="006D0AB3"/>
    <w:rsid w:val="006D2338"/>
    <w:rsid w:val="006D5B2C"/>
    <w:rsid w:val="006D6CCF"/>
    <w:rsid w:val="006D6FF0"/>
    <w:rsid w:val="006D7238"/>
    <w:rsid w:val="006E0901"/>
    <w:rsid w:val="006E15C4"/>
    <w:rsid w:val="006E1DDF"/>
    <w:rsid w:val="006E2C78"/>
    <w:rsid w:val="006E2E2E"/>
    <w:rsid w:val="006E346E"/>
    <w:rsid w:val="006E3580"/>
    <w:rsid w:val="006E3D99"/>
    <w:rsid w:val="006E43B4"/>
    <w:rsid w:val="006E65F9"/>
    <w:rsid w:val="006E6ACF"/>
    <w:rsid w:val="006E7D45"/>
    <w:rsid w:val="006F07FB"/>
    <w:rsid w:val="006F27DF"/>
    <w:rsid w:val="006F3B52"/>
    <w:rsid w:val="006F594E"/>
    <w:rsid w:val="00700559"/>
    <w:rsid w:val="0070099B"/>
    <w:rsid w:val="00700D0B"/>
    <w:rsid w:val="00700D20"/>
    <w:rsid w:val="0070146E"/>
    <w:rsid w:val="007029D8"/>
    <w:rsid w:val="0070618C"/>
    <w:rsid w:val="00706E97"/>
    <w:rsid w:val="007077BD"/>
    <w:rsid w:val="00707C28"/>
    <w:rsid w:val="00710717"/>
    <w:rsid w:val="00710F84"/>
    <w:rsid w:val="00711D8F"/>
    <w:rsid w:val="00712411"/>
    <w:rsid w:val="0071254E"/>
    <w:rsid w:val="00712AAC"/>
    <w:rsid w:val="00713A2D"/>
    <w:rsid w:val="007158DD"/>
    <w:rsid w:val="0071794A"/>
    <w:rsid w:val="00720E3D"/>
    <w:rsid w:val="00722247"/>
    <w:rsid w:val="0072388E"/>
    <w:rsid w:val="00725965"/>
    <w:rsid w:val="0072689D"/>
    <w:rsid w:val="00727443"/>
    <w:rsid w:val="007274CD"/>
    <w:rsid w:val="007279E6"/>
    <w:rsid w:val="00727A19"/>
    <w:rsid w:val="007306D1"/>
    <w:rsid w:val="007310B8"/>
    <w:rsid w:val="0073382B"/>
    <w:rsid w:val="00733B13"/>
    <w:rsid w:val="0073527B"/>
    <w:rsid w:val="00740488"/>
    <w:rsid w:val="00740672"/>
    <w:rsid w:val="00742C46"/>
    <w:rsid w:val="007432F8"/>
    <w:rsid w:val="00743C4D"/>
    <w:rsid w:val="00743E13"/>
    <w:rsid w:val="00744FC9"/>
    <w:rsid w:val="00746BE3"/>
    <w:rsid w:val="00751246"/>
    <w:rsid w:val="00751DDE"/>
    <w:rsid w:val="00752CE6"/>
    <w:rsid w:val="00753AA5"/>
    <w:rsid w:val="00755571"/>
    <w:rsid w:val="007564D4"/>
    <w:rsid w:val="00757957"/>
    <w:rsid w:val="00763DE1"/>
    <w:rsid w:val="00764612"/>
    <w:rsid w:val="00764EF7"/>
    <w:rsid w:val="007663D3"/>
    <w:rsid w:val="00767F32"/>
    <w:rsid w:val="00773510"/>
    <w:rsid w:val="00775459"/>
    <w:rsid w:val="00780010"/>
    <w:rsid w:val="00780C4A"/>
    <w:rsid w:val="00781A33"/>
    <w:rsid w:val="00783C94"/>
    <w:rsid w:val="00784693"/>
    <w:rsid w:val="00784749"/>
    <w:rsid w:val="007848A6"/>
    <w:rsid w:val="00784B0C"/>
    <w:rsid w:val="00784B57"/>
    <w:rsid w:val="00785C9E"/>
    <w:rsid w:val="007863A6"/>
    <w:rsid w:val="00786D79"/>
    <w:rsid w:val="00790114"/>
    <w:rsid w:val="00792092"/>
    <w:rsid w:val="00794427"/>
    <w:rsid w:val="00794D43"/>
    <w:rsid w:val="00795B41"/>
    <w:rsid w:val="00796C59"/>
    <w:rsid w:val="007A0470"/>
    <w:rsid w:val="007A0C3B"/>
    <w:rsid w:val="007A4054"/>
    <w:rsid w:val="007A71BF"/>
    <w:rsid w:val="007A7EF7"/>
    <w:rsid w:val="007B05E8"/>
    <w:rsid w:val="007B1A7B"/>
    <w:rsid w:val="007B2D61"/>
    <w:rsid w:val="007B415A"/>
    <w:rsid w:val="007C14A6"/>
    <w:rsid w:val="007C1CA0"/>
    <w:rsid w:val="007C1E2F"/>
    <w:rsid w:val="007C3151"/>
    <w:rsid w:val="007C3544"/>
    <w:rsid w:val="007C3EC0"/>
    <w:rsid w:val="007C406A"/>
    <w:rsid w:val="007C427F"/>
    <w:rsid w:val="007C5BDA"/>
    <w:rsid w:val="007C65E9"/>
    <w:rsid w:val="007D0733"/>
    <w:rsid w:val="007D08C7"/>
    <w:rsid w:val="007D1020"/>
    <w:rsid w:val="007D1A21"/>
    <w:rsid w:val="007D1FEB"/>
    <w:rsid w:val="007D272E"/>
    <w:rsid w:val="007D2EDD"/>
    <w:rsid w:val="007D451C"/>
    <w:rsid w:val="007D48CA"/>
    <w:rsid w:val="007D4A09"/>
    <w:rsid w:val="007D4F8E"/>
    <w:rsid w:val="007D707C"/>
    <w:rsid w:val="007E0004"/>
    <w:rsid w:val="007E17AC"/>
    <w:rsid w:val="007E1DCB"/>
    <w:rsid w:val="007E2758"/>
    <w:rsid w:val="007E2CC0"/>
    <w:rsid w:val="007E3B6D"/>
    <w:rsid w:val="007E3C8C"/>
    <w:rsid w:val="007E6555"/>
    <w:rsid w:val="007E7E9E"/>
    <w:rsid w:val="007F1192"/>
    <w:rsid w:val="007F1B68"/>
    <w:rsid w:val="007F1ED3"/>
    <w:rsid w:val="007F20E8"/>
    <w:rsid w:val="007F2D5C"/>
    <w:rsid w:val="007F3983"/>
    <w:rsid w:val="007F41FD"/>
    <w:rsid w:val="007F6414"/>
    <w:rsid w:val="007F6CEA"/>
    <w:rsid w:val="00802D7C"/>
    <w:rsid w:val="0080355D"/>
    <w:rsid w:val="008042EF"/>
    <w:rsid w:val="00805371"/>
    <w:rsid w:val="008062AE"/>
    <w:rsid w:val="008121DC"/>
    <w:rsid w:val="00812FD6"/>
    <w:rsid w:val="00813414"/>
    <w:rsid w:val="00814874"/>
    <w:rsid w:val="0081599A"/>
    <w:rsid w:val="00816D67"/>
    <w:rsid w:val="008222F1"/>
    <w:rsid w:val="008227C9"/>
    <w:rsid w:val="00823698"/>
    <w:rsid w:val="00824FAC"/>
    <w:rsid w:val="008250A1"/>
    <w:rsid w:val="00825CD6"/>
    <w:rsid w:val="0082757E"/>
    <w:rsid w:val="008318FF"/>
    <w:rsid w:val="0083244B"/>
    <w:rsid w:val="00832ABB"/>
    <w:rsid w:val="00834FA3"/>
    <w:rsid w:val="008355D7"/>
    <w:rsid w:val="00835CE6"/>
    <w:rsid w:val="00835EE1"/>
    <w:rsid w:val="008376B7"/>
    <w:rsid w:val="00840244"/>
    <w:rsid w:val="00841C9A"/>
    <w:rsid w:val="00841DF8"/>
    <w:rsid w:val="00845D48"/>
    <w:rsid w:val="0084632E"/>
    <w:rsid w:val="00846D2C"/>
    <w:rsid w:val="008516CD"/>
    <w:rsid w:val="00851879"/>
    <w:rsid w:val="008523DA"/>
    <w:rsid w:val="00854DA2"/>
    <w:rsid w:val="00856349"/>
    <w:rsid w:val="00856399"/>
    <w:rsid w:val="0086261F"/>
    <w:rsid w:val="008626BF"/>
    <w:rsid w:val="00862BA6"/>
    <w:rsid w:val="00862C95"/>
    <w:rsid w:val="0086492D"/>
    <w:rsid w:val="00866D45"/>
    <w:rsid w:val="00871253"/>
    <w:rsid w:val="00872232"/>
    <w:rsid w:val="00872B60"/>
    <w:rsid w:val="00872E52"/>
    <w:rsid w:val="00873C32"/>
    <w:rsid w:val="00875EFF"/>
    <w:rsid w:val="00876140"/>
    <w:rsid w:val="008768BA"/>
    <w:rsid w:val="00877670"/>
    <w:rsid w:val="00880DC4"/>
    <w:rsid w:val="00880E67"/>
    <w:rsid w:val="008822CB"/>
    <w:rsid w:val="00882981"/>
    <w:rsid w:val="00884ACE"/>
    <w:rsid w:val="00885E31"/>
    <w:rsid w:val="00886010"/>
    <w:rsid w:val="00887E91"/>
    <w:rsid w:val="00892F53"/>
    <w:rsid w:val="0089470B"/>
    <w:rsid w:val="008978BD"/>
    <w:rsid w:val="008B2F0C"/>
    <w:rsid w:val="008B338D"/>
    <w:rsid w:val="008B3869"/>
    <w:rsid w:val="008B535A"/>
    <w:rsid w:val="008B69D1"/>
    <w:rsid w:val="008C2C24"/>
    <w:rsid w:val="008C6DAA"/>
    <w:rsid w:val="008D1A32"/>
    <w:rsid w:val="008D290C"/>
    <w:rsid w:val="008D41DE"/>
    <w:rsid w:val="008D565C"/>
    <w:rsid w:val="008D5F6D"/>
    <w:rsid w:val="008D60EC"/>
    <w:rsid w:val="008E12B8"/>
    <w:rsid w:val="008E174C"/>
    <w:rsid w:val="008E2177"/>
    <w:rsid w:val="008E3A89"/>
    <w:rsid w:val="008E6228"/>
    <w:rsid w:val="008E7D87"/>
    <w:rsid w:val="008F004B"/>
    <w:rsid w:val="008F05AA"/>
    <w:rsid w:val="008F0CAC"/>
    <w:rsid w:val="008F2899"/>
    <w:rsid w:val="008F2FA2"/>
    <w:rsid w:val="008F30D0"/>
    <w:rsid w:val="008F47C3"/>
    <w:rsid w:val="00900750"/>
    <w:rsid w:val="00902180"/>
    <w:rsid w:val="00902208"/>
    <w:rsid w:val="009025A7"/>
    <w:rsid w:val="00902952"/>
    <w:rsid w:val="0090311C"/>
    <w:rsid w:val="00904B5D"/>
    <w:rsid w:val="0091130F"/>
    <w:rsid w:val="009114C8"/>
    <w:rsid w:val="009120AD"/>
    <w:rsid w:val="0091374F"/>
    <w:rsid w:val="00914C57"/>
    <w:rsid w:val="0091693E"/>
    <w:rsid w:val="00916975"/>
    <w:rsid w:val="00916F8D"/>
    <w:rsid w:val="0091709A"/>
    <w:rsid w:val="009250AA"/>
    <w:rsid w:val="009306ED"/>
    <w:rsid w:val="00930AC0"/>
    <w:rsid w:val="009314B3"/>
    <w:rsid w:val="00933776"/>
    <w:rsid w:val="009369BF"/>
    <w:rsid w:val="009373D3"/>
    <w:rsid w:val="00941853"/>
    <w:rsid w:val="00941CAA"/>
    <w:rsid w:val="00943A9E"/>
    <w:rsid w:val="00944D0B"/>
    <w:rsid w:val="00944FE0"/>
    <w:rsid w:val="00946AE0"/>
    <w:rsid w:val="009520AD"/>
    <w:rsid w:val="00953505"/>
    <w:rsid w:val="00954E19"/>
    <w:rsid w:val="00955053"/>
    <w:rsid w:val="00956E63"/>
    <w:rsid w:val="009571B9"/>
    <w:rsid w:val="00957317"/>
    <w:rsid w:val="009576FE"/>
    <w:rsid w:val="00960916"/>
    <w:rsid w:val="00960D0B"/>
    <w:rsid w:val="009656DA"/>
    <w:rsid w:val="00965914"/>
    <w:rsid w:val="00965AE7"/>
    <w:rsid w:val="0096730C"/>
    <w:rsid w:val="00967495"/>
    <w:rsid w:val="0096756F"/>
    <w:rsid w:val="00970334"/>
    <w:rsid w:val="009726C7"/>
    <w:rsid w:val="00972FA0"/>
    <w:rsid w:val="0097395C"/>
    <w:rsid w:val="00974248"/>
    <w:rsid w:val="0097474C"/>
    <w:rsid w:val="00974CE3"/>
    <w:rsid w:val="00977BD4"/>
    <w:rsid w:val="009813F8"/>
    <w:rsid w:val="009814D7"/>
    <w:rsid w:val="00981A0E"/>
    <w:rsid w:val="009821C0"/>
    <w:rsid w:val="009834A7"/>
    <w:rsid w:val="00983FA5"/>
    <w:rsid w:val="00984735"/>
    <w:rsid w:val="009869F6"/>
    <w:rsid w:val="009878CA"/>
    <w:rsid w:val="009925B9"/>
    <w:rsid w:val="00997AE5"/>
    <w:rsid w:val="009A008E"/>
    <w:rsid w:val="009A102B"/>
    <w:rsid w:val="009A1690"/>
    <w:rsid w:val="009A17C9"/>
    <w:rsid w:val="009A4531"/>
    <w:rsid w:val="009A6F72"/>
    <w:rsid w:val="009B0644"/>
    <w:rsid w:val="009B26DD"/>
    <w:rsid w:val="009B3F98"/>
    <w:rsid w:val="009B4626"/>
    <w:rsid w:val="009B4B09"/>
    <w:rsid w:val="009B663D"/>
    <w:rsid w:val="009B71BC"/>
    <w:rsid w:val="009C09AA"/>
    <w:rsid w:val="009C0B07"/>
    <w:rsid w:val="009C134C"/>
    <w:rsid w:val="009C3130"/>
    <w:rsid w:val="009C46FA"/>
    <w:rsid w:val="009C574F"/>
    <w:rsid w:val="009C74E5"/>
    <w:rsid w:val="009C7853"/>
    <w:rsid w:val="009C7E4C"/>
    <w:rsid w:val="009D0776"/>
    <w:rsid w:val="009D0A31"/>
    <w:rsid w:val="009D2270"/>
    <w:rsid w:val="009D5DB1"/>
    <w:rsid w:val="009D64F9"/>
    <w:rsid w:val="009E2A58"/>
    <w:rsid w:val="009E5FAE"/>
    <w:rsid w:val="009E724B"/>
    <w:rsid w:val="009E7736"/>
    <w:rsid w:val="009E78F3"/>
    <w:rsid w:val="009F0BC5"/>
    <w:rsid w:val="009F1811"/>
    <w:rsid w:val="009F1C9E"/>
    <w:rsid w:val="009F3EC8"/>
    <w:rsid w:val="009F5376"/>
    <w:rsid w:val="009F58B2"/>
    <w:rsid w:val="009F5A42"/>
    <w:rsid w:val="009F6067"/>
    <w:rsid w:val="009F66D7"/>
    <w:rsid w:val="009F6C61"/>
    <w:rsid w:val="00A00029"/>
    <w:rsid w:val="00A00B8E"/>
    <w:rsid w:val="00A036EB"/>
    <w:rsid w:val="00A03EEF"/>
    <w:rsid w:val="00A03F05"/>
    <w:rsid w:val="00A03FCD"/>
    <w:rsid w:val="00A04028"/>
    <w:rsid w:val="00A048DA"/>
    <w:rsid w:val="00A04C0D"/>
    <w:rsid w:val="00A05C60"/>
    <w:rsid w:val="00A072A7"/>
    <w:rsid w:val="00A103AD"/>
    <w:rsid w:val="00A10A97"/>
    <w:rsid w:val="00A11F02"/>
    <w:rsid w:val="00A12D3C"/>
    <w:rsid w:val="00A12DA0"/>
    <w:rsid w:val="00A1332A"/>
    <w:rsid w:val="00A14A01"/>
    <w:rsid w:val="00A163FB"/>
    <w:rsid w:val="00A20C1C"/>
    <w:rsid w:val="00A20CDB"/>
    <w:rsid w:val="00A21F3B"/>
    <w:rsid w:val="00A2632B"/>
    <w:rsid w:val="00A3070F"/>
    <w:rsid w:val="00A31457"/>
    <w:rsid w:val="00A31688"/>
    <w:rsid w:val="00A322AD"/>
    <w:rsid w:val="00A324F9"/>
    <w:rsid w:val="00A32E20"/>
    <w:rsid w:val="00A3588A"/>
    <w:rsid w:val="00A379C6"/>
    <w:rsid w:val="00A407BF"/>
    <w:rsid w:val="00A409D8"/>
    <w:rsid w:val="00A4272A"/>
    <w:rsid w:val="00A427B2"/>
    <w:rsid w:val="00A42AEA"/>
    <w:rsid w:val="00A4309A"/>
    <w:rsid w:val="00A4627C"/>
    <w:rsid w:val="00A51ADC"/>
    <w:rsid w:val="00A52E8B"/>
    <w:rsid w:val="00A55BD4"/>
    <w:rsid w:val="00A5667C"/>
    <w:rsid w:val="00A566AB"/>
    <w:rsid w:val="00A56B7E"/>
    <w:rsid w:val="00A574A0"/>
    <w:rsid w:val="00A57A0F"/>
    <w:rsid w:val="00A60DE8"/>
    <w:rsid w:val="00A62E8E"/>
    <w:rsid w:val="00A636DD"/>
    <w:rsid w:val="00A64825"/>
    <w:rsid w:val="00A6555B"/>
    <w:rsid w:val="00A66E5F"/>
    <w:rsid w:val="00A67C30"/>
    <w:rsid w:val="00A70062"/>
    <w:rsid w:val="00A743A3"/>
    <w:rsid w:val="00A748E0"/>
    <w:rsid w:val="00A75472"/>
    <w:rsid w:val="00A760E0"/>
    <w:rsid w:val="00A77591"/>
    <w:rsid w:val="00A775FB"/>
    <w:rsid w:val="00A82EF3"/>
    <w:rsid w:val="00A8400E"/>
    <w:rsid w:val="00A86FE1"/>
    <w:rsid w:val="00A87877"/>
    <w:rsid w:val="00A910E0"/>
    <w:rsid w:val="00A91E43"/>
    <w:rsid w:val="00A91F5F"/>
    <w:rsid w:val="00A92561"/>
    <w:rsid w:val="00A92605"/>
    <w:rsid w:val="00A93877"/>
    <w:rsid w:val="00A94C9A"/>
    <w:rsid w:val="00A9630F"/>
    <w:rsid w:val="00AA0581"/>
    <w:rsid w:val="00AA3263"/>
    <w:rsid w:val="00AA3B03"/>
    <w:rsid w:val="00AA3B93"/>
    <w:rsid w:val="00AA48D6"/>
    <w:rsid w:val="00AA4ADD"/>
    <w:rsid w:val="00AA5ACD"/>
    <w:rsid w:val="00AA6B68"/>
    <w:rsid w:val="00AA6E9D"/>
    <w:rsid w:val="00AA72DD"/>
    <w:rsid w:val="00AA75B0"/>
    <w:rsid w:val="00AB0E37"/>
    <w:rsid w:val="00AB182B"/>
    <w:rsid w:val="00AB228C"/>
    <w:rsid w:val="00AB256D"/>
    <w:rsid w:val="00AB6733"/>
    <w:rsid w:val="00AB6834"/>
    <w:rsid w:val="00AB7742"/>
    <w:rsid w:val="00AC0F73"/>
    <w:rsid w:val="00AC5836"/>
    <w:rsid w:val="00AC5E7D"/>
    <w:rsid w:val="00AC613B"/>
    <w:rsid w:val="00AD033E"/>
    <w:rsid w:val="00AD1976"/>
    <w:rsid w:val="00AD29B8"/>
    <w:rsid w:val="00AD4057"/>
    <w:rsid w:val="00AD5357"/>
    <w:rsid w:val="00AD5604"/>
    <w:rsid w:val="00AD677A"/>
    <w:rsid w:val="00AE1194"/>
    <w:rsid w:val="00AE442F"/>
    <w:rsid w:val="00AE50D4"/>
    <w:rsid w:val="00AE60C3"/>
    <w:rsid w:val="00AF0B50"/>
    <w:rsid w:val="00AF0F50"/>
    <w:rsid w:val="00AF150B"/>
    <w:rsid w:val="00AF3F61"/>
    <w:rsid w:val="00AF657A"/>
    <w:rsid w:val="00AF7A32"/>
    <w:rsid w:val="00AF7C31"/>
    <w:rsid w:val="00B01474"/>
    <w:rsid w:val="00B02473"/>
    <w:rsid w:val="00B05C86"/>
    <w:rsid w:val="00B0659B"/>
    <w:rsid w:val="00B07B1F"/>
    <w:rsid w:val="00B11811"/>
    <w:rsid w:val="00B13E28"/>
    <w:rsid w:val="00B14F36"/>
    <w:rsid w:val="00B1698A"/>
    <w:rsid w:val="00B172B3"/>
    <w:rsid w:val="00B23AB8"/>
    <w:rsid w:val="00B26446"/>
    <w:rsid w:val="00B3212C"/>
    <w:rsid w:val="00B32A11"/>
    <w:rsid w:val="00B35385"/>
    <w:rsid w:val="00B36008"/>
    <w:rsid w:val="00B37D7F"/>
    <w:rsid w:val="00B41158"/>
    <w:rsid w:val="00B41206"/>
    <w:rsid w:val="00B41221"/>
    <w:rsid w:val="00B4282E"/>
    <w:rsid w:val="00B43DA7"/>
    <w:rsid w:val="00B44169"/>
    <w:rsid w:val="00B44363"/>
    <w:rsid w:val="00B44CC8"/>
    <w:rsid w:val="00B4584E"/>
    <w:rsid w:val="00B5028C"/>
    <w:rsid w:val="00B50980"/>
    <w:rsid w:val="00B510D5"/>
    <w:rsid w:val="00B541D3"/>
    <w:rsid w:val="00B54B93"/>
    <w:rsid w:val="00B55366"/>
    <w:rsid w:val="00B554CF"/>
    <w:rsid w:val="00B55A41"/>
    <w:rsid w:val="00B60385"/>
    <w:rsid w:val="00B62824"/>
    <w:rsid w:val="00B63420"/>
    <w:rsid w:val="00B64CA2"/>
    <w:rsid w:val="00B6592C"/>
    <w:rsid w:val="00B65FDD"/>
    <w:rsid w:val="00B747BD"/>
    <w:rsid w:val="00B74B6E"/>
    <w:rsid w:val="00B76D90"/>
    <w:rsid w:val="00B77478"/>
    <w:rsid w:val="00B80981"/>
    <w:rsid w:val="00B80A4B"/>
    <w:rsid w:val="00B82720"/>
    <w:rsid w:val="00B828E4"/>
    <w:rsid w:val="00B83A84"/>
    <w:rsid w:val="00B84577"/>
    <w:rsid w:val="00B855DB"/>
    <w:rsid w:val="00B87E93"/>
    <w:rsid w:val="00B906C9"/>
    <w:rsid w:val="00B94288"/>
    <w:rsid w:val="00B9454E"/>
    <w:rsid w:val="00B96C8B"/>
    <w:rsid w:val="00BA13AD"/>
    <w:rsid w:val="00BA168C"/>
    <w:rsid w:val="00BA2304"/>
    <w:rsid w:val="00BA2505"/>
    <w:rsid w:val="00BA39EB"/>
    <w:rsid w:val="00BA7A2D"/>
    <w:rsid w:val="00BB20B2"/>
    <w:rsid w:val="00BB46F7"/>
    <w:rsid w:val="00BB7BB8"/>
    <w:rsid w:val="00BB7CD5"/>
    <w:rsid w:val="00BC342A"/>
    <w:rsid w:val="00BC37FC"/>
    <w:rsid w:val="00BC3AD3"/>
    <w:rsid w:val="00BC48CF"/>
    <w:rsid w:val="00BC557C"/>
    <w:rsid w:val="00BD03EF"/>
    <w:rsid w:val="00BD07B0"/>
    <w:rsid w:val="00BD26A9"/>
    <w:rsid w:val="00BD2BA3"/>
    <w:rsid w:val="00BD2EDC"/>
    <w:rsid w:val="00BD3549"/>
    <w:rsid w:val="00BD7035"/>
    <w:rsid w:val="00BD7348"/>
    <w:rsid w:val="00BD74DB"/>
    <w:rsid w:val="00BD766A"/>
    <w:rsid w:val="00BD7E05"/>
    <w:rsid w:val="00BE01F2"/>
    <w:rsid w:val="00BE0A89"/>
    <w:rsid w:val="00BE14BD"/>
    <w:rsid w:val="00BE26D8"/>
    <w:rsid w:val="00BE29D1"/>
    <w:rsid w:val="00BE3A21"/>
    <w:rsid w:val="00BE3BC2"/>
    <w:rsid w:val="00BE4A12"/>
    <w:rsid w:val="00BE4E86"/>
    <w:rsid w:val="00BE71BC"/>
    <w:rsid w:val="00BF0FB5"/>
    <w:rsid w:val="00BF189C"/>
    <w:rsid w:val="00BF27F3"/>
    <w:rsid w:val="00BF4067"/>
    <w:rsid w:val="00BF4445"/>
    <w:rsid w:val="00BF4621"/>
    <w:rsid w:val="00BF4B2A"/>
    <w:rsid w:val="00C010A4"/>
    <w:rsid w:val="00C0234B"/>
    <w:rsid w:val="00C027EF"/>
    <w:rsid w:val="00C030F0"/>
    <w:rsid w:val="00C05B1A"/>
    <w:rsid w:val="00C065AC"/>
    <w:rsid w:val="00C0669A"/>
    <w:rsid w:val="00C078F5"/>
    <w:rsid w:val="00C07C38"/>
    <w:rsid w:val="00C1141A"/>
    <w:rsid w:val="00C13835"/>
    <w:rsid w:val="00C147E0"/>
    <w:rsid w:val="00C15157"/>
    <w:rsid w:val="00C17082"/>
    <w:rsid w:val="00C21606"/>
    <w:rsid w:val="00C22BB4"/>
    <w:rsid w:val="00C23B6F"/>
    <w:rsid w:val="00C23F87"/>
    <w:rsid w:val="00C2756C"/>
    <w:rsid w:val="00C27E77"/>
    <w:rsid w:val="00C3018E"/>
    <w:rsid w:val="00C316F0"/>
    <w:rsid w:val="00C31FCF"/>
    <w:rsid w:val="00C34E69"/>
    <w:rsid w:val="00C412BA"/>
    <w:rsid w:val="00C41444"/>
    <w:rsid w:val="00C44FE6"/>
    <w:rsid w:val="00C455FC"/>
    <w:rsid w:val="00C50829"/>
    <w:rsid w:val="00C52256"/>
    <w:rsid w:val="00C527A7"/>
    <w:rsid w:val="00C54C99"/>
    <w:rsid w:val="00C56CDA"/>
    <w:rsid w:val="00C5799E"/>
    <w:rsid w:val="00C57BE7"/>
    <w:rsid w:val="00C64927"/>
    <w:rsid w:val="00C66A13"/>
    <w:rsid w:val="00C679BB"/>
    <w:rsid w:val="00C67F4E"/>
    <w:rsid w:val="00C73789"/>
    <w:rsid w:val="00C74FCF"/>
    <w:rsid w:val="00C7654B"/>
    <w:rsid w:val="00C80FBC"/>
    <w:rsid w:val="00C81A3B"/>
    <w:rsid w:val="00C83E1E"/>
    <w:rsid w:val="00C847AA"/>
    <w:rsid w:val="00C8764F"/>
    <w:rsid w:val="00C87CA2"/>
    <w:rsid w:val="00C901CD"/>
    <w:rsid w:val="00C90E78"/>
    <w:rsid w:val="00C93687"/>
    <w:rsid w:val="00C9478B"/>
    <w:rsid w:val="00C95DAB"/>
    <w:rsid w:val="00CA2257"/>
    <w:rsid w:val="00CA37A9"/>
    <w:rsid w:val="00CA4797"/>
    <w:rsid w:val="00CA4874"/>
    <w:rsid w:val="00CA4AE0"/>
    <w:rsid w:val="00CA6005"/>
    <w:rsid w:val="00CA6604"/>
    <w:rsid w:val="00CA72D0"/>
    <w:rsid w:val="00CB06CB"/>
    <w:rsid w:val="00CB0D33"/>
    <w:rsid w:val="00CB0DF3"/>
    <w:rsid w:val="00CB0E7C"/>
    <w:rsid w:val="00CB10C9"/>
    <w:rsid w:val="00CB3147"/>
    <w:rsid w:val="00CB76A9"/>
    <w:rsid w:val="00CB7A45"/>
    <w:rsid w:val="00CC05E2"/>
    <w:rsid w:val="00CC076C"/>
    <w:rsid w:val="00CC154C"/>
    <w:rsid w:val="00CC3C59"/>
    <w:rsid w:val="00CC3C7D"/>
    <w:rsid w:val="00CC497E"/>
    <w:rsid w:val="00CC6211"/>
    <w:rsid w:val="00CC6DD9"/>
    <w:rsid w:val="00CD3287"/>
    <w:rsid w:val="00CD3D35"/>
    <w:rsid w:val="00CD438C"/>
    <w:rsid w:val="00CD4B6A"/>
    <w:rsid w:val="00CD5789"/>
    <w:rsid w:val="00CE1A16"/>
    <w:rsid w:val="00CE2F63"/>
    <w:rsid w:val="00CE3868"/>
    <w:rsid w:val="00CE481E"/>
    <w:rsid w:val="00CE4FF8"/>
    <w:rsid w:val="00CE5543"/>
    <w:rsid w:val="00CE6A9D"/>
    <w:rsid w:val="00CE6D67"/>
    <w:rsid w:val="00CE7995"/>
    <w:rsid w:val="00CF076F"/>
    <w:rsid w:val="00CF20ED"/>
    <w:rsid w:val="00CF244A"/>
    <w:rsid w:val="00CF24B2"/>
    <w:rsid w:val="00CF2EDD"/>
    <w:rsid w:val="00CF315B"/>
    <w:rsid w:val="00CF37D7"/>
    <w:rsid w:val="00CF3B0A"/>
    <w:rsid w:val="00CF47C0"/>
    <w:rsid w:val="00CF4A53"/>
    <w:rsid w:val="00CF72DA"/>
    <w:rsid w:val="00CF742D"/>
    <w:rsid w:val="00D017B5"/>
    <w:rsid w:val="00D018D9"/>
    <w:rsid w:val="00D0393F"/>
    <w:rsid w:val="00D03CED"/>
    <w:rsid w:val="00D05365"/>
    <w:rsid w:val="00D06121"/>
    <w:rsid w:val="00D06C3D"/>
    <w:rsid w:val="00D06CC2"/>
    <w:rsid w:val="00D07236"/>
    <w:rsid w:val="00D078BC"/>
    <w:rsid w:val="00D07BB3"/>
    <w:rsid w:val="00D1020E"/>
    <w:rsid w:val="00D10BFB"/>
    <w:rsid w:val="00D10DCA"/>
    <w:rsid w:val="00D1300A"/>
    <w:rsid w:val="00D15416"/>
    <w:rsid w:val="00D15C1F"/>
    <w:rsid w:val="00D162EE"/>
    <w:rsid w:val="00D16FBC"/>
    <w:rsid w:val="00D17E13"/>
    <w:rsid w:val="00D20BDD"/>
    <w:rsid w:val="00D23FF0"/>
    <w:rsid w:val="00D260AA"/>
    <w:rsid w:val="00D30835"/>
    <w:rsid w:val="00D315D3"/>
    <w:rsid w:val="00D31DEE"/>
    <w:rsid w:val="00D3246C"/>
    <w:rsid w:val="00D32492"/>
    <w:rsid w:val="00D32717"/>
    <w:rsid w:val="00D32BD4"/>
    <w:rsid w:val="00D33EBE"/>
    <w:rsid w:val="00D44214"/>
    <w:rsid w:val="00D51BDF"/>
    <w:rsid w:val="00D5203B"/>
    <w:rsid w:val="00D5289E"/>
    <w:rsid w:val="00D536B8"/>
    <w:rsid w:val="00D54361"/>
    <w:rsid w:val="00D54A50"/>
    <w:rsid w:val="00D55243"/>
    <w:rsid w:val="00D559F9"/>
    <w:rsid w:val="00D55F39"/>
    <w:rsid w:val="00D56CE9"/>
    <w:rsid w:val="00D621EE"/>
    <w:rsid w:val="00D635B2"/>
    <w:rsid w:val="00D6411A"/>
    <w:rsid w:val="00D645CC"/>
    <w:rsid w:val="00D64808"/>
    <w:rsid w:val="00D65C49"/>
    <w:rsid w:val="00D726CD"/>
    <w:rsid w:val="00D72A96"/>
    <w:rsid w:val="00D73952"/>
    <w:rsid w:val="00D73C44"/>
    <w:rsid w:val="00D7518A"/>
    <w:rsid w:val="00D76140"/>
    <w:rsid w:val="00D8071A"/>
    <w:rsid w:val="00D8077F"/>
    <w:rsid w:val="00D809A3"/>
    <w:rsid w:val="00D80D8A"/>
    <w:rsid w:val="00D83517"/>
    <w:rsid w:val="00D847BE"/>
    <w:rsid w:val="00D85034"/>
    <w:rsid w:val="00D85C3F"/>
    <w:rsid w:val="00D87BBE"/>
    <w:rsid w:val="00D90A79"/>
    <w:rsid w:val="00D90CF4"/>
    <w:rsid w:val="00D91A42"/>
    <w:rsid w:val="00D92CD5"/>
    <w:rsid w:val="00D957E7"/>
    <w:rsid w:val="00D962FC"/>
    <w:rsid w:val="00D969F6"/>
    <w:rsid w:val="00D9708D"/>
    <w:rsid w:val="00D97593"/>
    <w:rsid w:val="00DA0401"/>
    <w:rsid w:val="00DA05D6"/>
    <w:rsid w:val="00DA279C"/>
    <w:rsid w:val="00DA462E"/>
    <w:rsid w:val="00DA6B06"/>
    <w:rsid w:val="00DA791E"/>
    <w:rsid w:val="00DB1208"/>
    <w:rsid w:val="00DB3676"/>
    <w:rsid w:val="00DB53F9"/>
    <w:rsid w:val="00DB7C6C"/>
    <w:rsid w:val="00DC11CA"/>
    <w:rsid w:val="00DC1D35"/>
    <w:rsid w:val="00DC5263"/>
    <w:rsid w:val="00DC68E7"/>
    <w:rsid w:val="00DD1E80"/>
    <w:rsid w:val="00DD4598"/>
    <w:rsid w:val="00DD471A"/>
    <w:rsid w:val="00DD54C0"/>
    <w:rsid w:val="00DD5899"/>
    <w:rsid w:val="00DD6198"/>
    <w:rsid w:val="00DD74A0"/>
    <w:rsid w:val="00DD7603"/>
    <w:rsid w:val="00DD79C5"/>
    <w:rsid w:val="00DD7C77"/>
    <w:rsid w:val="00DD7DEB"/>
    <w:rsid w:val="00DE0387"/>
    <w:rsid w:val="00DE0E66"/>
    <w:rsid w:val="00DE1D72"/>
    <w:rsid w:val="00DE20F0"/>
    <w:rsid w:val="00DE2131"/>
    <w:rsid w:val="00DE2E07"/>
    <w:rsid w:val="00DE2E5F"/>
    <w:rsid w:val="00DE4ED0"/>
    <w:rsid w:val="00DE50A3"/>
    <w:rsid w:val="00DE5102"/>
    <w:rsid w:val="00DE5315"/>
    <w:rsid w:val="00DE61DB"/>
    <w:rsid w:val="00DE76FB"/>
    <w:rsid w:val="00DE79B4"/>
    <w:rsid w:val="00DF104E"/>
    <w:rsid w:val="00DF2F0C"/>
    <w:rsid w:val="00DF54A7"/>
    <w:rsid w:val="00DF5B3E"/>
    <w:rsid w:val="00DF770C"/>
    <w:rsid w:val="00E00026"/>
    <w:rsid w:val="00E00DCC"/>
    <w:rsid w:val="00E00E3F"/>
    <w:rsid w:val="00E01FB8"/>
    <w:rsid w:val="00E05477"/>
    <w:rsid w:val="00E0607F"/>
    <w:rsid w:val="00E104A6"/>
    <w:rsid w:val="00E118C5"/>
    <w:rsid w:val="00E13772"/>
    <w:rsid w:val="00E13AF0"/>
    <w:rsid w:val="00E14A45"/>
    <w:rsid w:val="00E200DF"/>
    <w:rsid w:val="00E20545"/>
    <w:rsid w:val="00E21334"/>
    <w:rsid w:val="00E219AF"/>
    <w:rsid w:val="00E220F6"/>
    <w:rsid w:val="00E22901"/>
    <w:rsid w:val="00E245A8"/>
    <w:rsid w:val="00E30362"/>
    <w:rsid w:val="00E30DCE"/>
    <w:rsid w:val="00E30FB1"/>
    <w:rsid w:val="00E31E7B"/>
    <w:rsid w:val="00E3260E"/>
    <w:rsid w:val="00E328E6"/>
    <w:rsid w:val="00E33E1F"/>
    <w:rsid w:val="00E50271"/>
    <w:rsid w:val="00E51100"/>
    <w:rsid w:val="00E51199"/>
    <w:rsid w:val="00E51343"/>
    <w:rsid w:val="00E51680"/>
    <w:rsid w:val="00E51B76"/>
    <w:rsid w:val="00E52581"/>
    <w:rsid w:val="00E52AFF"/>
    <w:rsid w:val="00E538A8"/>
    <w:rsid w:val="00E53D22"/>
    <w:rsid w:val="00E541EC"/>
    <w:rsid w:val="00E54CD8"/>
    <w:rsid w:val="00E55100"/>
    <w:rsid w:val="00E55354"/>
    <w:rsid w:val="00E558B4"/>
    <w:rsid w:val="00E563F9"/>
    <w:rsid w:val="00E61B66"/>
    <w:rsid w:val="00E641C8"/>
    <w:rsid w:val="00E64AC1"/>
    <w:rsid w:val="00E66C0B"/>
    <w:rsid w:val="00E66E38"/>
    <w:rsid w:val="00E674D9"/>
    <w:rsid w:val="00E71824"/>
    <w:rsid w:val="00E7199D"/>
    <w:rsid w:val="00E72018"/>
    <w:rsid w:val="00E73B97"/>
    <w:rsid w:val="00E76B12"/>
    <w:rsid w:val="00E76FE5"/>
    <w:rsid w:val="00E8030D"/>
    <w:rsid w:val="00E8093F"/>
    <w:rsid w:val="00E80B77"/>
    <w:rsid w:val="00E81D1A"/>
    <w:rsid w:val="00E82128"/>
    <w:rsid w:val="00E8326A"/>
    <w:rsid w:val="00E836A3"/>
    <w:rsid w:val="00E84233"/>
    <w:rsid w:val="00E856F2"/>
    <w:rsid w:val="00E90D71"/>
    <w:rsid w:val="00E90EB0"/>
    <w:rsid w:val="00E94573"/>
    <w:rsid w:val="00E96A9C"/>
    <w:rsid w:val="00E96F7E"/>
    <w:rsid w:val="00E973D2"/>
    <w:rsid w:val="00E97C7C"/>
    <w:rsid w:val="00EA02C6"/>
    <w:rsid w:val="00EA2D85"/>
    <w:rsid w:val="00EA3536"/>
    <w:rsid w:val="00EA42B2"/>
    <w:rsid w:val="00EA45D9"/>
    <w:rsid w:val="00EA5675"/>
    <w:rsid w:val="00EB059C"/>
    <w:rsid w:val="00EB1056"/>
    <w:rsid w:val="00EB1570"/>
    <w:rsid w:val="00EB39A5"/>
    <w:rsid w:val="00EB4A6F"/>
    <w:rsid w:val="00EB57CD"/>
    <w:rsid w:val="00EB57F2"/>
    <w:rsid w:val="00EB5E8A"/>
    <w:rsid w:val="00EB6041"/>
    <w:rsid w:val="00EB65BB"/>
    <w:rsid w:val="00EB7384"/>
    <w:rsid w:val="00EB7BB5"/>
    <w:rsid w:val="00EB7BF9"/>
    <w:rsid w:val="00EC1EDB"/>
    <w:rsid w:val="00EC35D9"/>
    <w:rsid w:val="00EC36AD"/>
    <w:rsid w:val="00EC4569"/>
    <w:rsid w:val="00EC4AFF"/>
    <w:rsid w:val="00EC50E1"/>
    <w:rsid w:val="00EC693F"/>
    <w:rsid w:val="00EC7AC4"/>
    <w:rsid w:val="00ED0CAC"/>
    <w:rsid w:val="00ED1269"/>
    <w:rsid w:val="00ED23C2"/>
    <w:rsid w:val="00ED329C"/>
    <w:rsid w:val="00ED5B4A"/>
    <w:rsid w:val="00ED5E90"/>
    <w:rsid w:val="00ED75FA"/>
    <w:rsid w:val="00EE07E2"/>
    <w:rsid w:val="00EE17F9"/>
    <w:rsid w:val="00EE1CF0"/>
    <w:rsid w:val="00EE3701"/>
    <w:rsid w:val="00EE7E3A"/>
    <w:rsid w:val="00EF187B"/>
    <w:rsid w:val="00EF25ED"/>
    <w:rsid w:val="00EF4A11"/>
    <w:rsid w:val="00EF5929"/>
    <w:rsid w:val="00EF65D7"/>
    <w:rsid w:val="00EF6ECE"/>
    <w:rsid w:val="00F005E7"/>
    <w:rsid w:val="00F00B9D"/>
    <w:rsid w:val="00F0172A"/>
    <w:rsid w:val="00F028A1"/>
    <w:rsid w:val="00F038E7"/>
    <w:rsid w:val="00F04D24"/>
    <w:rsid w:val="00F1057D"/>
    <w:rsid w:val="00F1164A"/>
    <w:rsid w:val="00F117FC"/>
    <w:rsid w:val="00F1387C"/>
    <w:rsid w:val="00F138CF"/>
    <w:rsid w:val="00F206A7"/>
    <w:rsid w:val="00F22F1F"/>
    <w:rsid w:val="00F26F92"/>
    <w:rsid w:val="00F30B93"/>
    <w:rsid w:val="00F32A8F"/>
    <w:rsid w:val="00F32BBF"/>
    <w:rsid w:val="00F33868"/>
    <w:rsid w:val="00F33AA2"/>
    <w:rsid w:val="00F33DBC"/>
    <w:rsid w:val="00F33EBB"/>
    <w:rsid w:val="00F35CC9"/>
    <w:rsid w:val="00F36F78"/>
    <w:rsid w:val="00F37BF4"/>
    <w:rsid w:val="00F40AC5"/>
    <w:rsid w:val="00F411DE"/>
    <w:rsid w:val="00F444C8"/>
    <w:rsid w:val="00F46044"/>
    <w:rsid w:val="00F46AB1"/>
    <w:rsid w:val="00F46CE2"/>
    <w:rsid w:val="00F472C4"/>
    <w:rsid w:val="00F5195D"/>
    <w:rsid w:val="00F5342C"/>
    <w:rsid w:val="00F53BFE"/>
    <w:rsid w:val="00F53F65"/>
    <w:rsid w:val="00F541A9"/>
    <w:rsid w:val="00F5618C"/>
    <w:rsid w:val="00F5752D"/>
    <w:rsid w:val="00F60612"/>
    <w:rsid w:val="00F62B8F"/>
    <w:rsid w:val="00F63DFC"/>
    <w:rsid w:val="00F64742"/>
    <w:rsid w:val="00F647E5"/>
    <w:rsid w:val="00F6587D"/>
    <w:rsid w:val="00F65CFD"/>
    <w:rsid w:val="00F665D9"/>
    <w:rsid w:val="00F670FE"/>
    <w:rsid w:val="00F67FBE"/>
    <w:rsid w:val="00F7069C"/>
    <w:rsid w:val="00F716A2"/>
    <w:rsid w:val="00F71799"/>
    <w:rsid w:val="00F71C26"/>
    <w:rsid w:val="00F778A1"/>
    <w:rsid w:val="00F81BF0"/>
    <w:rsid w:val="00F82F33"/>
    <w:rsid w:val="00F83EB3"/>
    <w:rsid w:val="00F841CE"/>
    <w:rsid w:val="00F84260"/>
    <w:rsid w:val="00F852DC"/>
    <w:rsid w:val="00F858F1"/>
    <w:rsid w:val="00F8607A"/>
    <w:rsid w:val="00F87758"/>
    <w:rsid w:val="00F87D45"/>
    <w:rsid w:val="00F906D3"/>
    <w:rsid w:val="00F92102"/>
    <w:rsid w:val="00F92E8D"/>
    <w:rsid w:val="00F936A2"/>
    <w:rsid w:val="00F93C61"/>
    <w:rsid w:val="00F93F2A"/>
    <w:rsid w:val="00F94731"/>
    <w:rsid w:val="00F94CB6"/>
    <w:rsid w:val="00F96DDE"/>
    <w:rsid w:val="00FA183C"/>
    <w:rsid w:val="00FA42B5"/>
    <w:rsid w:val="00FA63B2"/>
    <w:rsid w:val="00FA7EA7"/>
    <w:rsid w:val="00FB19AF"/>
    <w:rsid w:val="00FB1B82"/>
    <w:rsid w:val="00FB1FBD"/>
    <w:rsid w:val="00FB3D7A"/>
    <w:rsid w:val="00FB4D03"/>
    <w:rsid w:val="00FB66D5"/>
    <w:rsid w:val="00FC1A85"/>
    <w:rsid w:val="00FC35DA"/>
    <w:rsid w:val="00FC5D28"/>
    <w:rsid w:val="00FC6552"/>
    <w:rsid w:val="00FC67B2"/>
    <w:rsid w:val="00FC6805"/>
    <w:rsid w:val="00FC7153"/>
    <w:rsid w:val="00FD0C10"/>
    <w:rsid w:val="00FD17B4"/>
    <w:rsid w:val="00FD21A7"/>
    <w:rsid w:val="00FD25E5"/>
    <w:rsid w:val="00FD3445"/>
    <w:rsid w:val="00FD358D"/>
    <w:rsid w:val="00FD3703"/>
    <w:rsid w:val="00FD3910"/>
    <w:rsid w:val="00FD4837"/>
    <w:rsid w:val="00FD6F6D"/>
    <w:rsid w:val="00FE173C"/>
    <w:rsid w:val="00FE31CC"/>
    <w:rsid w:val="00FE3358"/>
    <w:rsid w:val="00FE3A65"/>
    <w:rsid w:val="00FE4211"/>
    <w:rsid w:val="00FE45AA"/>
    <w:rsid w:val="00FE4AD9"/>
    <w:rsid w:val="00FE5973"/>
    <w:rsid w:val="00FE7643"/>
    <w:rsid w:val="00FE76D4"/>
    <w:rsid w:val="00FF17C7"/>
    <w:rsid w:val="00FF2050"/>
    <w:rsid w:val="00FF6A14"/>
    <w:rsid w:val="00FF74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51D208C6"/>
  <w15:chartTrackingRefBased/>
  <w15:docId w15:val="{1960C6BE-ED0C-4125-94BF-9156405F2E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semiHidden="1" w:uiPriority="33"/>
    <w:lsdException w:name="Bibliography" w:semiHidden="1" w:uiPriority="37" w:unhideWhenUsed="1"/>
    <w:lsdException w:name="TOC Heading" w:semiHidden="1" w:uiPriority="0" w:unhideWhenUsed="1" w:qFormat="1"/>
    <w:lsdException w:name="Plain Table 1" w:locked="1" w:uiPriority="41"/>
    <w:lsdException w:name="Plain Table 2" w:locked="1" w:uiPriority="42"/>
    <w:lsdException w:name="Plain Table 3" w:locked="1" w:uiPriority="43"/>
    <w:lsdException w:name="Plain Table 4" w:locked="1" w:uiPriority="44"/>
    <w:lsdException w:name="Plain Table 5" w:locked="1" w:uiPriority="45"/>
    <w:lsdException w:name="Grid Table Light" w:locked="1" w:uiPriority="40"/>
    <w:lsdException w:name="Grid Table 1 Light" w:locked="1" w:uiPriority="46"/>
    <w:lsdException w:name="Grid Table 2" w:locked="1" w:uiPriority="47"/>
    <w:lsdException w:name="Grid Table 3" w:locked="1" w:uiPriority="48"/>
    <w:lsdException w:name="Grid Table 4" w:locked="1" w:uiPriority="49"/>
    <w:lsdException w:name="Grid Table 5 Dark" w:locked="1" w:uiPriority="50"/>
    <w:lsdException w:name="Grid Table 6 Colorful" w:locked="1" w:uiPriority="51"/>
    <w:lsdException w:name="Grid Table 7 Colorful" w:locked="1" w:uiPriority="52"/>
    <w:lsdException w:name="Grid Table 1 Light Accent 1" w:locked="1" w:uiPriority="46"/>
    <w:lsdException w:name="Grid Table 2 Accent 1" w:locked="1" w:uiPriority="47"/>
    <w:lsdException w:name="Grid Table 3 Accent 1" w:locked="1" w:uiPriority="48"/>
    <w:lsdException w:name="Grid Table 4 Accent 1" w:locked="1" w:uiPriority="49"/>
    <w:lsdException w:name="Grid Table 5 Dark Accent 1" w:locked="1" w:uiPriority="50"/>
    <w:lsdException w:name="Grid Table 6 Colorful Accent 1" w:locked="1" w:uiPriority="51"/>
    <w:lsdException w:name="Grid Table 7 Colorful Accent 1" w:locked="1" w:uiPriority="52"/>
    <w:lsdException w:name="Grid Table 1 Light Accent 2" w:locked="1" w:uiPriority="46"/>
    <w:lsdException w:name="Grid Table 2 Accent 2" w:locked="1" w:uiPriority="47"/>
    <w:lsdException w:name="Grid Table 3 Accent 2" w:locked="1" w:uiPriority="48"/>
    <w:lsdException w:name="Grid Table 4 Accent 2" w:locked="1" w:uiPriority="49"/>
    <w:lsdException w:name="Grid Table 5 Dark Accent 2" w:locked="1" w:uiPriority="50"/>
    <w:lsdException w:name="Grid Table 6 Colorful Accent 2" w:locked="1" w:uiPriority="51"/>
    <w:lsdException w:name="Grid Table 7 Colorful Accent 2" w:locked="1" w:uiPriority="52"/>
    <w:lsdException w:name="Grid Table 1 Light Accent 3" w:locked="1" w:uiPriority="46"/>
    <w:lsdException w:name="Grid Table 2 Accent 3" w:locked="1" w:uiPriority="47"/>
    <w:lsdException w:name="Grid Table 3 Accent 3" w:locked="1" w:uiPriority="48"/>
    <w:lsdException w:name="Grid Table 4 Accent 3" w:locked="1" w:uiPriority="49"/>
    <w:lsdException w:name="Grid Table 5 Dark Accent 3" w:locked="1" w:uiPriority="50"/>
    <w:lsdException w:name="Grid Table 6 Colorful Accent 3" w:locked="1" w:uiPriority="51"/>
    <w:lsdException w:name="Grid Table 7 Colorful Accent 3" w:locked="1" w:uiPriority="52"/>
    <w:lsdException w:name="Grid Table 1 Light Accent 4" w:locked="1" w:uiPriority="46"/>
    <w:lsdException w:name="Grid Table 2 Accent 4" w:locked="1" w:uiPriority="47"/>
    <w:lsdException w:name="Grid Table 3 Accent 4" w:locked="1" w:uiPriority="48"/>
    <w:lsdException w:name="Grid Table 4 Accent 4" w:locked="1" w:uiPriority="49"/>
    <w:lsdException w:name="Grid Table 5 Dark Accent 4" w:locked="1" w:uiPriority="50"/>
    <w:lsdException w:name="Grid Table 6 Colorful Accent 4" w:locked="1" w:uiPriority="51"/>
    <w:lsdException w:name="Grid Table 7 Colorful Accent 4" w:locked="1" w:uiPriority="52"/>
    <w:lsdException w:name="Grid Table 1 Light Accent 5" w:locked="1" w:uiPriority="46"/>
    <w:lsdException w:name="Grid Table 2 Accent 5" w:locked="1" w:uiPriority="47"/>
    <w:lsdException w:name="Grid Table 3 Accent 5" w:locked="1" w:uiPriority="48"/>
    <w:lsdException w:name="Grid Table 4 Accent 5" w:locked="1" w:uiPriority="49"/>
    <w:lsdException w:name="Grid Table 5 Dark Accent 5" w:locked="1" w:uiPriority="50"/>
    <w:lsdException w:name="Grid Table 6 Colorful Accent 5" w:locked="1" w:uiPriority="51"/>
    <w:lsdException w:name="Grid Table 7 Colorful Accent 5" w:locked="1" w:uiPriority="52"/>
    <w:lsdException w:name="Grid Table 1 Light Accent 6" w:locked="1" w:uiPriority="46"/>
    <w:lsdException w:name="Grid Table 2 Accent 6" w:locked="1" w:uiPriority="47"/>
    <w:lsdException w:name="Grid Table 3 Accent 6" w:locked="1" w:uiPriority="48"/>
    <w:lsdException w:name="Grid Table 4 Accent 6" w:locked="1" w:uiPriority="49"/>
    <w:lsdException w:name="Grid Table 5 Dark Accent 6" w:locked="1" w:uiPriority="50"/>
    <w:lsdException w:name="Grid Table 6 Colorful Accent 6" w:locked="1" w:uiPriority="51"/>
    <w:lsdException w:name="Grid Table 7 Colorful Accent 6" w:locked="1" w:uiPriority="52"/>
    <w:lsdException w:name="List Table 1 Light" w:locked="1" w:uiPriority="46"/>
    <w:lsdException w:name="List Table 2" w:locked="1" w:uiPriority="47"/>
    <w:lsdException w:name="List Table 3" w:locked="1" w:uiPriority="48"/>
    <w:lsdException w:name="List Table 4" w:locked="1" w:uiPriority="49"/>
    <w:lsdException w:name="List Table 5 Dark" w:locked="1" w:uiPriority="50"/>
    <w:lsdException w:name="List Table 6 Colorful" w:locked="1" w:uiPriority="51"/>
    <w:lsdException w:name="List Table 7 Colorful" w:locked="1" w:uiPriority="52"/>
    <w:lsdException w:name="List Table 1 Light Accent 1" w:locked="1" w:uiPriority="46"/>
    <w:lsdException w:name="List Table 2 Accent 1" w:locked="1" w:uiPriority="47"/>
    <w:lsdException w:name="List Table 3 Accent 1" w:locked="1" w:uiPriority="48"/>
    <w:lsdException w:name="List Table 4 Accent 1" w:locked="1" w:uiPriority="49"/>
    <w:lsdException w:name="List Table 5 Dark Accent 1" w:locked="1" w:uiPriority="50"/>
    <w:lsdException w:name="List Table 6 Colorful Accent 1" w:locked="1" w:uiPriority="51"/>
    <w:lsdException w:name="List Table 7 Colorful Accent 1" w:locked="1" w:uiPriority="52"/>
    <w:lsdException w:name="List Table 1 Light Accent 2" w:locked="1" w:uiPriority="46"/>
    <w:lsdException w:name="List Table 2 Accent 2" w:locked="1" w:uiPriority="47"/>
    <w:lsdException w:name="List Table 3 Accent 2" w:locked="1" w:uiPriority="48"/>
    <w:lsdException w:name="List Table 4 Accent 2" w:locked="1" w:uiPriority="49"/>
    <w:lsdException w:name="List Table 5 Dark Accent 2" w:locked="1" w:uiPriority="50"/>
    <w:lsdException w:name="List Table 6 Colorful Accent 2" w:locked="1" w:uiPriority="51"/>
    <w:lsdException w:name="List Table 7 Colorful Accent 2" w:locked="1" w:uiPriority="52"/>
    <w:lsdException w:name="List Table 1 Light Accent 3" w:locked="1" w:uiPriority="46"/>
    <w:lsdException w:name="List Table 2 Accent 3" w:locked="1" w:uiPriority="47"/>
    <w:lsdException w:name="List Table 3 Accent 3" w:locked="1" w:uiPriority="48"/>
    <w:lsdException w:name="List Table 4 Accent 3" w:locked="1" w:uiPriority="49"/>
    <w:lsdException w:name="List Table 5 Dark Accent 3" w:locked="1" w:uiPriority="50"/>
    <w:lsdException w:name="List Table 6 Colorful Accent 3" w:locked="1" w:uiPriority="51"/>
    <w:lsdException w:name="List Table 7 Colorful Accent 3" w:locked="1" w:uiPriority="52"/>
    <w:lsdException w:name="List Table 1 Light Accent 4" w:locked="1" w:uiPriority="46"/>
    <w:lsdException w:name="List Table 2 Accent 4" w:locked="1" w:uiPriority="47"/>
    <w:lsdException w:name="List Table 3 Accent 4" w:locked="1" w:uiPriority="48"/>
    <w:lsdException w:name="List Table 4 Accent 4" w:locked="1" w:uiPriority="49"/>
    <w:lsdException w:name="List Table 5 Dark Accent 4" w:locked="1" w:uiPriority="50"/>
    <w:lsdException w:name="List Table 6 Colorful Accent 4" w:locked="1" w:uiPriority="51"/>
    <w:lsdException w:name="List Table 7 Colorful Accent 4" w:locked="1" w:uiPriority="52"/>
    <w:lsdException w:name="List Table 1 Light Accent 5" w:locked="1" w:uiPriority="46"/>
    <w:lsdException w:name="List Table 2 Accent 5" w:locked="1" w:uiPriority="47"/>
    <w:lsdException w:name="List Table 3 Accent 5" w:locked="1" w:uiPriority="48"/>
    <w:lsdException w:name="List Table 4 Accent 5" w:locked="1" w:uiPriority="49"/>
    <w:lsdException w:name="List Table 5 Dark Accent 5" w:locked="1" w:uiPriority="50"/>
    <w:lsdException w:name="List Table 6 Colorful Accent 5" w:locked="1" w:uiPriority="51"/>
    <w:lsdException w:name="List Table 7 Colorful Accent 5" w:locked="1" w:uiPriority="52"/>
    <w:lsdException w:name="List Table 1 Light Accent 6" w:locked="1" w:uiPriority="46"/>
    <w:lsdException w:name="List Table 2 Accent 6" w:locked="1" w:uiPriority="47"/>
    <w:lsdException w:name="List Table 3 Accent 6" w:locked="1" w:uiPriority="48"/>
    <w:lsdException w:name="List Table 4 Accent 6" w:locked="1" w:uiPriority="49"/>
    <w:lsdException w:name="List Table 5 Dark Accent 6" w:locked="1" w:uiPriority="50"/>
    <w:lsdException w:name="List Table 6 Colorful Accent 6" w:locked="1" w:uiPriority="51"/>
    <w:lsdException w:name="List Table 7 Colorful Accent 6" w:locked="1"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2792"/>
  </w:style>
  <w:style w:type="paragraph" w:styleId="Heading1">
    <w:name w:val="heading 1"/>
    <w:basedOn w:val="BodyText"/>
    <w:next w:val="BodyText"/>
    <w:link w:val="Heading1Char"/>
    <w:qFormat/>
    <w:rsid w:val="00DC5263"/>
    <w:pPr>
      <w:keepNext/>
      <w:keepLines/>
      <w:pageBreakBefore/>
      <w:numPr>
        <w:numId w:val="52"/>
      </w:numPr>
      <w:tabs>
        <w:tab w:val="left" w:pos="810"/>
      </w:tabs>
      <w:spacing w:before="240"/>
      <w:outlineLvl w:val="0"/>
    </w:pPr>
    <w:rPr>
      <w:b/>
      <w:sz w:val="28"/>
    </w:rPr>
  </w:style>
  <w:style w:type="paragraph" w:styleId="Heading20">
    <w:name w:val="heading 2"/>
    <w:basedOn w:val="BodyText"/>
    <w:next w:val="BodyText"/>
    <w:link w:val="Heading2Char"/>
    <w:qFormat/>
    <w:rsid w:val="00DC5263"/>
    <w:pPr>
      <w:keepNext/>
      <w:keepLines/>
      <w:numPr>
        <w:ilvl w:val="1"/>
        <w:numId w:val="52"/>
      </w:numPr>
      <w:tabs>
        <w:tab w:val="left" w:pos="720"/>
      </w:tabs>
      <w:spacing w:before="240"/>
      <w:outlineLvl w:val="1"/>
    </w:pPr>
    <w:rPr>
      <w:rFonts w:eastAsia="Batang"/>
      <w:b/>
      <w:sz w:val="26"/>
      <w:szCs w:val="28"/>
      <w:lang w:eastAsia="ja-JP"/>
    </w:rPr>
  </w:style>
  <w:style w:type="paragraph" w:styleId="Heading3">
    <w:name w:val="heading 3"/>
    <w:basedOn w:val="BodyText"/>
    <w:next w:val="BodyText"/>
    <w:link w:val="Heading3Char"/>
    <w:qFormat/>
    <w:rsid w:val="00DC5263"/>
    <w:pPr>
      <w:keepNext/>
      <w:keepLines/>
      <w:numPr>
        <w:ilvl w:val="2"/>
        <w:numId w:val="52"/>
      </w:numPr>
      <w:tabs>
        <w:tab w:val="left" w:pos="1080"/>
      </w:tabs>
      <w:spacing w:before="240"/>
      <w:outlineLvl w:val="2"/>
    </w:pPr>
    <w:rPr>
      <w:b/>
      <w:sz w:val="26"/>
      <w:szCs w:val="24"/>
      <w:lang w:eastAsia="ja-JP"/>
    </w:rPr>
  </w:style>
  <w:style w:type="paragraph" w:styleId="Heading4">
    <w:name w:val="heading 4"/>
    <w:basedOn w:val="BodyText"/>
    <w:next w:val="BodyText"/>
    <w:link w:val="Heading4Char"/>
    <w:qFormat/>
    <w:rsid w:val="00DC5263"/>
    <w:pPr>
      <w:keepNext/>
      <w:keepLines/>
      <w:numPr>
        <w:ilvl w:val="3"/>
        <w:numId w:val="52"/>
      </w:numPr>
      <w:tabs>
        <w:tab w:val="left" w:pos="1080"/>
      </w:tabs>
      <w:spacing w:before="240"/>
      <w:outlineLvl w:val="3"/>
    </w:pPr>
    <w:rPr>
      <w:rFonts w:eastAsia="Times New Roman"/>
      <w:b/>
      <w:bCs/>
      <w:iCs/>
      <w:sz w:val="24"/>
      <w:szCs w:val="28"/>
      <w:lang w:eastAsia="ja-JP"/>
    </w:rPr>
  </w:style>
  <w:style w:type="paragraph" w:styleId="Heading5">
    <w:name w:val="heading 5"/>
    <w:basedOn w:val="BodyText"/>
    <w:next w:val="BodyText"/>
    <w:link w:val="Heading5Char"/>
    <w:qFormat/>
    <w:rsid w:val="00DC5263"/>
    <w:pPr>
      <w:keepNext/>
      <w:keepLines/>
      <w:numPr>
        <w:ilvl w:val="4"/>
        <w:numId w:val="52"/>
      </w:numPr>
      <w:tabs>
        <w:tab w:val="left" w:pos="1080"/>
      </w:tabs>
      <w:spacing w:before="240"/>
      <w:outlineLvl w:val="4"/>
    </w:pPr>
    <w:rPr>
      <w:rFonts w:eastAsia="Times New Roman"/>
      <w:b/>
    </w:rPr>
  </w:style>
  <w:style w:type="paragraph" w:styleId="Heading6">
    <w:name w:val="heading 6"/>
    <w:basedOn w:val="Normal"/>
    <w:next w:val="Normal"/>
    <w:link w:val="Heading6Char"/>
    <w:rsid w:val="00DC5263"/>
    <w:pPr>
      <w:keepNext/>
      <w:keepLines/>
      <w:numPr>
        <w:ilvl w:val="5"/>
        <w:numId w:val="52"/>
      </w:numPr>
      <w:tabs>
        <w:tab w:val="left" w:pos="1440"/>
      </w:tabs>
      <w:spacing w:before="240" w:after="120" w:line="240" w:lineRule="auto"/>
      <w:outlineLvl w:val="5"/>
    </w:pPr>
    <w:rPr>
      <w:rFonts w:eastAsia="Times New Roman" w:cs="Arial"/>
      <w:b/>
      <w:iCs/>
      <w:szCs w:val="24"/>
    </w:rPr>
  </w:style>
  <w:style w:type="paragraph" w:styleId="Heading7">
    <w:name w:val="heading 7"/>
    <w:next w:val="Normal"/>
    <w:link w:val="Heading7Char"/>
    <w:autoRedefine/>
    <w:rsid w:val="00DC5263"/>
    <w:pPr>
      <w:keepNext/>
      <w:keepLines/>
      <w:numPr>
        <w:ilvl w:val="6"/>
        <w:numId w:val="52"/>
      </w:numPr>
      <w:tabs>
        <w:tab w:val="left" w:pos="1800"/>
      </w:tabs>
      <w:spacing w:before="240" w:after="120" w:line="240" w:lineRule="auto"/>
      <w:outlineLvl w:val="6"/>
    </w:pPr>
    <w:rPr>
      <w:rFonts w:eastAsia="Times New Roman" w:cs="Arial"/>
      <w:b/>
      <w:bCs/>
    </w:rPr>
  </w:style>
  <w:style w:type="paragraph" w:styleId="Heading8">
    <w:name w:val="heading 8"/>
    <w:next w:val="Normal"/>
    <w:link w:val="Heading8Char"/>
    <w:rsid w:val="00DC5263"/>
    <w:pPr>
      <w:keepNext/>
      <w:keepLines/>
      <w:numPr>
        <w:ilvl w:val="7"/>
        <w:numId w:val="52"/>
      </w:numPr>
      <w:tabs>
        <w:tab w:val="left" w:pos="1800"/>
      </w:tabs>
      <w:spacing w:before="240" w:after="120" w:line="240" w:lineRule="auto"/>
      <w:outlineLvl w:val="7"/>
    </w:pPr>
    <w:rPr>
      <w:rFonts w:eastAsia="Calibri" w:cs="Arial"/>
      <w:b/>
      <w:bCs/>
    </w:rPr>
  </w:style>
  <w:style w:type="paragraph" w:styleId="Heading9">
    <w:name w:val="heading 9"/>
    <w:next w:val="Normal"/>
    <w:link w:val="Heading9Char"/>
    <w:rsid w:val="00DC5263"/>
    <w:pPr>
      <w:keepNext/>
      <w:keepLines/>
      <w:numPr>
        <w:ilvl w:val="8"/>
        <w:numId w:val="52"/>
      </w:numPr>
      <w:tabs>
        <w:tab w:val="left" w:pos="1800"/>
      </w:tabs>
      <w:spacing w:before="240" w:after="120" w:line="240" w:lineRule="auto"/>
      <w:outlineLvl w:val="8"/>
    </w:pPr>
    <w:rPr>
      <w:rFonts w:eastAsia="Calibri" w:cs="Arial"/>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C52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BodyText"/>
    <w:link w:val="TableofFiguresChar"/>
    <w:uiPriority w:val="99"/>
    <w:rsid w:val="00DC5263"/>
    <w:pPr>
      <w:tabs>
        <w:tab w:val="left" w:pos="1260"/>
        <w:tab w:val="right" w:leader="dot" w:pos="9360"/>
      </w:tabs>
      <w:ind w:left="1260" w:hanging="1260"/>
    </w:pPr>
    <w:rPr>
      <w:rFonts w:eastAsia="Times New Roman"/>
      <w:noProof/>
      <w:lang w:eastAsia="ja-JP"/>
    </w:rPr>
  </w:style>
  <w:style w:type="character" w:customStyle="1" w:styleId="TableofFiguresChar">
    <w:name w:val="Table of Figures Char"/>
    <w:link w:val="TableofFigures"/>
    <w:uiPriority w:val="99"/>
    <w:rsid w:val="00DC5263"/>
    <w:rPr>
      <w:rFonts w:eastAsia="Times New Roman" w:cs="Times New Roman"/>
      <w:noProof/>
      <w:lang w:eastAsia="ja-JP"/>
    </w:rPr>
  </w:style>
  <w:style w:type="paragraph" w:customStyle="1" w:styleId="TableText">
    <w:name w:val="TableText"/>
    <w:basedOn w:val="BodyText"/>
    <w:link w:val="TableTextChar"/>
    <w:qFormat/>
    <w:rsid w:val="00DC5263"/>
    <w:pPr>
      <w:spacing w:before="60" w:after="60"/>
      <w:ind w:left="43"/>
    </w:pPr>
    <w:rPr>
      <w:rFonts w:eastAsia="Times New Roman"/>
      <w:sz w:val="20"/>
    </w:rPr>
  </w:style>
  <w:style w:type="paragraph" w:customStyle="1" w:styleId="TableBullet">
    <w:name w:val="TableBullet"/>
    <w:basedOn w:val="TableText"/>
    <w:qFormat/>
    <w:rsid w:val="00DC5263"/>
    <w:pPr>
      <w:framePr w:hSpace="187" w:wrap="around" w:vAnchor="text" w:hAnchor="text" w:y="1"/>
      <w:numPr>
        <w:numId w:val="64"/>
      </w:numPr>
      <w:suppressOverlap/>
    </w:pPr>
  </w:style>
  <w:style w:type="paragraph" w:customStyle="1" w:styleId="TableBullet2">
    <w:name w:val="TableBullet2"/>
    <w:basedOn w:val="TableBullet"/>
    <w:unhideWhenUsed/>
    <w:qFormat/>
    <w:rsid w:val="00DC5263"/>
    <w:pPr>
      <w:framePr w:hSpace="144" w:wrap="around"/>
      <w:numPr>
        <w:numId w:val="65"/>
      </w:numPr>
      <w:tabs>
        <w:tab w:val="left" w:pos="1080"/>
      </w:tabs>
    </w:pPr>
  </w:style>
  <w:style w:type="paragraph" w:customStyle="1" w:styleId="TableHeading">
    <w:name w:val="TableHeading"/>
    <w:basedOn w:val="BodyText"/>
    <w:next w:val="TableText"/>
    <w:qFormat/>
    <w:rsid w:val="00DC5263"/>
    <w:pPr>
      <w:keepNext/>
      <w:spacing w:before="40" w:after="40"/>
      <w:jc w:val="center"/>
    </w:pPr>
    <w:rPr>
      <w:rFonts w:eastAsia="Times New Roman"/>
      <w:bCs/>
      <w:snapToGrid w:val="0"/>
    </w:rPr>
  </w:style>
  <w:style w:type="paragraph" w:customStyle="1" w:styleId="TableNumber">
    <w:name w:val="TableNumber"/>
    <w:basedOn w:val="TableBullet"/>
    <w:qFormat/>
    <w:rsid w:val="00DC5263"/>
    <w:pPr>
      <w:framePr w:hSpace="0" w:wrap="around"/>
      <w:numPr>
        <w:numId w:val="66"/>
      </w:numPr>
    </w:pPr>
  </w:style>
  <w:style w:type="paragraph" w:customStyle="1" w:styleId="TableNumber2">
    <w:name w:val="TableNumber2"/>
    <w:basedOn w:val="TableNumber"/>
    <w:qFormat/>
    <w:rsid w:val="00DC5263"/>
    <w:pPr>
      <w:framePr w:wrap="around"/>
      <w:numPr>
        <w:numId w:val="67"/>
      </w:numPr>
    </w:pPr>
  </w:style>
  <w:style w:type="paragraph" w:styleId="TOC1">
    <w:name w:val="toc 1"/>
    <w:basedOn w:val="BodyText"/>
    <w:next w:val="BodyText"/>
    <w:link w:val="TOC1Char"/>
    <w:autoRedefine/>
    <w:uiPriority w:val="39"/>
    <w:rsid w:val="00DC5263"/>
    <w:pPr>
      <w:tabs>
        <w:tab w:val="left" w:pos="360"/>
        <w:tab w:val="left" w:pos="1260"/>
        <w:tab w:val="right" w:leader="dot" w:pos="9360"/>
      </w:tabs>
      <w:spacing w:before="240"/>
      <w:ind w:left="360" w:hanging="360"/>
    </w:pPr>
    <w:rPr>
      <w:rFonts w:eastAsia="Times New Roman"/>
      <w:noProof/>
    </w:rPr>
  </w:style>
  <w:style w:type="character" w:customStyle="1" w:styleId="TOC1Char">
    <w:name w:val="TOC 1 Char"/>
    <w:link w:val="TOC1"/>
    <w:uiPriority w:val="39"/>
    <w:rsid w:val="00DC5263"/>
    <w:rPr>
      <w:rFonts w:eastAsia="Times New Roman" w:cs="Times New Roman"/>
      <w:noProof/>
    </w:rPr>
  </w:style>
  <w:style w:type="paragraph" w:customStyle="1" w:styleId="TOC">
    <w:name w:val="TOC"/>
    <w:basedOn w:val="TOC1"/>
    <w:link w:val="TOCChar"/>
    <w:rsid w:val="00DC5263"/>
  </w:style>
  <w:style w:type="character" w:customStyle="1" w:styleId="TOCChar">
    <w:name w:val="TOC Char"/>
    <w:link w:val="TOC"/>
    <w:rsid w:val="00DC5263"/>
    <w:rPr>
      <w:rFonts w:eastAsia="Times New Roman" w:cs="Times New Roman"/>
      <w:noProof/>
    </w:rPr>
  </w:style>
  <w:style w:type="paragraph" w:styleId="TOC2">
    <w:name w:val="toc 2"/>
    <w:basedOn w:val="BodyText"/>
    <w:uiPriority w:val="39"/>
    <w:rsid w:val="00DC5263"/>
    <w:pPr>
      <w:tabs>
        <w:tab w:val="left" w:pos="900"/>
        <w:tab w:val="right" w:leader="dot" w:pos="9360"/>
      </w:tabs>
      <w:ind w:left="907" w:hanging="547"/>
    </w:pPr>
    <w:rPr>
      <w:rFonts w:eastAsia="Times New Roman"/>
    </w:rPr>
  </w:style>
  <w:style w:type="paragraph" w:customStyle="1" w:styleId="Version">
    <w:name w:val="Version"/>
    <w:basedOn w:val="BodyText"/>
    <w:uiPriority w:val="1"/>
    <w:qFormat/>
    <w:rsid w:val="00DC5263"/>
    <w:pPr>
      <w:widowControl w:val="0"/>
    </w:pPr>
    <w:rPr>
      <w:rFonts w:eastAsia="HP Simplified" w:cs="HP Simplified"/>
      <w:sz w:val="24"/>
      <w:szCs w:val="24"/>
    </w:rPr>
  </w:style>
  <w:style w:type="paragraph" w:styleId="CommentText">
    <w:name w:val="annotation text"/>
    <w:basedOn w:val="Normal"/>
    <w:link w:val="CommentTextChar"/>
    <w:semiHidden/>
    <w:rsid w:val="00DC5263"/>
    <w:pPr>
      <w:spacing w:after="0" w:line="240" w:lineRule="auto"/>
      <w:ind w:firstLine="576"/>
    </w:pPr>
    <w:rPr>
      <w:rFonts w:ascii="Futura Bk" w:eastAsia="Calibri" w:hAnsi="Futura Bk" w:cs="Times New Roman"/>
      <w:sz w:val="20"/>
      <w:szCs w:val="20"/>
    </w:rPr>
  </w:style>
  <w:style w:type="character" w:customStyle="1" w:styleId="CommentTextChar">
    <w:name w:val="Comment Text Char"/>
    <w:basedOn w:val="DefaultParagraphFont"/>
    <w:link w:val="CommentText"/>
    <w:semiHidden/>
    <w:rsid w:val="00DC5263"/>
    <w:rPr>
      <w:rFonts w:ascii="Futura Bk" w:eastAsia="Calibri" w:hAnsi="Futura Bk" w:cs="Times New Roman"/>
      <w:sz w:val="20"/>
      <w:szCs w:val="20"/>
    </w:rPr>
  </w:style>
  <w:style w:type="paragraph" w:customStyle="1" w:styleId="BodyText">
    <w:name w:val="BodyText"/>
    <w:basedOn w:val="Normal"/>
    <w:link w:val="BodyTextChar"/>
    <w:qFormat/>
    <w:rsid w:val="00DC5263"/>
    <w:pPr>
      <w:spacing w:after="120" w:line="276" w:lineRule="auto"/>
    </w:pPr>
    <w:rPr>
      <w:rFonts w:eastAsia="Calibri" w:cs="Times New Roman"/>
    </w:rPr>
  </w:style>
  <w:style w:type="paragraph" w:customStyle="1" w:styleId="BodyTextUnderTable">
    <w:name w:val="BodyText Under Table"/>
    <w:basedOn w:val="BodyText"/>
    <w:link w:val="BodyTextUnderTableChar"/>
    <w:qFormat/>
    <w:rsid w:val="00DC5263"/>
    <w:pPr>
      <w:spacing w:before="120"/>
    </w:pPr>
  </w:style>
  <w:style w:type="character" w:customStyle="1" w:styleId="BodyTextUnderTableChar">
    <w:name w:val="BodyText Under Table Char"/>
    <w:basedOn w:val="DefaultParagraphFont"/>
    <w:link w:val="BodyTextUnderTable"/>
    <w:rsid w:val="00DC5263"/>
    <w:rPr>
      <w:rFonts w:eastAsia="Calibri" w:cs="Times New Roman"/>
    </w:rPr>
  </w:style>
  <w:style w:type="paragraph" w:customStyle="1" w:styleId="AccountName">
    <w:name w:val="Account Name"/>
    <w:basedOn w:val="BodyText"/>
    <w:next w:val="Title"/>
    <w:qFormat/>
    <w:rsid w:val="00DC5263"/>
    <w:pPr>
      <w:widowControl w:val="0"/>
      <w:spacing w:before="240" w:after="1800" w:line="600" w:lineRule="exact"/>
    </w:pPr>
    <w:rPr>
      <w:spacing w:val="1"/>
      <w:sz w:val="52"/>
    </w:rPr>
  </w:style>
  <w:style w:type="paragraph" w:styleId="Title">
    <w:name w:val="Title"/>
    <w:basedOn w:val="BodyText"/>
    <w:next w:val="BodyText"/>
    <w:link w:val="TitleChar"/>
    <w:qFormat/>
    <w:rsid w:val="00DC5263"/>
    <w:pPr>
      <w:spacing w:after="0"/>
      <w:contextualSpacing/>
    </w:pPr>
    <w:rPr>
      <w:rFonts w:eastAsiaTheme="majorEastAsia" w:cstheme="majorBidi"/>
      <w:spacing w:val="-10"/>
      <w:kern w:val="28"/>
      <w:sz w:val="56"/>
      <w:szCs w:val="56"/>
    </w:rPr>
  </w:style>
  <w:style w:type="character" w:customStyle="1" w:styleId="TitleChar">
    <w:name w:val="Title Char"/>
    <w:basedOn w:val="DefaultParagraphFont"/>
    <w:link w:val="Title"/>
    <w:rsid w:val="00DC5263"/>
    <w:rPr>
      <w:rFonts w:eastAsiaTheme="majorEastAsia" w:cstheme="majorBidi"/>
      <w:spacing w:val="-10"/>
      <w:kern w:val="28"/>
      <w:sz w:val="56"/>
      <w:szCs w:val="56"/>
    </w:rPr>
  </w:style>
  <w:style w:type="paragraph" w:customStyle="1" w:styleId="AppdxHdg">
    <w:name w:val="Appdx Hdg"/>
    <w:basedOn w:val="Heading1"/>
    <w:next w:val="BodyText"/>
    <w:link w:val="AppdxHdgChar"/>
    <w:qFormat/>
    <w:rsid w:val="00DC5263"/>
    <w:pPr>
      <w:numPr>
        <w:numId w:val="48"/>
      </w:numPr>
      <w:jc w:val="both"/>
    </w:pPr>
    <w:rPr>
      <w:szCs w:val="24"/>
    </w:rPr>
  </w:style>
  <w:style w:type="character" w:customStyle="1" w:styleId="AppdxHdgChar">
    <w:name w:val="Appdx Hdg Char"/>
    <w:link w:val="AppdxHdg"/>
    <w:rsid w:val="00DC5263"/>
    <w:rPr>
      <w:rFonts w:eastAsia="Calibri" w:cs="Times New Roman"/>
      <w:b/>
      <w:sz w:val="28"/>
      <w:szCs w:val="24"/>
    </w:rPr>
  </w:style>
  <w:style w:type="character" w:customStyle="1" w:styleId="Heading1Char">
    <w:name w:val="Heading 1 Char"/>
    <w:link w:val="Heading1"/>
    <w:rsid w:val="00DC5263"/>
    <w:rPr>
      <w:rFonts w:eastAsia="Calibri" w:cs="Times New Roman"/>
      <w:b/>
      <w:sz w:val="28"/>
    </w:rPr>
  </w:style>
  <w:style w:type="paragraph" w:customStyle="1" w:styleId="AppdxHdg2">
    <w:name w:val="Appdx Hdg2"/>
    <w:basedOn w:val="Heading20"/>
    <w:next w:val="BodyText"/>
    <w:link w:val="AppdxHdg2Char"/>
    <w:qFormat/>
    <w:rsid w:val="00DC5263"/>
    <w:pPr>
      <w:numPr>
        <w:numId w:val="48"/>
      </w:numPr>
      <w:tabs>
        <w:tab w:val="clear" w:pos="720"/>
      </w:tabs>
    </w:pPr>
    <w:rPr>
      <w:szCs w:val="26"/>
    </w:rPr>
  </w:style>
  <w:style w:type="character" w:customStyle="1" w:styleId="AppdxHdg2Char">
    <w:name w:val="Appdx Hdg2 Char"/>
    <w:link w:val="AppdxHdg2"/>
    <w:rsid w:val="00DC5263"/>
    <w:rPr>
      <w:rFonts w:eastAsia="Batang" w:cs="Times New Roman"/>
      <w:b/>
      <w:sz w:val="26"/>
      <w:szCs w:val="26"/>
      <w:lang w:eastAsia="ja-JP"/>
    </w:rPr>
  </w:style>
  <w:style w:type="character" w:customStyle="1" w:styleId="Heading2Char">
    <w:name w:val="Heading 2 Char"/>
    <w:link w:val="Heading20"/>
    <w:rsid w:val="00DC5263"/>
    <w:rPr>
      <w:rFonts w:eastAsia="Batang" w:cs="Times New Roman"/>
      <w:b/>
      <w:sz w:val="26"/>
      <w:szCs w:val="28"/>
      <w:lang w:eastAsia="ja-JP"/>
    </w:rPr>
  </w:style>
  <w:style w:type="numbering" w:customStyle="1" w:styleId="Heading2">
    <w:name w:val="Heading2"/>
    <w:uiPriority w:val="99"/>
    <w:rsid w:val="00DC5263"/>
    <w:pPr>
      <w:numPr>
        <w:numId w:val="1"/>
      </w:numPr>
    </w:pPr>
  </w:style>
  <w:style w:type="character" w:customStyle="1" w:styleId="Heading3Char">
    <w:name w:val="Heading 3 Char"/>
    <w:link w:val="Heading3"/>
    <w:rsid w:val="00DC5263"/>
    <w:rPr>
      <w:rFonts w:eastAsia="Calibri" w:cs="Times New Roman"/>
      <w:b/>
      <w:sz w:val="26"/>
      <w:szCs w:val="24"/>
      <w:lang w:eastAsia="ja-JP"/>
    </w:rPr>
  </w:style>
  <w:style w:type="numbering" w:customStyle="1" w:styleId="Headings">
    <w:name w:val="Headings"/>
    <w:uiPriority w:val="99"/>
    <w:rsid w:val="00DC5263"/>
    <w:pPr>
      <w:numPr>
        <w:numId w:val="2"/>
      </w:numPr>
    </w:pPr>
  </w:style>
  <w:style w:type="paragraph" w:customStyle="1" w:styleId="Figure">
    <w:name w:val="Figure"/>
    <w:basedOn w:val="Normal"/>
    <w:next w:val="BodyText"/>
    <w:qFormat/>
    <w:rsid w:val="00DC5263"/>
    <w:pPr>
      <w:spacing w:before="120" w:after="240" w:line="240" w:lineRule="auto"/>
      <w:jc w:val="center"/>
    </w:pPr>
    <w:rPr>
      <w:rFonts w:eastAsia="Times New Roman" w:cs="Times New Roman"/>
    </w:rPr>
  </w:style>
  <w:style w:type="character" w:customStyle="1" w:styleId="Heading4Char">
    <w:name w:val="Heading 4 Char"/>
    <w:link w:val="Heading4"/>
    <w:rsid w:val="00DC5263"/>
    <w:rPr>
      <w:rFonts w:eastAsia="Times New Roman" w:cs="Times New Roman"/>
      <w:b/>
      <w:bCs/>
      <w:iCs/>
      <w:sz w:val="24"/>
      <w:szCs w:val="28"/>
      <w:lang w:eastAsia="ja-JP"/>
    </w:rPr>
  </w:style>
  <w:style w:type="character" w:customStyle="1" w:styleId="Heading5Char">
    <w:name w:val="Heading 5 Char"/>
    <w:link w:val="Heading5"/>
    <w:rsid w:val="00DC5263"/>
    <w:rPr>
      <w:rFonts w:eastAsia="Times New Roman" w:cs="Times New Roman"/>
      <w:b/>
    </w:rPr>
  </w:style>
  <w:style w:type="character" w:customStyle="1" w:styleId="Heading6Char">
    <w:name w:val="Heading 6 Char"/>
    <w:link w:val="Heading6"/>
    <w:rsid w:val="00DC5263"/>
    <w:rPr>
      <w:rFonts w:eastAsia="Times New Roman" w:cs="Arial"/>
      <w:b/>
      <w:iCs/>
      <w:szCs w:val="24"/>
    </w:rPr>
  </w:style>
  <w:style w:type="character" w:customStyle="1" w:styleId="Heading7Char">
    <w:name w:val="Heading 7 Char"/>
    <w:link w:val="Heading7"/>
    <w:rsid w:val="00DC5263"/>
    <w:rPr>
      <w:rFonts w:eastAsia="Times New Roman" w:cs="Arial"/>
      <w:b/>
      <w:bCs/>
    </w:rPr>
  </w:style>
  <w:style w:type="character" w:customStyle="1" w:styleId="Heading8Char">
    <w:name w:val="Heading 8 Char"/>
    <w:link w:val="Heading8"/>
    <w:rsid w:val="00DC5263"/>
    <w:rPr>
      <w:rFonts w:eastAsia="Calibri" w:cs="Arial"/>
      <w:b/>
      <w:bCs/>
    </w:rPr>
  </w:style>
  <w:style w:type="character" w:customStyle="1" w:styleId="Heading9Char">
    <w:name w:val="Heading 9 Char"/>
    <w:link w:val="Heading9"/>
    <w:rsid w:val="00DC5263"/>
    <w:rPr>
      <w:rFonts w:eastAsia="Calibri" w:cs="Arial"/>
      <w:b/>
      <w:bCs/>
      <w:iCs/>
    </w:rPr>
  </w:style>
  <w:style w:type="paragraph" w:customStyle="1" w:styleId="FigureCaption">
    <w:name w:val="Figure Caption"/>
    <w:basedOn w:val="Normal"/>
    <w:next w:val="Figure"/>
    <w:qFormat/>
    <w:rsid w:val="00DC5263"/>
    <w:pPr>
      <w:keepNext/>
      <w:numPr>
        <w:numId w:val="51"/>
      </w:numPr>
      <w:tabs>
        <w:tab w:val="left" w:pos="907"/>
      </w:tabs>
      <w:spacing w:before="120" w:after="120" w:line="240" w:lineRule="auto"/>
      <w:jc w:val="center"/>
    </w:pPr>
    <w:rPr>
      <w:rFonts w:eastAsia="Times New Roman" w:cs="Arial"/>
      <w:bCs/>
      <w:color w:val="000000"/>
      <w:szCs w:val="20"/>
    </w:rPr>
  </w:style>
  <w:style w:type="paragraph" w:styleId="Footer">
    <w:name w:val="footer"/>
    <w:basedOn w:val="BodyText"/>
    <w:link w:val="FooterChar"/>
    <w:rsid w:val="00DC5263"/>
    <w:pPr>
      <w:pBdr>
        <w:top w:val="single" w:sz="4" w:space="1" w:color="auto"/>
      </w:pBdr>
      <w:tabs>
        <w:tab w:val="right" w:pos="9360"/>
      </w:tabs>
      <w:spacing w:after="0"/>
    </w:pPr>
    <w:rPr>
      <w:sz w:val="18"/>
    </w:rPr>
  </w:style>
  <w:style w:type="character" w:customStyle="1" w:styleId="FooterChar">
    <w:name w:val="Footer Char"/>
    <w:link w:val="Footer"/>
    <w:rsid w:val="00DC5263"/>
    <w:rPr>
      <w:rFonts w:eastAsia="Calibri" w:cs="Times New Roman"/>
      <w:sz w:val="18"/>
    </w:rPr>
  </w:style>
  <w:style w:type="paragraph" w:styleId="Header">
    <w:name w:val="header"/>
    <w:basedOn w:val="BodyText"/>
    <w:link w:val="HeaderChar"/>
    <w:rsid w:val="00DC5263"/>
    <w:pPr>
      <w:pBdr>
        <w:bottom w:val="single" w:sz="2" w:space="1" w:color="auto"/>
      </w:pBdr>
      <w:spacing w:after="0"/>
      <w:jc w:val="right"/>
    </w:pPr>
    <w:rPr>
      <w:rFonts w:eastAsia="Times New Roman"/>
      <w:sz w:val="20"/>
    </w:rPr>
  </w:style>
  <w:style w:type="character" w:customStyle="1" w:styleId="HeaderChar">
    <w:name w:val="Header Char"/>
    <w:link w:val="Header"/>
    <w:rsid w:val="00DC5263"/>
    <w:rPr>
      <w:rFonts w:eastAsia="Times New Roman" w:cs="Times New Roman"/>
      <w:sz w:val="20"/>
    </w:rPr>
  </w:style>
  <w:style w:type="paragraph" w:customStyle="1" w:styleId="Heading0">
    <w:name w:val="Heading 0"/>
    <w:basedOn w:val="BodyText"/>
    <w:next w:val="BodyText"/>
    <w:qFormat/>
    <w:rsid w:val="00DC5263"/>
    <w:pPr>
      <w:keepNext/>
    </w:pPr>
    <w:rPr>
      <w:sz w:val="28"/>
      <w:szCs w:val="28"/>
    </w:rPr>
  </w:style>
  <w:style w:type="paragraph" w:customStyle="1" w:styleId="ListBullet1">
    <w:name w:val="ListBullet 1"/>
    <w:qFormat/>
    <w:rsid w:val="00DC5263"/>
    <w:pPr>
      <w:numPr>
        <w:numId w:val="53"/>
      </w:numPr>
      <w:spacing w:line="276" w:lineRule="auto"/>
      <w:contextualSpacing/>
    </w:pPr>
  </w:style>
  <w:style w:type="paragraph" w:customStyle="1" w:styleId="ListBullet2">
    <w:name w:val="ListBullet 2"/>
    <w:basedOn w:val="ListBullet1"/>
    <w:qFormat/>
    <w:rsid w:val="00DC5263"/>
    <w:pPr>
      <w:numPr>
        <w:numId w:val="54"/>
      </w:numPr>
    </w:pPr>
  </w:style>
  <w:style w:type="paragraph" w:customStyle="1" w:styleId="ListBullet3">
    <w:name w:val="ListBullet 3"/>
    <w:basedOn w:val="ListBullet2"/>
    <w:qFormat/>
    <w:rsid w:val="00DC5263"/>
    <w:pPr>
      <w:numPr>
        <w:numId w:val="55"/>
      </w:numPr>
    </w:pPr>
  </w:style>
  <w:style w:type="paragraph" w:customStyle="1" w:styleId="TableCaption">
    <w:name w:val="Table Caption"/>
    <w:basedOn w:val="BodyText"/>
    <w:next w:val="BodyText"/>
    <w:qFormat/>
    <w:rsid w:val="00DC5263"/>
    <w:pPr>
      <w:keepNext/>
      <w:numPr>
        <w:numId w:val="63"/>
      </w:numPr>
      <w:tabs>
        <w:tab w:val="clear" w:pos="360"/>
        <w:tab w:val="left" w:pos="900"/>
      </w:tabs>
      <w:spacing w:before="120"/>
      <w:jc w:val="center"/>
    </w:pPr>
    <w:rPr>
      <w:rFonts w:eastAsia="Times New Roman" w:cs="Arial"/>
      <w:bCs/>
      <w:color w:val="000000"/>
      <w:szCs w:val="20"/>
    </w:rPr>
  </w:style>
  <w:style w:type="numbering" w:customStyle="1" w:styleId="Appendices">
    <w:name w:val="Appendices"/>
    <w:uiPriority w:val="99"/>
    <w:rsid w:val="00DC5263"/>
    <w:pPr>
      <w:numPr>
        <w:numId w:val="3"/>
      </w:numPr>
    </w:pPr>
  </w:style>
  <w:style w:type="numbering" w:customStyle="1" w:styleId="Style1">
    <w:name w:val="Style1"/>
    <w:uiPriority w:val="99"/>
    <w:rsid w:val="00DC5263"/>
    <w:pPr>
      <w:numPr>
        <w:numId w:val="4"/>
      </w:numPr>
    </w:pPr>
  </w:style>
  <w:style w:type="numbering" w:customStyle="1" w:styleId="Style2">
    <w:name w:val="Style2"/>
    <w:uiPriority w:val="99"/>
    <w:rsid w:val="00DC5263"/>
    <w:pPr>
      <w:numPr>
        <w:numId w:val="5"/>
      </w:numPr>
    </w:pPr>
  </w:style>
  <w:style w:type="numbering" w:customStyle="1" w:styleId="Style3">
    <w:name w:val="Style3"/>
    <w:uiPriority w:val="99"/>
    <w:rsid w:val="00DC5263"/>
    <w:pPr>
      <w:numPr>
        <w:numId w:val="6"/>
      </w:numPr>
    </w:pPr>
  </w:style>
  <w:style w:type="numbering" w:customStyle="1" w:styleId="Style4">
    <w:name w:val="Style4"/>
    <w:uiPriority w:val="99"/>
    <w:rsid w:val="00DC5263"/>
    <w:pPr>
      <w:numPr>
        <w:numId w:val="7"/>
      </w:numPr>
    </w:pPr>
  </w:style>
  <w:style w:type="numbering" w:customStyle="1" w:styleId="Style5">
    <w:name w:val="Style5"/>
    <w:uiPriority w:val="99"/>
    <w:rsid w:val="00DC5263"/>
    <w:pPr>
      <w:numPr>
        <w:numId w:val="8"/>
      </w:numPr>
    </w:pPr>
  </w:style>
  <w:style w:type="numbering" w:customStyle="1" w:styleId="Style6">
    <w:name w:val="Style6"/>
    <w:uiPriority w:val="99"/>
    <w:rsid w:val="00DC5263"/>
    <w:pPr>
      <w:numPr>
        <w:numId w:val="9"/>
      </w:numPr>
    </w:pPr>
  </w:style>
  <w:style w:type="numbering" w:customStyle="1" w:styleId="Style7">
    <w:name w:val="Style7"/>
    <w:uiPriority w:val="99"/>
    <w:rsid w:val="00DC5263"/>
    <w:pPr>
      <w:numPr>
        <w:numId w:val="10"/>
      </w:numPr>
    </w:pPr>
  </w:style>
  <w:style w:type="numbering" w:customStyle="1" w:styleId="Style8">
    <w:name w:val="Style8"/>
    <w:uiPriority w:val="99"/>
    <w:rsid w:val="00DC5263"/>
    <w:pPr>
      <w:numPr>
        <w:numId w:val="11"/>
      </w:numPr>
    </w:pPr>
  </w:style>
  <w:style w:type="numbering" w:customStyle="1" w:styleId="Style9">
    <w:name w:val="Style9"/>
    <w:uiPriority w:val="99"/>
    <w:rsid w:val="00DC5263"/>
    <w:pPr>
      <w:numPr>
        <w:numId w:val="12"/>
      </w:numPr>
    </w:pPr>
  </w:style>
  <w:style w:type="numbering" w:customStyle="1" w:styleId="Style10">
    <w:name w:val="Style10"/>
    <w:uiPriority w:val="99"/>
    <w:rsid w:val="00DC5263"/>
    <w:pPr>
      <w:numPr>
        <w:numId w:val="13"/>
      </w:numPr>
    </w:pPr>
  </w:style>
  <w:style w:type="numbering" w:customStyle="1" w:styleId="Style11">
    <w:name w:val="Style11"/>
    <w:uiPriority w:val="99"/>
    <w:rsid w:val="00DC5263"/>
    <w:pPr>
      <w:numPr>
        <w:numId w:val="14"/>
      </w:numPr>
    </w:pPr>
  </w:style>
  <w:style w:type="numbering" w:customStyle="1" w:styleId="FigCaptions">
    <w:name w:val="Fig Captions"/>
    <w:uiPriority w:val="99"/>
    <w:rsid w:val="00DC5263"/>
    <w:pPr>
      <w:numPr>
        <w:numId w:val="15"/>
      </w:numPr>
    </w:pPr>
  </w:style>
  <w:style w:type="numbering" w:customStyle="1" w:styleId="Style12">
    <w:name w:val="Style12"/>
    <w:uiPriority w:val="99"/>
    <w:rsid w:val="00DC5263"/>
    <w:pPr>
      <w:numPr>
        <w:numId w:val="18"/>
      </w:numPr>
    </w:pPr>
  </w:style>
  <w:style w:type="numbering" w:customStyle="1" w:styleId="Style13">
    <w:name w:val="Style13"/>
    <w:uiPriority w:val="99"/>
    <w:rsid w:val="00DC5263"/>
    <w:pPr>
      <w:numPr>
        <w:numId w:val="16"/>
      </w:numPr>
    </w:pPr>
  </w:style>
  <w:style w:type="numbering" w:customStyle="1" w:styleId="Style14">
    <w:name w:val="Style14"/>
    <w:uiPriority w:val="99"/>
    <w:rsid w:val="00DC5263"/>
    <w:pPr>
      <w:numPr>
        <w:numId w:val="17"/>
      </w:numPr>
    </w:pPr>
  </w:style>
  <w:style w:type="numbering" w:customStyle="1" w:styleId="Style15">
    <w:name w:val="Style15"/>
    <w:uiPriority w:val="99"/>
    <w:rsid w:val="00DC5263"/>
    <w:pPr>
      <w:numPr>
        <w:numId w:val="19"/>
      </w:numPr>
    </w:pPr>
  </w:style>
  <w:style w:type="paragraph" w:styleId="BalloonText">
    <w:name w:val="Balloon Text"/>
    <w:basedOn w:val="Normal"/>
    <w:link w:val="BalloonTextChar"/>
    <w:uiPriority w:val="99"/>
    <w:semiHidden/>
    <w:unhideWhenUsed/>
    <w:rsid w:val="00DC526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C5263"/>
    <w:rPr>
      <w:rFonts w:ascii="Segoe UI" w:hAnsi="Segoe UI" w:cs="Segoe UI"/>
      <w:sz w:val="18"/>
      <w:szCs w:val="18"/>
    </w:rPr>
  </w:style>
  <w:style w:type="paragraph" w:customStyle="1" w:styleId="ListBullet4">
    <w:name w:val="ListBullet 4"/>
    <w:basedOn w:val="ListBullet3"/>
    <w:qFormat/>
    <w:rsid w:val="00DC5263"/>
    <w:pPr>
      <w:numPr>
        <w:numId w:val="56"/>
      </w:numPr>
    </w:pPr>
  </w:style>
  <w:style w:type="paragraph" w:customStyle="1" w:styleId="ListBullet5">
    <w:name w:val="ListBullet 5"/>
    <w:basedOn w:val="ListBullet4"/>
    <w:qFormat/>
    <w:rsid w:val="00DC5263"/>
    <w:pPr>
      <w:numPr>
        <w:numId w:val="57"/>
      </w:numPr>
    </w:pPr>
  </w:style>
  <w:style w:type="paragraph" w:customStyle="1" w:styleId="ListBullet6">
    <w:name w:val="ListBullet 6"/>
    <w:basedOn w:val="ListBullet5"/>
    <w:qFormat/>
    <w:rsid w:val="00DC5263"/>
    <w:pPr>
      <w:numPr>
        <w:numId w:val="58"/>
      </w:numPr>
    </w:pPr>
  </w:style>
  <w:style w:type="numbering" w:customStyle="1" w:styleId="Bullets">
    <w:name w:val="Bullets"/>
    <w:uiPriority w:val="99"/>
    <w:rsid w:val="00DC5263"/>
    <w:pPr>
      <w:numPr>
        <w:numId w:val="20"/>
      </w:numPr>
    </w:pPr>
  </w:style>
  <w:style w:type="numbering" w:customStyle="1" w:styleId="Style16">
    <w:name w:val="Style16"/>
    <w:uiPriority w:val="99"/>
    <w:rsid w:val="00DC5263"/>
    <w:pPr>
      <w:numPr>
        <w:numId w:val="21"/>
      </w:numPr>
    </w:pPr>
  </w:style>
  <w:style w:type="numbering" w:customStyle="1" w:styleId="Style17">
    <w:name w:val="Style17"/>
    <w:uiPriority w:val="99"/>
    <w:rsid w:val="00DC5263"/>
    <w:pPr>
      <w:numPr>
        <w:numId w:val="22"/>
      </w:numPr>
    </w:pPr>
  </w:style>
  <w:style w:type="numbering" w:customStyle="1" w:styleId="Style18">
    <w:name w:val="Style18"/>
    <w:uiPriority w:val="99"/>
    <w:rsid w:val="00DC5263"/>
    <w:pPr>
      <w:numPr>
        <w:numId w:val="23"/>
      </w:numPr>
    </w:pPr>
  </w:style>
  <w:style w:type="numbering" w:customStyle="1" w:styleId="Style19">
    <w:name w:val="Style19"/>
    <w:uiPriority w:val="99"/>
    <w:rsid w:val="00DC5263"/>
    <w:pPr>
      <w:numPr>
        <w:numId w:val="24"/>
      </w:numPr>
    </w:pPr>
  </w:style>
  <w:style w:type="numbering" w:customStyle="1" w:styleId="Style20">
    <w:name w:val="Style20"/>
    <w:uiPriority w:val="99"/>
    <w:rsid w:val="00DC5263"/>
    <w:pPr>
      <w:numPr>
        <w:numId w:val="25"/>
      </w:numPr>
    </w:pPr>
  </w:style>
  <w:style w:type="numbering" w:customStyle="1" w:styleId="Style21">
    <w:name w:val="Style21"/>
    <w:uiPriority w:val="99"/>
    <w:rsid w:val="00DC5263"/>
    <w:pPr>
      <w:numPr>
        <w:numId w:val="26"/>
      </w:numPr>
    </w:pPr>
  </w:style>
  <w:style w:type="paragraph" w:styleId="ListBullet30">
    <w:name w:val="List Bullet 3"/>
    <w:basedOn w:val="Normal"/>
    <w:uiPriority w:val="99"/>
    <w:semiHidden/>
    <w:unhideWhenUsed/>
    <w:rsid w:val="00DC5263"/>
    <w:pPr>
      <w:numPr>
        <w:ilvl w:val="2"/>
        <w:numId w:val="61"/>
      </w:numPr>
      <w:contextualSpacing/>
    </w:pPr>
  </w:style>
  <w:style w:type="numbering" w:customStyle="1" w:styleId="Style22">
    <w:name w:val="Style22"/>
    <w:uiPriority w:val="99"/>
    <w:rsid w:val="00DC5263"/>
    <w:pPr>
      <w:numPr>
        <w:numId w:val="27"/>
      </w:numPr>
    </w:pPr>
  </w:style>
  <w:style w:type="numbering" w:customStyle="1" w:styleId="Style23">
    <w:name w:val="Style23"/>
    <w:uiPriority w:val="99"/>
    <w:rsid w:val="00DC5263"/>
    <w:pPr>
      <w:numPr>
        <w:numId w:val="28"/>
      </w:numPr>
    </w:pPr>
  </w:style>
  <w:style w:type="numbering" w:customStyle="1" w:styleId="Style24">
    <w:name w:val="Style24"/>
    <w:uiPriority w:val="99"/>
    <w:rsid w:val="00DC5263"/>
    <w:pPr>
      <w:numPr>
        <w:numId w:val="29"/>
      </w:numPr>
    </w:pPr>
  </w:style>
  <w:style w:type="numbering" w:customStyle="1" w:styleId="Style25">
    <w:name w:val="Style25"/>
    <w:uiPriority w:val="99"/>
    <w:rsid w:val="00DC5263"/>
    <w:pPr>
      <w:numPr>
        <w:numId w:val="30"/>
      </w:numPr>
    </w:pPr>
  </w:style>
  <w:style w:type="numbering" w:customStyle="1" w:styleId="Style26">
    <w:name w:val="Style26"/>
    <w:uiPriority w:val="99"/>
    <w:rsid w:val="00DC5263"/>
    <w:pPr>
      <w:numPr>
        <w:numId w:val="31"/>
      </w:numPr>
    </w:pPr>
  </w:style>
  <w:style w:type="numbering" w:customStyle="1" w:styleId="Style27">
    <w:name w:val="Style27"/>
    <w:uiPriority w:val="99"/>
    <w:rsid w:val="00DC5263"/>
    <w:pPr>
      <w:numPr>
        <w:numId w:val="32"/>
      </w:numPr>
    </w:pPr>
  </w:style>
  <w:style w:type="numbering" w:customStyle="1" w:styleId="Style28">
    <w:name w:val="Style28"/>
    <w:uiPriority w:val="99"/>
    <w:rsid w:val="00DC5263"/>
    <w:pPr>
      <w:numPr>
        <w:numId w:val="33"/>
      </w:numPr>
    </w:pPr>
  </w:style>
  <w:style w:type="numbering" w:customStyle="1" w:styleId="Style29">
    <w:name w:val="Style29"/>
    <w:uiPriority w:val="99"/>
    <w:rsid w:val="00DC5263"/>
    <w:pPr>
      <w:numPr>
        <w:numId w:val="34"/>
      </w:numPr>
    </w:pPr>
  </w:style>
  <w:style w:type="numbering" w:customStyle="1" w:styleId="Style30">
    <w:name w:val="Style30"/>
    <w:uiPriority w:val="99"/>
    <w:rsid w:val="00DC5263"/>
    <w:pPr>
      <w:numPr>
        <w:numId w:val="35"/>
      </w:numPr>
    </w:pPr>
  </w:style>
  <w:style w:type="numbering" w:customStyle="1" w:styleId="Style31">
    <w:name w:val="Style31"/>
    <w:uiPriority w:val="99"/>
    <w:rsid w:val="00DC5263"/>
    <w:pPr>
      <w:numPr>
        <w:numId w:val="36"/>
      </w:numPr>
    </w:pPr>
  </w:style>
  <w:style w:type="numbering" w:customStyle="1" w:styleId="Style32">
    <w:name w:val="Style32"/>
    <w:uiPriority w:val="99"/>
    <w:rsid w:val="00DC5263"/>
    <w:pPr>
      <w:numPr>
        <w:numId w:val="37"/>
      </w:numPr>
    </w:pPr>
  </w:style>
  <w:style w:type="numbering" w:customStyle="1" w:styleId="Style33">
    <w:name w:val="Style33"/>
    <w:uiPriority w:val="99"/>
    <w:rsid w:val="00DC5263"/>
    <w:pPr>
      <w:numPr>
        <w:numId w:val="38"/>
      </w:numPr>
    </w:pPr>
  </w:style>
  <w:style w:type="character" w:styleId="Hyperlink">
    <w:name w:val="Hyperlink"/>
    <w:uiPriority w:val="99"/>
    <w:rsid w:val="00DC5263"/>
    <w:rPr>
      <w:rFonts w:ascii="Arial" w:hAnsi="Arial"/>
      <w:color w:val="0000FF"/>
      <w:sz w:val="22"/>
      <w:u w:val="single"/>
    </w:rPr>
  </w:style>
  <w:style w:type="paragraph" w:customStyle="1" w:styleId="NumberList">
    <w:name w:val="NumberList"/>
    <w:basedOn w:val="ListParagraph"/>
    <w:qFormat/>
    <w:rsid w:val="00DC5263"/>
    <w:pPr>
      <w:numPr>
        <w:numId w:val="62"/>
      </w:numPr>
      <w:spacing w:after="120" w:line="276" w:lineRule="auto"/>
    </w:pPr>
    <w:rPr>
      <w:rFonts w:eastAsia="Calibri" w:cs="Times New Roman"/>
    </w:rPr>
  </w:style>
  <w:style w:type="paragraph" w:styleId="ListParagraph">
    <w:name w:val="List Paragraph"/>
    <w:basedOn w:val="Normal"/>
    <w:uiPriority w:val="34"/>
    <w:qFormat/>
    <w:rsid w:val="00DC5263"/>
    <w:pPr>
      <w:ind w:left="720"/>
      <w:contextualSpacing/>
    </w:pPr>
  </w:style>
  <w:style w:type="paragraph" w:customStyle="1" w:styleId="NumberList2">
    <w:name w:val="NumberList2"/>
    <w:basedOn w:val="NumberList"/>
    <w:qFormat/>
    <w:rsid w:val="00DC5263"/>
    <w:pPr>
      <w:numPr>
        <w:ilvl w:val="1"/>
        <w:numId w:val="60"/>
      </w:numPr>
    </w:pPr>
  </w:style>
  <w:style w:type="numbering" w:customStyle="1" w:styleId="NumberLists">
    <w:name w:val="NumberLists"/>
    <w:uiPriority w:val="99"/>
    <w:rsid w:val="00DC5263"/>
    <w:pPr>
      <w:numPr>
        <w:numId w:val="39"/>
      </w:numPr>
    </w:pPr>
  </w:style>
  <w:style w:type="numbering" w:customStyle="1" w:styleId="Style34">
    <w:name w:val="Style34"/>
    <w:uiPriority w:val="99"/>
    <w:rsid w:val="00DC5263"/>
    <w:pPr>
      <w:numPr>
        <w:numId w:val="40"/>
      </w:numPr>
    </w:pPr>
  </w:style>
  <w:style w:type="numbering" w:customStyle="1" w:styleId="Style35">
    <w:name w:val="Style35"/>
    <w:uiPriority w:val="99"/>
    <w:rsid w:val="00DC5263"/>
    <w:pPr>
      <w:numPr>
        <w:numId w:val="41"/>
      </w:numPr>
    </w:pPr>
  </w:style>
  <w:style w:type="numbering" w:customStyle="1" w:styleId="Style36">
    <w:name w:val="Style36"/>
    <w:uiPriority w:val="99"/>
    <w:rsid w:val="00DC5263"/>
    <w:pPr>
      <w:numPr>
        <w:numId w:val="42"/>
      </w:numPr>
    </w:pPr>
  </w:style>
  <w:style w:type="numbering" w:customStyle="1" w:styleId="Style37">
    <w:name w:val="Style37"/>
    <w:uiPriority w:val="99"/>
    <w:rsid w:val="00DC5263"/>
    <w:pPr>
      <w:numPr>
        <w:numId w:val="43"/>
      </w:numPr>
    </w:pPr>
  </w:style>
  <w:style w:type="paragraph" w:styleId="Subtitle">
    <w:name w:val="Subtitle"/>
    <w:basedOn w:val="BodyText"/>
    <w:next w:val="BodyText"/>
    <w:link w:val="SubtitleChar"/>
    <w:qFormat/>
    <w:rsid w:val="00DC5263"/>
    <w:pPr>
      <w:numPr>
        <w:ilvl w:val="1"/>
      </w:numPr>
    </w:pPr>
    <w:rPr>
      <w:rFonts w:eastAsiaTheme="minorEastAsia"/>
      <w:sz w:val="36"/>
    </w:rPr>
  </w:style>
  <w:style w:type="character" w:customStyle="1" w:styleId="SubtitleChar">
    <w:name w:val="Subtitle Char"/>
    <w:basedOn w:val="DefaultParagraphFont"/>
    <w:link w:val="Subtitle"/>
    <w:rsid w:val="00DC5263"/>
    <w:rPr>
      <w:rFonts w:eastAsiaTheme="minorEastAsia" w:cs="Times New Roman"/>
      <w:sz w:val="36"/>
    </w:rPr>
  </w:style>
  <w:style w:type="character" w:customStyle="1" w:styleId="BodyTextChar">
    <w:name w:val="BodyText Char"/>
    <w:basedOn w:val="DefaultParagraphFont"/>
    <w:link w:val="BodyText"/>
    <w:locked/>
    <w:rsid w:val="00DC5263"/>
    <w:rPr>
      <w:rFonts w:eastAsia="Calibri" w:cs="Times New Roman"/>
    </w:rPr>
  </w:style>
  <w:style w:type="paragraph" w:customStyle="1" w:styleId="HeaderCoverPage">
    <w:name w:val="HeaderCoverPage"/>
    <w:basedOn w:val="Header"/>
    <w:qFormat/>
    <w:rsid w:val="00DC5263"/>
    <w:pPr>
      <w:jc w:val="left"/>
    </w:pPr>
  </w:style>
  <w:style w:type="character" w:customStyle="1" w:styleId="TableTextChar">
    <w:name w:val="TableText Char"/>
    <w:link w:val="TableText"/>
    <w:rsid w:val="00DC5263"/>
    <w:rPr>
      <w:rFonts w:eastAsia="Times New Roman" w:cs="Times New Roman"/>
      <w:sz w:val="20"/>
    </w:rPr>
  </w:style>
  <w:style w:type="paragraph" w:customStyle="1" w:styleId="FooterSecondLine">
    <w:name w:val="FooterSecondLine"/>
    <w:basedOn w:val="Footer"/>
    <w:qFormat/>
    <w:rsid w:val="00DC5263"/>
    <w:pPr>
      <w:jc w:val="center"/>
    </w:pPr>
    <w:rPr>
      <w:rFonts w:cs="Arial"/>
      <w:szCs w:val="18"/>
    </w:rPr>
  </w:style>
  <w:style w:type="paragraph" w:customStyle="1" w:styleId="ImagesTables">
    <w:name w:val="Images/Tables"/>
    <w:basedOn w:val="BodyText"/>
    <w:qFormat/>
    <w:rsid w:val="00DC5263"/>
    <w:pPr>
      <w:spacing w:line="360" w:lineRule="auto"/>
    </w:pPr>
  </w:style>
  <w:style w:type="paragraph" w:styleId="ListBullet40">
    <w:name w:val="List Bullet 4"/>
    <w:basedOn w:val="Normal"/>
    <w:uiPriority w:val="99"/>
    <w:semiHidden/>
    <w:unhideWhenUsed/>
    <w:rsid w:val="00DC5263"/>
    <w:pPr>
      <w:contextualSpacing/>
    </w:pPr>
  </w:style>
  <w:style w:type="paragraph" w:styleId="ListBullet50">
    <w:name w:val="List Bullet 5"/>
    <w:basedOn w:val="Normal"/>
    <w:uiPriority w:val="99"/>
    <w:semiHidden/>
    <w:unhideWhenUsed/>
    <w:rsid w:val="00DC5263"/>
    <w:pPr>
      <w:numPr>
        <w:ilvl w:val="5"/>
        <w:numId w:val="53"/>
      </w:numPr>
      <w:contextualSpacing/>
    </w:pPr>
  </w:style>
  <w:style w:type="paragraph" w:styleId="TOC3">
    <w:name w:val="toc 3"/>
    <w:basedOn w:val="Normal"/>
    <w:next w:val="Normal"/>
    <w:autoRedefine/>
    <w:uiPriority w:val="39"/>
    <w:rsid w:val="00DC5263"/>
    <w:pPr>
      <w:tabs>
        <w:tab w:val="right" w:leader="dot" w:pos="9360"/>
      </w:tabs>
      <w:spacing w:after="120" w:line="240" w:lineRule="auto"/>
      <w:ind w:left="1627" w:hanging="720"/>
    </w:pPr>
    <w:rPr>
      <w:rFonts w:eastAsia="Calibri" w:cs="Times New Roman"/>
      <w:noProof/>
    </w:rPr>
  </w:style>
  <w:style w:type="paragraph" w:styleId="TOC4">
    <w:name w:val="toc 4"/>
    <w:basedOn w:val="Normal"/>
    <w:next w:val="Normal"/>
    <w:autoRedefine/>
    <w:rsid w:val="00DC5263"/>
    <w:pPr>
      <w:tabs>
        <w:tab w:val="left" w:pos="1540"/>
        <w:tab w:val="right" w:leader="dot" w:pos="8640"/>
      </w:tabs>
      <w:spacing w:after="120" w:line="240" w:lineRule="auto"/>
      <w:ind w:left="1080"/>
    </w:pPr>
    <w:rPr>
      <w:rFonts w:eastAsia="Calibri" w:cs="Times New Roman"/>
    </w:rPr>
  </w:style>
  <w:style w:type="paragraph" w:customStyle="1" w:styleId="FooterLandscape">
    <w:name w:val="Footer Landscape"/>
    <w:basedOn w:val="Footer"/>
    <w:qFormat/>
    <w:rsid w:val="00DC5263"/>
    <w:pPr>
      <w:tabs>
        <w:tab w:val="clear" w:pos="9360"/>
        <w:tab w:val="right" w:pos="12960"/>
      </w:tabs>
      <w:spacing w:after="120"/>
    </w:pPr>
  </w:style>
  <w:style w:type="paragraph" w:customStyle="1" w:styleId="AppdxHdg3">
    <w:name w:val="Appdx Hdg3"/>
    <w:basedOn w:val="Heading3"/>
    <w:next w:val="BodyText0"/>
    <w:link w:val="AppdxHdg3Char"/>
    <w:qFormat/>
    <w:rsid w:val="00DC5263"/>
    <w:pPr>
      <w:numPr>
        <w:numId w:val="48"/>
      </w:numPr>
    </w:pPr>
  </w:style>
  <w:style w:type="character" w:customStyle="1" w:styleId="AppdxHdg3Char">
    <w:name w:val="Appdx Hdg3 Char"/>
    <w:link w:val="AppdxHdg3"/>
    <w:rsid w:val="00DC5263"/>
    <w:rPr>
      <w:rFonts w:eastAsia="Calibri" w:cs="Times New Roman"/>
      <w:b/>
      <w:sz w:val="26"/>
      <w:szCs w:val="24"/>
      <w:lang w:eastAsia="ja-JP"/>
    </w:rPr>
  </w:style>
  <w:style w:type="paragraph" w:styleId="BodyText0">
    <w:name w:val="Body Text"/>
    <w:basedOn w:val="Normal"/>
    <w:link w:val="BodyTextChar0"/>
    <w:uiPriority w:val="1"/>
    <w:qFormat/>
    <w:rsid w:val="00DC5263"/>
    <w:pPr>
      <w:widowControl w:val="0"/>
      <w:spacing w:before="56" w:after="0" w:line="240" w:lineRule="auto"/>
      <w:ind w:left="100"/>
    </w:pPr>
    <w:rPr>
      <w:rFonts w:ascii="Calibri" w:eastAsia="Calibri" w:hAnsi="Calibri"/>
    </w:rPr>
  </w:style>
  <w:style w:type="character" w:customStyle="1" w:styleId="BodyTextChar0">
    <w:name w:val="Body Text Char"/>
    <w:basedOn w:val="DefaultParagraphFont"/>
    <w:link w:val="BodyText0"/>
    <w:uiPriority w:val="1"/>
    <w:rsid w:val="00DC5263"/>
    <w:rPr>
      <w:rFonts w:ascii="Calibri" w:eastAsia="Calibri" w:hAnsi="Calibri"/>
    </w:rPr>
  </w:style>
  <w:style w:type="paragraph" w:customStyle="1" w:styleId="AppdxHdg4">
    <w:name w:val="Appdx Hdg4"/>
    <w:basedOn w:val="AppdxHdg3"/>
    <w:qFormat/>
    <w:rsid w:val="00DC5263"/>
    <w:pPr>
      <w:framePr w:wrap="notBeside" w:vAnchor="text" w:hAnchor="text" w:y="1"/>
      <w:numPr>
        <w:ilvl w:val="0"/>
        <w:numId w:val="49"/>
      </w:numPr>
    </w:pPr>
  </w:style>
  <w:style w:type="numbering" w:customStyle="1" w:styleId="AppenixHeadings">
    <w:name w:val="Appenix Headings"/>
    <w:uiPriority w:val="99"/>
    <w:rsid w:val="00DC5263"/>
    <w:pPr>
      <w:numPr>
        <w:numId w:val="44"/>
      </w:numPr>
    </w:pPr>
  </w:style>
  <w:style w:type="numbering" w:customStyle="1" w:styleId="AppendixHeadings">
    <w:name w:val="Appendix Headings"/>
    <w:uiPriority w:val="99"/>
    <w:rsid w:val="00DC5263"/>
    <w:pPr>
      <w:numPr>
        <w:numId w:val="45"/>
      </w:numPr>
    </w:pPr>
  </w:style>
  <w:style w:type="paragraph" w:customStyle="1" w:styleId="BodyTextHead1">
    <w:name w:val="BodyText_Head1"/>
    <w:basedOn w:val="BodyTextUnderTable"/>
    <w:qFormat/>
    <w:rsid w:val="00DC5263"/>
    <w:pPr>
      <w:keepNext/>
    </w:pPr>
    <w:rPr>
      <w:b/>
    </w:rPr>
  </w:style>
  <w:style w:type="paragraph" w:customStyle="1" w:styleId="TableHeadingSide">
    <w:name w:val="TableHeadingSide"/>
    <w:basedOn w:val="TableHeading"/>
    <w:qFormat/>
    <w:rsid w:val="00DC5263"/>
    <w:pPr>
      <w:keepNext w:val="0"/>
      <w:jc w:val="left"/>
    </w:pPr>
  </w:style>
  <w:style w:type="paragraph" w:customStyle="1" w:styleId="BodyTextIndent1">
    <w:name w:val="BodyTextIndent1"/>
    <w:basedOn w:val="BodyText"/>
    <w:qFormat/>
    <w:rsid w:val="00DC5263"/>
    <w:pPr>
      <w:ind w:left="360"/>
    </w:pPr>
  </w:style>
  <w:style w:type="paragraph" w:styleId="TOCHeading">
    <w:name w:val="TOC Heading"/>
    <w:basedOn w:val="TOC"/>
    <w:next w:val="Normal"/>
    <w:qFormat/>
    <w:rsid w:val="00DC5263"/>
    <w:pPr>
      <w:keepNext/>
    </w:pPr>
  </w:style>
  <w:style w:type="paragraph" w:customStyle="1" w:styleId="TOCFigRef">
    <w:name w:val="TOCFigRef"/>
    <w:basedOn w:val="TOC1"/>
    <w:qFormat/>
    <w:rsid w:val="00DC5263"/>
    <w:pPr>
      <w:tabs>
        <w:tab w:val="clear" w:pos="360"/>
        <w:tab w:val="clear" w:pos="9360"/>
        <w:tab w:val="right" w:leader="dot" w:pos="9350"/>
      </w:tabs>
      <w:ind w:left="1080" w:hanging="1080"/>
    </w:pPr>
  </w:style>
  <w:style w:type="paragraph" w:customStyle="1" w:styleId="TableTextBold">
    <w:name w:val="TableTextBold"/>
    <w:basedOn w:val="TableText"/>
    <w:qFormat/>
    <w:rsid w:val="00DC5263"/>
    <w:rPr>
      <w:b/>
    </w:rPr>
  </w:style>
  <w:style w:type="paragraph" w:customStyle="1" w:styleId="BodyTextIndent2">
    <w:name w:val="BodyTextIndent2"/>
    <w:basedOn w:val="BodyTextIndent1"/>
    <w:qFormat/>
    <w:rsid w:val="00DC5263"/>
    <w:pPr>
      <w:ind w:left="720"/>
    </w:pPr>
    <w:rPr>
      <w:noProof/>
    </w:rPr>
  </w:style>
  <w:style w:type="paragraph" w:customStyle="1" w:styleId="ListNumber3">
    <w:name w:val="ListNumber3"/>
    <w:basedOn w:val="NumberList2"/>
    <w:qFormat/>
    <w:rsid w:val="00DC5263"/>
    <w:pPr>
      <w:numPr>
        <w:ilvl w:val="0"/>
        <w:numId w:val="0"/>
      </w:numPr>
    </w:pPr>
  </w:style>
  <w:style w:type="paragraph" w:customStyle="1" w:styleId="NumberList3">
    <w:name w:val="NumberList3"/>
    <w:basedOn w:val="NumberList2"/>
    <w:rsid w:val="00DC5263"/>
    <w:pPr>
      <w:numPr>
        <w:ilvl w:val="2"/>
        <w:numId w:val="59"/>
      </w:numPr>
    </w:pPr>
  </w:style>
  <w:style w:type="paragraph" w:customStyle="1" w:styleId="NumberList4">
    <w:name w:val="NumberList4"/>
    <w:basedOn w:val="NumberList2"/>
    <w:qFormat/>
    <w:rsid w:val="00DC5263"/>
    <w:pPr>
      <w:numPr>
        <w:ilvl w:val="3"/>
      </w:numPr>
    </w:pPr>
  </w:style>
  <w:style w:type="paragraph" w:customStyle="1" w:styleId="zLGPIconEmpty">
    <w:name w:val="zLGPIconEmpty"/>
    <w:basedOn w:val="Normal"/>
    <w:rsid w:val="00DC5263"/>
    <w:pPr>
      <w:spacing w:after="180" w:line="240" w:lineRule="auto"/>
    </w:pPr>
    <w:rPr>
      <w:rFonts w:ascii="Book Antiqua" w:eastAsia="Times New Roman" w:hAnsi="Book Antiqua" w:cs="Times New Roman"/>
      <w:sz w:val="24"/>
      <w:szCs w:val="20"/>
    </w:rPr>
  </w:style>
  <w:style w:type="paragraph" w:customStyle="1" w:styleId="BulletedList">
    <w:name w:val="BulletedList"/>
    <w:basedOn w:val="BodyText"/>
    <w:link w:val="BulletedListChar"/>
    <w:qFormat/>
    <w:rsid w:val="00DC5263"/>
    <w:pPr>
      <w:numPr>
        <w:numId w:val="50"/>
      </w:numPr>
      <w:spacing w:after="0" w:line="240" w:lineRule="auto"/>
    </w:pPr>
  </w:style>
  <w:style w:type="character" w:customStyle="1" w:styleId="BulletedListChar">
    <w:name w:val="BulletedList Char"/>
    <w:basedOn w:val="BodyTextChar"/>
    <w:link w:val="BulletedList"/>
    <w:rsid w:val="00DC5263"/>
    <w:rPr>
      <w:rFonts w:eastAsia="Calibri" w:cs="Times New Roman"/>
    </w:rPr>
  </w:style>
  <w:style w:type="paragraph" w:customStyle="1" w:styleId="TableTextNumbered">
    <w:name w:val="TableTextNumbered"/>
    <w:basedOn w:val="TableText"/>
    <w:link w:val="TableTextNumberedChar"/>
    <w:qFormat/>
    <w:rsid w:val="00DC5263"/>
    <w:pPr>
      <w:numPr>
        <w:numId w:val="69"/>
      </w:numPr>
      <w:spacing w:before="0" w:after="120"/>
      <w:contextualSpacing/>
    </w:pPr>
  </w:style>
  <w:style w:type="character" w:customStyle="1" w:styleId="TableTextNumberedChar">
    <w:name w:val="TableTextNumbered Char"/>
    <w:basedOn w:val="TableTextChar"/>
    <w:link w:val="TableTextNumbered"/>
    <w:rsid w:val="00DC5263"/>
    <w:rPr>
      <w:rFonts w:eastAsia="Times New Roman" w:cs="Times New Roman"/>
      <w:sz w:val="20"/>
    </w:rPr>
  </w:style>
  <w:style w:type="character" w:styleId="Emphasis">
    <w:name w:val="Emphasis"/>
    <w:basedOn w:val="DefaultParagraphFont"/>
    <w:uiPriority w:val="20"/>
    <w:qFormat/>
    <w:rsid w:val="00DC5263"/>
    <w:rPr>
      <w:i/>
      <w:iCs/>
    </w:rPr>
  </w:style>
  <w:style w:type="paragraph" w:customStyle="1" w:styleId="TableTextBulletedList">
    <w:name w:val="TableTextBulletedList"/>
    <w:basedOn w:val="TableText"/>
    <w:link w:val="TableTextBulletedListChar"/>
    <w:qFormat/>
    <w:rsid w:val="002A3C35"/>
    <w:pPr>
      <w:numPr>
        <w:numId w:val="68"/>
      </w:numPr>
      <w:spacing w:line="240" w:lineRule="auto"/>
    </w:pPr>
  </w:style>
  <w:style w:type="character" w:customStyle="1" w:styleId="TableTextBulletedListChar">
    <w:name w:val="TableTextBulletedList Char"/>
    <w:basedOn w:val="TableTextChar"/>
    <w:link w:val="TableTextBulletedList"/>
    <w:rsid w:val="002A3C35"/>
    <w:rPr>
      <w:rFonts w:eastAsia="Times New Roman" w:cs="Times New Roman"/>
      <w:sz w:val="20"/>
    </w:rPr>
  </w:style>
  <w:style w:type="character" w:styleId="Strong">
    <w:name w:val="Strong"/>
    <w:basedOn w:val="DefaultParagraphFont"/>
    <w:uiPriority w:val="22"/>
    <w:qFormat/>
    <w:rsid w:val="00DE76FB"/>
    <w:rPr>
      <w:b/>
      <w:bCs/>
    </w:rPr>
  </w:style>
  <w:style w:type="character" w:styleId="UnresolvedMention">
    <w:name w:val="Unresolved Mention"/>
    <w:basedOn w:val="DefaultParagraphFont"/>
    <w:uiPriority w:val="99"/>
    <w:semiHidden/>
    <w:unhideWhenUsed/>
    <w:rsid w:val="00C13835"/>
    <w:rPr>
      <w:color w:val="605E5C"/>
      <w:shd w:val="clear" w:color="auto" w:fill="E1DFDD"/>
    </w:rPr>
  </w:style>
  <w:style w:type="character" w:styleId="FollowedHyperlink">
    <w:name w:val="FollowedHyperlink"/>
    <w:basedOn w:val="DefaultParagraphFont"/>
    <w:uiPriority w:val="99"/>
    <w:semiHidden/>
    <w:unhideWhenUsed/>
    <w:rsid w:val="008E3A89"/>
    <w:rPr>
      <w:color w:val="954F72" w:themeColor="followedHyperlink"/>
      <w:u w:val="single"/>
    </w:rPr>
  </w:style>
  <w:style w:type="character" w:styleId="CommentReference">
    <w:name w:val="annotation reference"/>
    <w:basedOn w:val="DefaultParagraphFont"/>
    <w:uiPriority w:val="99"/>
    <w:semiHidden/>
    <w:unhideWhenUsed/>
    <w:rsid w:val="005F3856"/>
    <w:rPr>
      <w:sz w:val="16"/>
      <w:szCs w:val="16"/>
    </w:rPr>
  </w:style>
  <w:style w:type="paragraph" w:styleId="CommentSubject">
    <w:name w:val="annotation subject"/>
    <w:basedOn w:val="CommentText"/>
    <w:next w:val="CommentText"/>
    <w:link w:val="CommentSubjectChar"/>
    <w:uiPriority w:val="99"/>
    <w:semiHidden/>
    <w:unhideWhenUsed/>
    <w:rsid w:val="005F3856"/>
    <w:pPr>
      <w:spacing w:after="160"/>
      <w:ind w:firstLine="0"/>
    </w:pPr>
    <w:rPr>
      <w:rFonts w:ascii="Arial" w:eastAsiaTheme="minorHAnsi" w:hAnsi="Arial" w:cstheme="minorBidi"/>
      <w:b/>
      <w:bCs/>
    </w:rPr>
  </w:style>
  <w:style w:type="character" w:customStyle="1" w:styleId="CommentSubjectChar">
    <w:name w:val="Comment Subject Char"/>
    <w:basedOn w:val="CommentTextChar"/>
    <w:link w:val="CommentSubject"/>
    <w:uiPriority w:val="99"/>
    <w:semiHidden/>
    <w:rsid w:val="005F3856"/>
    <w:rPr>
      <w:rFonts w:ascii="Futura Bk" w:eastAsia="Calibri" w:hAnsi="Futura Bk" w:cs="Times New Roman"/>
      <w:b/>
      <w:bCs/>
      <w:sz w:val="20"/>
      <w:szCs w:val="20"/>
    </w:rPr>
  </w:style>
  <w:style w:type="paragraph" w:styleId="Revision">
    <w:name w:val="Revision"/>
    <w:hidden/>
    <w:uiPriority w:val="99"/>
    <w:semiHidden/>
    <w:rsid w:val="00DB7C6C"/>
    <w:pPr>
      <w:spacing w:after="0" w:line="240" w:lineRule="auto"/>
    </w:pPr>
  </w:style>
  <w:style w:type="character" w:customStyle="1" w:styleId="cf01">
    <w:name w:val="cf01"/>
    <w:basedOn w:val="DefaultParagraphFont"/>
    <w:rsid w:val="00AB7742"/>
    <w:rPr>
      <w:rFonts w:ascii="Segoe UI" w:hAnsi="Segoe UI" w:cs="Segoe UI" w:hint="default"/>
    </w:rPr>
  </w:style>
  <w:style w:type="paragraph" w:customStyle="1" w:styleId="TableTextBulletedListNARROW">
    <w:name w:val="TableTextBulletedListNARROW"/>
    <w:basedOn w:val="TableTextBulletedList"/>
    <w:qFormat/>
    <w:rsid w:val="008227C9"/>
    <w:pPr>
      <w:ind w:left="436"/>
    </w:pPr>
  </w:style>
  <w:style w:type="paragraph" w:styleId="NormalWeb">
    <w:name w:val="Normal (Web)"/>
    <w:basedOn w:val="Normal"/>
    <w:uiPriority w:val="99"/>
    <w:semiHidden/>
    <w:unhideWhenUsed/>
    <w:rsid w:val="00CC3C7D"/>
    <w:pPr>
      <w:spacing w:before="100" w:beforeAutospacing="1" w:after="100" w:afterAutospacing="1" w:line="240" w:lineRule="auto"/>
    </w:pPr>
    <w:rPr>
      <w:rFonts w:ascii="Times New Roman" w:eastAsia="Times New Roman" w:hAnsi="Times New Roman" w:cs="Times New Roman"/>
      <w:sz w:val="24"/>
      <w:szCs w:val="24"/>
    </w:rPr>
  </w:style>
  <w:style w:type="numbering" w:customStyle="1" w:styleId="Style341">
    <w:name w:val="Style341"/>
    <w:uiPriority w:val="99"/>
    <w:rsid w:val="005E40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751338">
      <w:bodyDiv w:val="1"/>
      <w:marLeft w:val="0"/>
      <w:marRight w:val="0"/>
      <w:marTop w:val="0"/>
      <w:marBottom w:val="0"/>
      <w:divBdr>
        <w:top w:val="none" w:sz="0" w:space="0" w:color="auto"/>
        <w:left w:val="none" w:sz="0" w:space="0" w:color="auto"/>
        <w:bottom w:val="none" w:sz="0" w:space="0" w:color="auto"/>
        <w:right w:val="none" w:sz="0" w:space="0" w:color="auto"/>
      </w:divBdr>
      <w:divsChild>
        <w:div w:id="539783143">
          <w:marLeft w:val="274"/>
          <w:marRight w:val="0"/>
          <w:marTop w:val="0"/>
          <w:marBottom w:val="0"/>
          <w:divBdr>
            <w:top w:val="none" w:sz="0" w:space="0" w:color="auto"/>
            <w:left w:val="none" w:sz="0" w:space="0" w:color="auto"/>
            <w:bottom w:val="none" w:sz="0" w:space="0" w:color="auto"/>
            <w:right w:val="none" w:sz="0" w:space="0" w:color="auto"/>
          </w:divBdr>
        </w:div>
        <w:div w:id="687366171">
          <w:marLeft w:val="274"/>
          <w:marRight w:val="0"/>
          <w:marTop w:val="0"/>
          <w:marBottom w:val="0"/>
          <w:divBdr>
            <w:top w:val="none" w:sz="0" w:space="0" w:color="auto"/>
            <w:left w:val="none" w:sz="0" w:space="0" w:color="auto"/>
            <w:bottom w:val="none" w:sz="0" w:space="0" w:color="auto"/>
            <w:right w:val="none" w:sz="0" w:space="0" w:color="auto"/>
          </w:divBdr>
        </w:div>
        <w:div w:id="1409425930">
          <w:marLeft w:val="274"/>
          <w:marRight w:val="0"/>
          <w:marTop w:val="0"/>
          <w:marBottom w:val="0"/>
          <w:divBdr>
            <w:top w:val="none" w:sz="0" w:space="0" w:color="auto"/>
            <w:left w:val="none" w:sz="0" w:space="0" w:color="auto"/>
            <w:bottom w:val="none" w:sz="0" w:space="0" w:color="auto"/>
            <w:right w:val="none" w:sz="0" w:space="0" w:color="auto"/>
          </w:divBdr>
        </w:div>
        <w:div w:id="1171604548">
          <w:marLeft w:val="274"/>
          <w:marRight w:val="0"/>
          <w:marTop w:val="0"/>
          <w:marBottom w:val="0"/>
          <w:divBdr>
            <w:top w:val="none" w:sz="0" w:space="0" w:color="auto"/>
            <w:left w:val="none" w:sz="0" w:space="0" w:color="auto"/>
            <w:bottom w:val="none" w:sz="0" w:space="0" w:color="auto"/>
            <w:right w:val="none" w:sz="0" w:space="0" w:color="auto"/>
          </w:divBdr>
        </w:div>
        <w:div w:id="852762985">
          <w:marLeft w:val="274"/>
          <w:marRight w:val="0"/>
          <w:marTop w:val="0"/>
          <w:marBottom w:val="0"/>
          <w:divBdr>
            <w:top w:val="none" w:sz="0" w:space="0" w:color="auto"/>
            <w:left w:val="none" w:sz="0" w:space="0" w:color="auto"/>
            <w:bottom w:val="none" w:sz="0" w:space="0" w:color="auto"/>
            <w:right w:val="none" w:sz="0" w:space="0" w:color="auto"/>
          </w:divBdr>
        </w:div>
        <w:div w:id="582833858">
          <w:marLeft w:val="274"/>
          <w:marRight w:val="0"/>
          <w:marTop w:val="0"/>
          <w:marBottom w:val="0"/>
          <w:divBdr>
            <w:top w:val="none" w:sz="0" w:space="0" w:color="auto"/>
            <w:left w:val="none" w:sz="0" w:space="0" w:color="auto"/>
            <w:bottom w:val="none" w:sz="0" w:space="0" w:color="auto"/>
            <w:right w:val="none" w:sz="0" w:space="0" w:color="auto"/>
          </w:divBdr>
        </w:div>
      </w:divsChild>
    </w:div>
    <w:div w:id="29453794">
      <w:bodyDiv w:val="1"/>
      <w:marLeft w:val="0"/>
      <w:marRight w:val="0"/>
      <w:marTop w:val="0"/>
      <w:marBottom w:val="0"/>
      <w:divBdr>
        <w:top w:val="none" w:sz="0" w:space="0" w:color="auto"/>
        <w:left w:val="none" w:sz="0" w:space="0" w:color="auto"/>
        <w:bottom w:val="none" w:sz="0" w:space="0" w:color="auto"/>
        <w:right w:val="none" w:sz="0" w:space="0" w:color="auto"/>
      </w:divBdr>
    </w:div>
    <w:div w:id="44258457">
      <w:bodyDiv w:val="1"/>
      <w:marLeft w:val="0"/>
      <w:marRight w:val="0"/>
      <w:marTop w:val="0"/>
      <w:marBottom w:val="0"/>
      <w:divBdr>
        <w:top w:val="none" w:sz="0" w:space="0" w:color="auto"/>
        <w:left w:val="none" w:sz="0" w:space="0" w:color="auto"/>
        <w:bottom w:val="none" w:sz="0" w:space="0" w:color="auto"/>
        <w:right w:val="none" w:sz="0" w:space="0" w:color="auto"/>
      </w:divBdr>
    </w:div>
    <w:div w:id="50351033">
      <w:bodyDiv w:val="1"/>
      <w:marLeft w:val="0"/>
      <w:marRight w:val="0"/>
      <w:marTop w:val="0"/>
      <w:marBottom w:val="0"/>
      <w:divBdr>
        <w:top w:val="none" w:sz="0" w:space="0" w:color="auto"/>
        <w:left w:val="none" w:sz="0" w:space="0" w:color="auto"/>
        <w:bottom w:val="none" w:sz="0" w:space="0" w:color="auto"/>
        <w:right w:val="none" w:sz="0" w:space="0" w:color="auto"/>
      </w:divBdr>
    </w:div>
    <w:div w:id="65230483">
      <w:bodyDiv w:val="1"/>
      <w:marLeft w:val="0"/>
      <w:marRight w:val="0"/>
      <w:marTop w:val="0"/>
      <w:marBottom w:val="0"/>
      <w:divBdr>
        <w:top w:val="none" w:sz="0" w:space="0" w:color="auto"/>
        <w:left w:val="none" w:sz="0" w:space="0" w:color="auto"/>
        <w:bottom w:val="none" w:sz="0" w:space="0" w:color="auto"/>
        <w:right w:val="none" w:sz="0" w:space="0" w:color="auto"/>
      </w:divBdr>
    </w:div>
    <w:div w:id="70350854">
      <w:bodyDiv w:val="1"/>
      <w:marLeft w:val="0"/>
      <w:marRight w:val="0"/>
      <w:marTop w:val="0"/>
      <w:marBottom w:val="0"/>
      <w:divBdr>
        <w:top w:val="none" w:sz="0" w:space="0" w:color="auto"/>
        <w:left w:val="none" w:sz="0" w:space="0" w:color="auto"/>
        <w:bottom w:val="none" w:sz="0" w:space="0" w:color="auto"/>
        <w:right w:val="none" w:sz="0" w:space="0" w:color="auto"/>
      </w:divBdr>
      <w:divsChild>
        <w:div w:id="877400305">
          <w:marLeft w:val="360"/>
          <w:marRight w:val="0"/>
          <w:marTop w:val="0"/>
          <w:marBottom w:val="0"/>
          <w:divBdr>
            <w:top w:val="none" w:sz="0" w:space="0" w:color="auto"/>
            <w:left w:val="none" w:sz="0" w:space="0" w:color="auto"/>
            <w:bottom w:val="none" w:sz="0" w:space="0" w:color="auto"/>
            <w:right w:val="none" w:sz="0" w:space="0" w:color="auto"/>
          </w:divBdr>
        </w:div>
        <w:div w:id="1996453493">
          <w:marLeft w:val="360"/>
          <w:marRight w:val="0"/>
          <w:marTop w:val="0"/>
          <w:marBottom w:val="0"/>
          <w:divBdr>
            <w:top w:val="none" w:sz="0" w:space="0" w:color="auto"/>
            <w:left w:val="none" w:sz="0" w:space="0" w:color="auto"/>
            <w:bottom w:val="none" w:sz="0" w:space="0" w:color="auto"/>
            <w:right w:val="none" w:sz="0" w:space="0" w:color="auto"/>
          </w:divBdr>
        </w:div>
        <w:div w:id="192495767">
          <w:marLeft w:val="360"/>
          <w:marRight w:val="0"/>
          <w:marTop w:val="0"/>
          <w:marBottom w:val="0"/>
          <w:divBdr>
            <w:top w:val="none" w:sz="0" w:space="0" w:color="auto"/>
            <w:left w:val="none" w:sz="0" w:space="0" w:color="auto"/>
            <w:bottom w:val="none" w:sz="0" w:space="0" w:color="auto"/>
            <w:right w:val="none" w:sz="0" w:space="0" w:color="auto"/>
          </w:divBdr>
        </w:div>
        <w:div w:id="437138386">
          <w:marLeft w:val="360"/>
          <w:marRight w:val="0"/>
          <w:marTop w:val="0"/>
          <w:marBottom w:val="0"/>
          <w:divBdr>
            <w:top w:val="none" w:sz="0" w:space="0" w:color="auto"/>
            <w:left w:val="none" w:sz="0" w:space="0" w:color="auto"/>
            <w:bottom w:val="none" w:sz="0" w:space="0" w:color="auto"/>
            <w:right w:val="none" w:sz="0" w:space="0" w:color="auto"/>
          </w:divBdr>
        </w:div>
      </w:divsChild>
    </w:div>
    <w:div w:id="75174678">
      <w:bodyDiv w:val="1"/>
      <w:marLeft w:val="0"/>
      <w:marRight w:val="0"/>
      <w:marTop w:val="0"/>
      <w:marBottom w:val="0"/>
      <w:divBdr>
        <w:top w:val="none" w:sz="0" w:space="0" w:color="auto"/>
        <w:left w:val="none" w:sz="0" w:space="0" w:color="auto"/>
        <w:bottom w:val="none" w:sz="0" w:space="0" w:color="auto"/>
        <w:right w:val="none" w:sz="0" w:space="0" w:color="auto"/>
      </w:divBdr>
    </w:div>
    <w:div w:id="86342551">
      <w:bodyDiv w:val="1"/>
      <w:marLeft w:val="0"/>
      <w:marRight w:val="0"/>
      <w:marTop w:val="0"/>
      <w:marBottom w:val="0"/>
      <w:divBdr>
        <w:top w:val="none" w:sz="0" w:space="0" w:color="auto"/>
        <w:left w:val="none" w:sz="0" w:space="0" w:color="auto"/>
        <w:bottom w:val="none" w:sz="0" w:space="0" w:color="auto"/>
        <w:right w:val="none" w:sz="0" w:space="0" w:color="auto"/>
      </w:divBdr>
    </w:div>
    <w:div w:id="95714547">
      <w:bodyDiv w:val="1"/>
      <w:marLeft w:val="0"/>
      <w:marRight w:val="0"/>
      <w:marTop w:val="0"/>
      <w:marBottom w:val="0"/>
      <w:divBdr>
        <w:top w:val="none" w:sz="0" w:space="0" w:color="auto"/>
        <w:left w:val="none" w:sz="0" w:space="0" w:color="auto"/>
        <w:bottom w:val="none" w:sz="0" w:space="0" w:color="auto"/>
        <w:right w:val="none" w:sz="0" w:space="0" w:color="auto"/>
      </w:divBdr>
    </w:div>
    <w:div w:id="121197017">
      <w:bodyDiv w:val="1"/>
      <w:marLeft w:val="0"/>
      <w:marRight w:val="0"/>
      <w:marTop w:val="0"/>
      <w:marBottom w:val="0"/>
      <w:divBdr>
        <w:top w:val="none" w:sz="0" w:space="0" w:color="auto"/>
        <w:left w:val="none" w:sz="0" w:space="0" w:color="auto"/>
        <w:bottom w:val="none" w:sz="0" w:space="0" w:color="auto"/>
        <w:right w:val="none" w:sz="0" w:space="0" w:color="auto"/>
      </w:divBdr>
    </w:div>
    <w:div w:id="155612729">
      <w:bodyDiv w:val="1"/>
      <w:marLeft w:val="0"/>
      <w:marRight w:val="0"/>
      <w:marTop w:val="0"/>
      <w:marBottom w:val="0"/>
      <w:divBdr>
        <w:top w:val="none" w:sz="0" w:space="0" w:color="auto"/>
        <w:left w:val="none" w:sz="0" w:space="0" w:color="auto"/>
        <w:bottom w:val="none" w:sz="0" w:space="0" w:color="auto"/>
        <w:right w:val="none" w:sz="0" w:space="0" w:color="auto"/>
      </w:divBdr>
    </w:div>
    <w:div w:id="159271409">
      <w:bodyDiv w:val="1"/>
      <w:marLeft w:val="0"/>
      <w:marRight w:val="0"/>
      <w:marTop w:val="0"/>
      <w:marBottom w:val="0"/>
      <w:divBdr>
        <w:top w:val="none" w:sz="0" w:space="0" w:color="auto"/>
        <w:left w:val="none" w:sz="0" w:space="0" w:color="auto"/>
        <w:bottom w:val="none" w:sz="0" w:space="0" w:color="auto"/>
        <w:right w:val="none" w:sz="0" w:space="0" w:color="auto"/>
      </w:divBdr>
    </w:div>
    <w:div w:id="198278922">
      <w:bodyDiv w:val="1"/>
      <w:marLeft w:val="0"/>
      <w:marRight w:val="0"/>
      <w:marTop w:val="0"/>
      <w:marBottom w:val="0"/>
      <w:divBdr>
        <w:top w:val="none" w:sz="0" w:space="0" w:color="auto"/>
        <w:left w:val="none" w:sz="0" w:space="0" w:color="auto"/>
        <w:bottom w:val="none" w:sz="0" w:space="0" w:color="auto"/>
        <w:right w:val="none" w:sz="0" w:space="0" w:color="auto"/>
      </w:divBdr>
    </w:div>
    <w:div w:id="210044291">
      <w:bodyDiv w:val="1"/>
      <w:marLeft w:val="0"/>
      <w:marRight w:val="0"/>
      <w:marTop w:val="0"/>
      <w:marBottom w:val="0"/>
      <w:divBdr>
        <w:top w:val="none" w:sz="0" w:space="0" w:color="auto"/>
        <w:left w:val="none" w:sz="0" w:space="0" w:color="auto"/>
        <w:bottom w:val="none" w:sz="0" w:space="0" w:color="auto"/>
        <w:right w:val="none" w:sz="0" w:space="0" w:color="auto"/>
      </w:divBdr>
    </w:div>
    <w:div w:id="230504927">
      <w:bodyDiv w:val="1"/>
      <w:marLeft w:val="0"/>
      <w:marRight w:val="0"/>
      <w:marTop w:val="0"/>
      <w:marBottom w:val="0"/>
      <w:divBdr>
        <w:top w:val="none" w:sz="0" w:space="0" w:color="auto"/>
        <w:left w:val="none" w:sz="0" w:space="0" w:color="auto"/>
        <w:bottom w:val="none" w:sz="0" w:space="0" w:color="auto"/>
        <w:right w:val="none" w:sz="0" w:space="0" w:color="auto"/>
      </w:divBdr>
    </w:div>
    <w:div w:id="241186748">
      <w:bodyDiv w:val="1"/>
      <w:marLeft w:val="0"/>
      <w:marRight w:val="0"/>
      <w:marTop w:val="0"/>
      <w:marBottom w:val="0"/>
      <w:divBdr>
        <w:top w:val="none" w:sz="0" w:space="0" w:color="auto"/>
        <w:left w:val="none" w:sz="0" w:space="0" w:color="auto"/>
        <w:bottom w:val="none" w:sz="0" w:space="0" w:color="auto"/>
        <w:right w:val="none" w:sz="0" w:space="0" w:color="auto"/>
      </w:divBdr>
    </w:div>
    <w:div w:id="242448883">
      <w:bodyDiv w:val="1"/>
      <w:marLeft w:val="0"/>
      <w:marRight w:val="0"/>
      <w:marTop w:val="0"/>
      <w:marBottom w:val="0"/>
      <w:divBdr>
        <w:top w:val="none" w:sz="0" w:space="0" w:color="auto"/>
        <w:left w:val="none" w:sz="0" w:space="0" w:color="auto"/>
        <w:bottom w:val="none" w:sz="0" w:space="0" w:color="auto"/>
        <w:right w:val="none" w:sz="0" w:space="0" w:color="auto"/>
      </w:divBdr>
      <w:divsChild>
        <w:div w:id="1399863122">
          <w:marLeft w:val="360"/>
          <w:marRight w:val="0"/>
          <w:marTop w:val="0"/>
          <w:marBottom w:val="0"/>
          <w:divBdr>
            <w:top w:val="none" w:sz="0" w:space="0" w:color="auto"/>
            <w:left w:val="none" w:sz="0" w:space="0" w:color="auto"/>
            <w:bottom w:val="none" w:sz="0" w:space="0" w:color="auto"/>
            <w:right w:val="none" w:sz="0" w:space="0" w:color="auto"/>
          </w:divBdr>
        </w:div>
        <w:div w:id="172885807">
          <w:marLeft w:val="360"/>
          <w:marRight w:val="0"/>
          <w:marTop w:val="0"/>
          <w:marBottom w:val="0"/>
          <w:divBdr>
            <w:top w:val="none" w:sz="0" w:space="0" w:color="auto"/>
            <w:left w:val="none" w:sz="0" w:space="0" w:color="auto"/>
            <w:bottom w:val="none" w:sz="0" w:space="0" w:color="auto"/>
            <w:right w:val="none" w:sz="0" w:space="0" w:color="auto"/>
          </w:divBdr>
        </w:div>
        <w:div w:id="1373652473">
          <w:marLeft w:val="360"/>
          <w:marRight w:val="0"/>
          <w:marTop w:val="0"/>
          <w:marBottom w:val="0"/>
          <w:divBdr>
            <w:top w:val="none" w:sz="0" w:space="0" w:color="auto"/>
            <w:left w:val="none" w:sz="0" w:space="0" w:color="auto"/>
            <w:bottom w:val="none" w:sz="0" w:space="0" w:color="auto"/>
            <w:right w:val="none" w:sz="0" w:space="0" w:color="auto"/>
          </w:divBdr>
        </w:div>
        <w:div w:id="1610504082">
          <w:marLeft w:val="360"/>
          <w:marRight w:val="0"/>
          <w:marTop w:val="0"/>
          <w:marBottom w:val="0"/>
          <w:divBdr>
            <w:top w:val="none" w:sz="0" w:space="0" w:color="auto"/>
            <w:left w:val="none" w:sz="0" w:space="0" w:color="auto"/>
            <w:bottom w:val="none" w:sz="0" w:space="0" w:color="auto"/>
            <w:right w:val="none" w:sz="0" w:space="0" w:color="auto"/>
          </w:divBdr>
        </w:div>
      </w:divsChild>
    </w:div>
    <w:div w:id="299966000">
      <w:bodyDiv w:val="1"/>
      <w:marLeft w:val="0"/>
      <w:marRight w:val="0"/>
      <w:marTop w:val="0"/>
      <w:marBottom w:val="0"/>
      <w:divBdr>
        <w:top w:val="none" w:sz="0" w:space="0" w:color="auto"/>
        <w:left w:val="none" w:sz="0" w:space="0" w:color="auto"/>
        <w:bottom w:val="none" w:sz="0" w:space="0" w:color="auto"/>
        <w:right w:val="none" w:sz="0" w:space="0" w:color="auto"/>
      </w:divBdr>
    </w:div>
    <w:div w:id="302539274">
      <w:bodyDiv w:val="1"/>
      <w:marLeft w:val="0"/>
      <w:marRight w:val="0"/>
      <w:marTop w:val="0"/>
      <w:marBottom w:val="0"/>
      <w:divBdr>
        <w:top w:val="none" w:sz="0" w:space="0" w:color="auto"/>
        <w:left w:val="none" w:sz="0" w:space="0" w:color="auto"/>
        <w:bottom w:val="none" w:sz="0" w:space="0" w:color="auto"/>
        <w:right w:val="none" w:sz="0" w:space="0" w:color="auto"/>
      </w:divBdr>
    </w:div>
    <w:div w:id="327488646">
      <w:bodyDiv w:val="1"/>
      <w:marLeft w:val="0"/>
      <w:marRight w:val="0"/>
      <w:marTop w:val="0"/>
      <w:marBottom w:val="0"/>
      <w:divBdr>
        <w:top w:val="none" w:sz="0" w:space="0" w:color="auto"/>
        <w:left w:val="none" w:sz="0" w:space="0" w:color="auto"/>
        <w:bottom w:val="none" w:sz="0" w:space="0" w:color="auto"/>
        <w:right w:val="none" w:sz="0" w:space="0" w:color="auto"/>
      </w:divBdr>
    </w:div>
    <w:div w:id="349917613">
      <w:bodyDiv w:val="1"/>
      <w:marLeft w:val="0"/>
      <w:marRight w:val="0"/>
      <w:marTop w:val="0"/>
      <w:marBottom w:val="0"/>
      <w:divBdr>
        <w:top w:val="none" w:sz="0" w:space="0" w:color="auto"/>
        <w:left w:val="none" w:sz="0" w:space="0" w:color="auto"/>
        <w:bottom w:val="none" w:sz="0" w:space="0" w:color="auto"/>
        <w:right w:val="none" w:sz="0" w:space="0" w:color="auto"/>
      </w:divBdr>
    </w:div>
    <w:div w:id="363287744">
      <w:bodyDiv w:val="1"/>
      <w:marLeft w:val="0"/>
      <w:marRight w:val="0"/>
      <w:marTop w:val="0"/>
      <w:marBottom w:val="0"/>
      <w:divBdr>
        <w:top w:val="none" w:sz="0" w:space="0" w:color="auto"/>
        <w:left w:val="none" w:sz="0" w:space="0" w:color="auto"/>
        <w:bottom w:val="none" w:sz="0" w:space="0" w:color="auto"/>
        <w:right w:val="none" w:sz="0" w:space="0" w:color="auto"/>
      </w:divBdr>
    </w:div>
    <w:div w:id="381827990">
      <w:bodyDiv w:val="1"/>
      <w:marLeft w:val="0"/>
      <w:marRight w:val="0"/>
      <w:marTop w:val="0"/>
      <w:marBottom w:val="0"/>
      <w:divBdr>
        <w:top w:val="none" w:sz="0" w:space="0" w:color="auto"/>
        <w:left w:val="none" w:sz="0" w:space="0" w:color="auto"/>
        <w:bottom w:val="none" w:sz="0" w:space="0" w:color="auto"/>
        <w:right w:val="none" w:sz="0" w:space="0" w:color="auto"/>
      </w:divBdr>
    </w:div>
    <w:div w:id="428352764">
      <w:bodyDiv w:val="1"/>
      <w:marLeft w:val="0"/>
      <w:marRight w:val="0"/>
      <w:marTop w:val="0"/>
      <w:marBottom w:val="0"/>
      <w:divBdr>
        <w:top w:val="none" w:sz="0" w:space="0" w:color="auto"/>
        <w:left w:val="none" w:sz="0" w:space="0" w:color="auto"/>
        <w:bottom w:val="none" w:sz="0" w:space="0" w:color="auto"/>
        <w:right w:val="none" w:sz="0" w:space="0" w:color="auto"/>
      </w:divBdr>
    </w:div>
    <w:div w:id="451241640">
      <w:bodyDiv w:val="1"/>
      <w:marLeft w:val="0"/>
      <w:marRight w:val="0"/>
      <w:marTop w:val="0"/>
      <w:marBottom w:val="0"/>
      <w:divBdr>
        <w:top w:val="none" w:sz="0" w:space="0" w:color="auto"/>
        <w:left w:val="none" w:sz="0" w:space="0" w:color="auto"/>
        <w:bottom w:val="none" w:sz="0" w:space="0" w:color="auto"/>
        <w:right w:val="none" w:sz="0" w:space="0" w:color="auto"/>
      </w:divBdr>
    </w:div>
    <w:div w:id="454908562">
      <w:bodyDiv w:val="1"/>
      <w:marLeft w:val="0"/>
      <w:marRight w:val="0"/>
      <w:marTop w:val="0"/>
      <w:marBottom w:val="0"/>
      <w:divBdr>
        <w:top w:val="none" w:sz="0" w:space="0" w:color="auto"/>
        <w:left w:val="none" w:sz="0" w:space="0" w:color="auto"/>
        <w:bottom w:val="none" w:sz="0" w:space="0" w:color="auto"/>
        <w:right w:val="none" w:sz="0" w:space="0" w:color="auto"/>
      </w:divBdr>
    </w:div>
    <w:div w:id="497620470">
      <w:bodyDiv w:val="1"/>
      <w:marLeft w:val="0"/>
      <w:marRight w:val="0"/>
      <w:marTop w:val="0"/>
      <w:marBottom w:val="0"/>
      <w:divBdr>
        <w:top w:val="none" w:sz="0" w:space="0" w:color="auto"/>
        <w:left w:val="none" w:sz="0" w:space="0" w:color="auto"/>
        <w:bottom w:val="none" w:sz="0" w:space="0" w:color="auto"/>
        <w:right w:val="none" w:sz="0" w:space="0" w:color="auto"/>
      </w:divBdr>
    </w:div>
    <w:div w:id="504132420">
      <w:bodyDiv w:val="1"/>
      <w:marLeft w:val="0"/>
      <w:marRight w:val="0"/>
      <w:marTop w:val="0"/>
      <w:marBottom w:val="0"/>
      <w:divBdr>
        <w:top w:val="none" w:sz="0" w:space="0" w:color="auto"/>
        <w:left w:val="none" w:sz="0" w:space="0" w:color="auto"/>
        <w:bottom w:val="none" w:sz="0" w:space="0" w:color="auto"/>
        <w:right w:val="none" w:sz="0" w:space="0" w:color="auto"/>
      </w:divBdr>
    </w:div>
    <w:div w:id="515383383">
      <w:bodyDiv w:val="1"/>
      <w:marLeft w:val="0"/>
      <w:marRight w:val="0"/>
      <w:marTop w:val="0"/>
      <w:marBottom w:val="0"/>
      <w:divBdr>
        <w:top w:val="none" w:sz="0" w:space="0" w:color="auto"/>
        <w:left w:val="none" w:sz="0" w:space="0" w:color="auto"/>
        <w:bottom w:val="none" w:sz="0" w:space="0" w:color="auto"/>
        <w:right w:val="none" w:sz="0" w:space="0" w:color="auto"/>
      </w:divBdr>
    </w:div>
    <w:div w:id="536502445">
      <w:bodyDiv w:val="1"/>
      <w:marLeft w:val="0"/>
      <w:marRight w:val="0"/>
      <w:marTop w:val="0"/>
      <w:marBottom w:val="0"/>
      <w:divBdr>
        <w:top w:val="none" w:sz="0" w:space="0" w:color="auto"/>
        <w:left w:val="none" w:sz="0" w:space="0" w:color="auto"/>
        <w:bottom w:val="none" w:sz="0" w:space="0" w:color="auto"/>
        <w:right w:val="none" w:sz="0" w:space="0" w:color="auto"/>
      </w:divBdr>
    </w:div>
    <w:div w:id="571505657">
      <w:bodyDiv w:val="1"/>
      <w:marLeft w:val="0"/>
      <w:marRight w:val="0"/>
      <w:marTop w:val="0"/>
      <w:marBottom w:val="0"/>
      <w:divBdr>
        <w:top w:val="none" w:sz="0" w:space="0" w:color="auto"/>
        <w:left w:val="none" w:sz="0" w:space="0" w:color="auto"/>
        <w:bottom w:val="none" w:sz="0" w:space="0" w:color="auto"/>
        <w:right w:val="none" w:sz="0" w:space="0" w:color="auto"/>
      </w:divBdr>
    </w:div>
    <w:div w:id="575750756">
      <w:bodyDiv w:val="1"/>
      <w:marLeft w:val="0"/>
      <w:marRight w:val="0"/>
      <w:marTop w:val="0"/>
      <w:marBottom w:val="0"/>
      <w:divBdr>
        <w:top w:val="none" w:sz="0" w:space="0" w:color="auto"/>
        <w:left w:val="none" w:sz="0" w:space="0" w:color="auto"/>
        <w:bottom w:val="none" w:sz="0" w:space="0" w:color="auto"/>
        <w:right w:val="none" w:sz="0" w:space="0" w:color="auto"/>
      </w:divBdr>
    </w:div>
    <w:div w:id="576667071">
      <w:bodyDiv w:val="1"/>
      <w:marLeft w:val="0"/>
      <w:marRight w:val="0"/>
      <w:marTop w:val="0"/>
      <w:marBottom w:val="0"/>
      <w:divBdr>
        <w:top w:val="none" w:sz="0" w:space="0" w:color="auto"/>
        <w:left w:val="none" w:sz="0" w:space="0" w:color="auto"/>
        <w:bottom w:val="none" w:sz="0" w:space="0" w:color="auto"/>
        <w:right w:val="none" w:sz="0" w:space="0" w:color="auto"/>
      </w:divBdr>
    </w:div>
    <w:div w:id="602417229">
      <w:bodyDiv w:val="1"/>
      <w:marLeft w:val="0"/>
      <w:marRight w:val="0"/>
      <w:marTop w:val="0"/>
      <w:marBottom w:val="0"/>
      <w:divBdr>
        <w:top w:val="none" w:sz="0" w:space="0" w:color="auto"/>
        <w:left w:val="none" w:sz="0" w:space="0" w:color="auto"/>
        <w:bottom w:val="none" w:sz="0" w:space="0" w:color="auto"/>
        <w:right w:val="none" w:sz="0" w:space="0" w:color="auto"/>
      </w:divBdr>
    </w:div>
    <w:div w:id="657154648">
      <w:bodyDiv w:val="1"/>
      <w:marLeft w:val="0"/>
      <w:marRight w:val="0"/>
      <w:marTop w:val="0"/>
      <w:marBottom w:val="0"/>
      <w:divBdr>
        <w:top w:val="none" w:sz="0" w:space="0" w:color="auto"/>
        <w:left w:val="none" w:sz="0" w:space="0" w:color="auto"/>
        <w:bottom w:val="none" w:sz="0" w:space="0" w:color="auto"/>
        <w:right w:val="none" w:sz="0" w:space="0" w:color="auto"/>
      </w:divBdr>
    </w:div>
    <w:div w:id="678046941">
      <w:bodyDiv w:val="1"/>
      <w:marLeft w:val="0"/>
      <w:marRight w:val="0"/>
      <w:marTop w:val="0"/>
      <w:marBottom w:val="0"/>
      <w:divBdr>
        <w:top w:val="none" w:sz="0" w:space="0" w:color="auto"/>
        <w:left w:val="none" w:sz="0" w:space="0" w:color="auto"/>
        <w:bottom w:val="none" w:sz="0" w:space="0" w:color="auto"/>
        <w:right w:val="none" w:sz="0" w:space="0" w:color="auto"/>
      </w:divBdr>
    </w:div>
    <w:div w:id="683441521">
      <w:bodyDiv w:val="1"/>
      <w:marLeft w:val="0"/>
      <w:marRight w:val="0"/>
      <w:marTop w:val="0"/>
      <w:marBottom w:val="0"/>
      <w:divBdr>
        <w:top w:val="none" w:sz="0" w:space="0" w:color="auto"/>
        <w:left w:val="none" w:sz="0" w:space="0" w:color="auto"/>
        <w:bottom w:val="none" w:sz="0" w:space="0" w:color="auto"/>
        <w:right w:val="none" w:sz="0" w:space="0" w:color="auto"/>
      </w:divBdr>
    </w:div>
    <w:div w:id="723483208">
      <w:bodyDiv w:val="1"/>
      <w:marLeft w:val="0"/>
      <w:marRight w:val="0"/>
      <w:marTop w:val="0"/>
      <w:marBottom w:val="0"/>
      <w:divBdr>
        <w:top w:val="none" w:sz="0" w:space="0" w:color="auto"/>
        <w:left w:val="none" w:sz="0" w:space="0" w:color="auto"/>
        <w:bottom w:val="none" w:sz="0" w:space="0" w:color="auto"/>
        <w:right w:val="none" w:sz="0" w:space="0" w:color="auto"/>
      </w:divBdr>
    </w:div>
    <w:div w:id="742916140">
      <w:bodyDiv w:val="1"/>
      <w:marLeft w:val="0"/>
      <w:marRight w:val="0"/>
      <w:marTop w:val="0"/>
      <w:marBottom w:val="0"/>
      <w:divBdr>
        <w:top w:val="none" w:sz="0" w:space="0" w:color="auto"/>
        <w:left w:val="none" w:sz="0" w:space="0" w:color="auto"/>
        <w:bottom w:val="none" w:sz="0" w:space="0" w:color="auto"/>
        <w:right w:val="none" w:sz="0" w:space="0" w:color="auto"/>
      </w:divBdr>
    </w:div>
    <w:div w:id="768349231">
      <w:bodyDiv w:val="1"/>
      <w:marLeft w:val="0"/>
      <w:marRight w:val="0"/>
      <w:marTop w:val="0"/>
      <w:marBottom w:val="0"/>
      <w:divBdr>
        <w:top w:val="none" w:sz="0" w:space="0" w:color="auto"/>
        <w:left w:val="none" w:sz="0" w:space="0" w:color="auto"/>
        <w:bottom w:val="none" w:sz="0" w:space="0" w:color="auto"/>
        <w:right w:val="none" w:sz="0" w:space="0" w:color="auto"/>
      </w:divBdr>
    </w:div>
    <w:div w:id="774599887">
      <w:bodyDiv w:val="1"/>
      <w:marLeft w:val="0"/>
      <w:marRight w:val="0"/>
      <w:marTop w:val="0"/>
      <w:marBottom w:val="0"/>
      <w:divBdr>
        <w:top w:val="none" w:sz="0" w:space="0" w:color="auto"/>
        <w:left w:val="none" w:sz="0" w:space="0" w:color="auto"/>
        <w:bottom w:val="none" w:sz="0" w:space="0" w:color="auto"/>
        <w:right w:val="none" w:sz="0" w:space="0" w:color="auto"/>
      </w:divBdr>
      <w:divsChild>
        <w:div w:id="1458795357">
          <w:marLeft w:val="360"/>
          <w:marRight w:val="0"/>
          <w:marTop w:val="0"/>
          <w:marBottom w:val="0"/>
          <w:divBdr>
            <w:top w:val="none" w:sz="0" w:space="0" w:color="auto"/>
            <w:left w:val="none" w:sz="0" w:space="0" w:color="auto"/>
            <w:bottom w:val="none" w:sz="0" w:space="0" w:color="auto"/>
            <w:right w:val="none" w:sz="0" w:space="0" w:color="auto"/>
          </w:divBdr>
        </w:div>
        <w:div w:id="1620799557">
          <w:marLeft w:val="360"/>
          <w:marRight w:val="0"/>
          <w:marTop w:val="0"/>
          <w:marBottom w:val="0"/>
          <w:divBdr>
            <w:top w:val="none" w:sz="0" w:space="0" w:color="auto"/>
            <w:left w:val="none" w:sz="0" w:space="0" w:color="auto"/>
            <w:bottom w:val="none" w:sz="0" w:space="0" w:color="auto"/>
            <w:right w:val="none" w:sz="0" w:space="0" w:color="auto"/>
          </w:divBdr>
        </w:div>
        <w:div w:id="429936525">
          <w:marLeft w:val="360"/>
          <w:marRight w:val="0"/>
          <w:marTop w:val="0"/>
          <w:marBottom w:val="0"/>
          <w:divBdr>
            <w:top w:val="none" w:sz="0" w:space="0" w:color="auto"/>
            <w:left w:val="none" w:sz="0" w:space="0" w:color="auto"/>
            <w:bottom w:val="none" w:sz="0" w:space="0" w:color="auto"/>
            <w:right w:val="none" w:sz="0" w:space="0" w:color="auto"/>
          </w:divBdr>
        </w:div>
        <w:div w:id="200556740">
          <w:marLeft w:val="360"/>
          <w:marRight w:val="0"/>
          <w:marTop w:val="0"/>
          <w:marBottom w:val="0"/>
          <w:divBdr>
            <w:top w:val="none" w:sz="0" w:space="0" w:color="auto"/>
            <w:left w:val="none" w:sz="0" w:space="0" w:color="auto"/>
            <w:bottom w:val="none" w:sz="0" w:space="0" w:color="auto"/>
            <w:right w:val="none" w:sz="0" w:space="0" w:color="auto"/>
          </w:divBdr>
        </w:div>
      </w:divsChild>
    </w:div>
    <w:div w:id="776828808">
      <w:bodyDiv w:val="1"/>
      <w:marLeft w:val="0"/>
      <w:marRight w:val="0"/>
      <w:marTop w:val="0"/>
      <w:marBottom w:val="0"/>
      <w:divBdr>
        <w:top w:val="none" w:sz="0" w:space="0" w:color="auto"/>
        <w:left w:val="none" w:sz="0" w:space="0" w:color="auto"/>
        <w:bottom w:val="none" w:sz="0" w:space="0" w:color="auto"/>
        <w:right w:val="none" w:sz="0" w:space="0" w:color="auto"/>
      </w:divBdr>
    </w:div>
    <w:div w:id="779033814">
      <w:bodyDiv w:val="1"/>
      <w:marLeft w:val="0"/>
      <w:marRight w:val="0"/>
      <w:marTop w:val="0"/>
      <w:marBottom w:val="0"/>
      <w:divBdr>
        <w:top w:val="none" w:sz="0" w:space="0" w:color="auto"/>
        <w:left w:val="none" w:sz="0" w:space="0" w:color="auto"/>
        <w:bottom w:val="none" w:sz="0" w:space="0" w:color="auto"/>
        <w:right w:val="none" w:sz="0" w:space="0" w:color="auto"/>
      </w:divBdr>
    </w:div>
    <w:div w:id="840244599">
      <w:bodyDiv w:val="1"/>
      <w:marLeft w:val="0"/>
      <w:marRight w:val="0"/>
      <w:marTop w:val="0"/>
      <w:marBottom w:val="0"/>
      <w:divBdr>
        <w:top w:val="none" w:sz="0" w:space="0" w:color="auto"/>
        <w:left w:val="none" w:sz="0" w:space="0" w:color="auto"/>
        <w:bottom w:val="none" w:sz="0" w:space="0" w:color="auto"/>
        <w:right w:val="none" w:sz="0" w:space="0" w:color="auto"/>
      </w:divBdr>
      <w:divsChild>
        <w:div w:id="948774701">
          <w:marLeft w:val="360"/>
          <w:marRight w:val="0"/>
          <w:marTop w:val="0"/>
          <w:marBottom w:val="0"/>
          <w:divBdr>
            <w:top w:val="none" w:sz="0" w:space="0" w:color="auto"/>
            <w:left w:val="none" w:sz="0" w:space="0" w:color="auto"/>
            <w:bottom w:val="none" w:sz="0" w:space="0" w:color="auto"/>
            <w:right w:val="none" w:sz="0" w:space="0" w:color="auto"/>
          </w:divBdr>
        </w:div>
        <w:div w:id="350763927">
          <w:marLeft w:val="360"/>
          <w:marRight w:val="0"/>
          <w:marTop w:val="0"/>
          <w:marBottom w:val="0"/>
          <w:divBdr>
            <w:top w:val="none" w:sz="0" w:space="0" w:color="auto"/>
            <w:left w:val="none" w:sz="0" w:space="0" w:color="auto"/>
            <w:bottom w:val="none" w:sz="0" w:space="0" w:color="auto"/>
            <w:right w:val="none" w:sz="0" w:space="0" w:color="auto"/>
          </w:divBdr>
        </w:div>
      </w:divsChild>
    </w:div>
    <w:div w:id="861553842">
      <w:bodyDiv w:val="1"/>
      <w:marLeft w:val="0"/>
      <w:marRight w:val="0"/>
      <w:marTop w:val="0"/>
      <w:marBottom w:val="0"/>
      <w:divBdr>
        <w:top w:val="none" w:sz="0" w:space="0" w:color="auto"/>
        <w:left w:val="none" w:sz="0" w:space="0" w:color="auto"/>
        <w:bottom w:val="none" w:sz="0" w:space="0" w:color="auto"/>
        <w:right w:val="none" w:sz="0" w:space="0" w:color="auto"/>
      </w:divBdr>
      <w:divsChild>
        <w:div w:id="56629968">
          <w:marLeft w:val="720"/>
          <w:marRight w:val="0"/>
          <w:marTop w:val="0"/>
          <w:marBottom w:val="0"/>
          <w:divBdr>
            <w:top w:val="none" w:sz="0" w:space="0" w:color="auto"/>
            <w:left w:val="none" w:sz="0" w:space="0" w:color="auto"/>
            <w:bottom w:val="none" w:sz="0" w:space="0" w:color="auto"/>
            <w:right w:val="none" w:sz="0" w:space="0" w:color="auto"/>
          </w:divBdr>
        </w:div>
        <w:div w:id="967469972">
          <w:marLeft w:val="720"/>
          <w:marRight w:val="0"/>
          <w:marTop w:val="0"/>
          <w:marBottom w:val="0"/>
          <w:divBdr>
            <w:top w:val="none" w:sz="0" w:space="0" w:color="auto"/>
            <w:left w:val="none" w:sz="0" w:space="0" w:color="auto"/>
            <w:bottom w:val="none" w:sz="0" w:space="0" w:color="auto"/>
            <w:right w:val="none" w:sz="0" w:space="0" w:color="auto"/>
          </w:divBdr>
        </w:div>
      </w:divsChild>
    </w:div>
    <w:div w:id="873469041">
      <w:bodyDiv w:val="1"/>
      <w:marLeft w:val="0"/>
      <w:marRight w:val="0"/>
      <w:marTop w:val="0"/>
      <w:marBottom w:val="0"/>
      <w:divBdr>
        <w:top w:val="none" w:sz="0" w:space="0" w:color="auto"/>
        <w:left w:val="none" w:sz="0" w:space="0" w:color="auto"/>
        <w:bottom w:val="none" w:sz="0" w:space="0" w:color="auto"/>
        <w:right w:val="none" w:sz="0" w:space="0" w:color="auto"/>
      </w:divBdr>
    </w:div>
    <w:div w:id="881022319">
      <w:bodyDiv w:val="1"/>
      <w:marLeft w:val="0"/>
      <w:marRight w:val="0"/>
      <w:marTop w:val="0"/>
      <w:marBottom w:val="0"/>
      <w:divBdr>
        <w:top w:val="none" w:sz="0" w:space="0" w:color="auto"/>
        <w:left w:val="none" w:sz="0" w:space="0" w:color="auto"/>
        <w:bottom w:val="none" w:sz="0" w:space="0" w:color="auto"/>
        <w:right w:val="none" w:sz="0" w:space="0" w:color="auto"/>
      </w:divBdr>
    </w:div>
    <w:div w:id="896937164">
      <w:bodyDiv w:val="1"/>
      <w:marLeft w:val="0"/>
      <w:marRight w:val="0"/>
      <w:marTop w:val="0"/>
      <w:marBottom w:val="0"/>
      <w:divBdr>
        <w:top w:val="none" w:sz="0" w:space="0" w:color="auto"/>
        <w:left w:val="none" w:sz="0" w:space="0" w:color="auto"/>
        <w:bottom w:val="none" w:sz="0" w:space="0" w:color="auto"/>
        <w:right w:val="none" w:sz="0" w:space="0" w:color="auto"/>
      </w:divBdr>
    </w:div>
    <w:div w:id="926690938">
      <w:bodyDiv w:val="1"/>
      <w:marLeft w:val="0"/>
      <w:marRight w:val="0"/>
      <w:marTop w:val="0"/>
      <w:marBottom w:val="0"/>
      <w:divBdr>
        <w:top w:val="none" w:sz="0" w:space="0" w:color="auto"/>
        <w:left w:val="none" w:sz="0" w:space="0" w:color="auto"/>
        <w:bottom w:val="none" w:sz="0" w:space="0" w:color="auto"/>
        <w:right w:val="none" w:sz="0" w:space="0" w:color="auto"/>
      </w:divBdr>
    </w:div>
    <w:div w:id="948928351">
      <w:bodyDiv w:val="1"/>
      <w:marLeft w:val="0"/>
      <w:marRight w:val="0"/>
      <w:marTop w:val="0"/>
      <w:marBottom w:val="0"/>
      <w:divBdr>
        <w:top w:val="none" w:sz="0" w:space="0" w:color="auto"/>
        <w:left w:val="none" w:sz="0" w:space="0" w:color="auto"/>
        <w:bottom w:val="none" w:sz="0" w:space="0" w:color="auto"/>
        <w:right w:val="none" w:sz="0" w:space="0" w:color="auto"/>
      </w:divBdr>
      <w:divsChild>
        <w:div w:id="856041528">
          <w:marLeft w:val="994"/>
          <w:marRight w:val="0"/>
          <w:marTop w:val="0"/>
          <w:marBottom w:val="120"/>
          <w:divBdr>
            <w:top w:val="none" w:sz="0" w:space="0" w:color="auto"/>
            <w:left w:val="none" w:sz="0" w:space="0" w:color="auto"/>
            <w:bottom w:val="none" w:sz="0" w:space="0" w:color="auto"/>
            <w:right w:val="none" w:sz="0" w:space="0" w:color="auto"/>
          </w:divBdr>
        </w:div>
        <w:div w:id="120652441">
          <w:marLeft w:val="994"/>
          <w:marRight w:val="0"/>
          <w:marTop w:val="0"/>
          <w:marBottom w:val="120"/>
          <w:divBdr>
            <w:top w:val="none" w:sz="0" w:space="0" w:color="auto"/>
            <w:left w:val="none" w:sz="0" w:space="0" w:color="auto"/>
            <w:bottom w:val="none" w:sz="0" w:space="0" w:color="auto"/>
            <w:right w:val="none" w:sz="0" w:space="0" w:color="auto"/>
          </w:divBdr>
        </w:div>
        <w:div w:id="443548103">
          <w:marLeft w:val="994"/>
          <w:marRight w:val="0"/>
          <w:marTop w:val="0"/>
          <w:marBottom w:val="120"/>
          <w:divBdr>
            <w:top w:val="none" w:sz="0" w:space="0" w:color="auto"/>
            <w:left w:val="none" w:sz="0" w:space="0" w:color="auto"/>
            <w:bottom w:val="none" w:sz="0" w:space="0" w:color="auto"/>
            <w:right w:val="none" w:sz="0" w:space="0" w:color="auto"/>
          </w:divBdr>
        </w:div>
      </w:divsChild>
    </w:div>
    <w:div w:id="978460956">
      <w:bodyDiv w:val="1"/>
      <w:marLeft w:val="0"/>
      <w:marRight w:val="0"/>
      <w:marTop w:val="0"/>
      <w:marBottom w:val="0"/>
      <w:divBdr>
        <w:top w:val="none" w:sz="0" w:space="0" w:color="auto"/>
        <w:left w:val="none" w:sz="0" w:space="0" w:color="auto"/>
        <w:bottom w:val="none" w:sz="0" w:space="0" w:color="auto"/>
        <w:right w:val="none" w:sz="0" w:space="0" w:color="auto"/>
      </w:divBdr>
    </w:div>
    <w:div w:id="984554646">
      <w:bodyDiv w:val="1"/>
      <w:marLeft w:val="0"/>
      <w:marRight w:val="0"/>
      <w:marTop w:val="0"/>
      <w:marBottom w:val="0"/>
      <w:divBdr>
        <w:top w:val="none" w:sz="0" w:space="0" w:color="auto"/>
        <w:left w:val="none" w:sz="0" w:space="0" w:color="auto"/>
        <w:bottom w:val="none" w:sz="0" w:space="0" w:color="auto"/>
        <w:right w:val="none" w:sz="0" w:space="0" w:color="auto"/>
      </w:divBdr>
    </w:div>
    <w:div w:id="997730514">
      <w:bodyDiv w:val="1"/>
      <w:marLeft w:val="0"/>
      <w:marRight w:val="0"/>
      <w:marTop w:val="0"/>
      <w:marBottom w:val="0"/>
      <w:divBdr>
        <w:top w:val="none" w:sz="0" w:space="0" w:color="auto"/>
        <w:left w:val="none" w:sz="0" w:space="0" w:color="auto"/>
        <w:bottom w:val="none" w:sz="0" w:space="0" w:color="auto"/>
        <w:right w:val="none" w:sz="0" w:space="0" w:color="auto"/>
      </w:divBdr>
    </w:div>
    <w:div w:id="1041053762">
      <w:bodyDiv w:val="1"/>
      <w:marLeft w:val="0"/>
      <w:marRight w:val="0"/>
      <w:marTop w:val="0"/>
      <w:marBottom w:val="0"/>
      <w:divBdr>
        <w:top w:val="none" w:sz="0" w:space="0" w:color="auto"/>
        <w:left w:val="none" w:sz="0" w:space="0" w:color="auto"/>
        <w:bottom w:val="none" w:sz="0" w:space="0" w:color="auto"/>
        <w:right w:val="none" w:sz="0" w:space="0" w:color="auto"/>
      </w:divBdr>
    </w:div>
    <w:div w:id="1044136614">
      <w:bodyDiv w:val="1"/>
      <w:marLeft w:val="0"/>
      <w:marRight w:val="0"/>
      <w:marTop w:val="0"/>
      <w:marBottom w:val="0"/>
      <w:divBdr>
        <w:top w:val="none" w:sz="0" w:space="0" w:color="auto"/>
        <w:left w:val="none" w:sz="0" w:space="0" w:color="auto"/>
        <w:bottom w:val="none" w:sz="0" w:space="0" w:color="auto"/>
        <w:right w:val="none" w:sz="0" w:space="0" w:color="auto"/>
      </w:divBdr>
      <w:divsChild>
        <w:div w:id="4483263">
          <w:marLeft w:val="360"/>
          <w:marRight w:val="0"/>
          <w:marTop w:val="0"/>
          <w:marBottom w:val="0"/>
          <w:divBdr>
            <w:top w:val="none" w:sz="0" w:space="0" w:color="auto"/>
            <w:left w:val="none" w:sz="0" w:space="0" w:color="auto"/>
            <w:bottom w:val="none" w:sz="0" w:space="0" w:color="auto"/>
            <w:right w:val="none" w:sz="0" w:space="0" w:color="auto"/>
          </w:divBdr>
        </w:div>
        <w:div w:id="1034967838">
          <w:marLeft w:val="360"/>
          <w:marRight w:val="0"/>
          <w:marTop w:val="0"/>
          <w:marBottom w:val="0"/>
          <w:divBdr>
            <w:top w:val="none" w:sz="0" w:space="0" w:color="auto"/>
            <w:left w:val="none" w:sz="0" w:space="0" w:color="auto"/>
            <w:bottom w:val="none" w:sz="0" w:space="0" w:color="auto"/>
            <w:right w:val="none" w:sz="0" w:space="0" w:color="auto"/>
          </w:divBdr>
        </w:div>
      </w:divsChild>
    </w:div>
    <w:div w:id="1044791452">
      <w:bodyDiv w:val="1"/>
      <w:marLeft w:val="0"/>
      <w:marRight w:val="0"/>
      <w:marTop w:val="0"/>
      <w:marBottom w:val="0"/>
      <w:divBdr>
        <w:top w:val="none" w:sz="0" w:space="0" w:color="auto"/>
        <w:left w:val="none" w:sz="0" w:space="0" w:color="auto"/>
        <w:bottom w:val="none" w:sz="0" w:space="0" w:color="auto"/>
        <w:right w:val="none" w:sz="0" w:space="0" w:color="auto"/>
      </w:divBdr>
    </w:div>
    <w:div w:id="1060399954">
      <w:bodyDiv w:val="1"/>
      <w:marLeft w:val="0"/>
      <w:marRight w:val="0"/>
      <w:marTop w:val="0"/>
      <w:marBottom w:val="0"/>
      <w:divBdr>
        <w:top w:val="none" w:sz="0" w:space="0" w:color="auto"/>
        <w:left w:val="none" w:sz="0" w:space="0" w:color="auto"/>
        <w:bottom w:val="none" w:sz="0" w:space="0" w:color="auto"/>
        <w:right w:val="none" w:sz="0" w:space="0" w:color="auto"/>
      </w:divBdr>
    </w:div>
    <w:div w:id="1066293828">
      <w:bodyDiv w:val="1"/>
      <w:marLeft w:val="0"/>
      <w:marRight w:val="0"/>
      <w:marTop w:val="0"/>
      <w:marBottom w:val="0"/>
      <w:divBdr>
        <w:top w:val="none" w:sz="0" w:space="0" w:color="auto"/>
        <w:left w:val="none" w:sz="0" w:space="0" w:color="auto"/>
        <w:bottom w:val="none" w:sz="0" w:space="0" w:color="auto"/>
        <w:right w:val="none" w:sz="0" w:space="0" w:color="auto"/>
      </w:divBdr>
    </w:div>
    <w:div w:id="1072047910">
      <w:bodyDiv w:val="1"/>
      <w:marLeft w:val="0"/>
      <w:marRight w:val="0"/>
      <w:marTop w:val="0"/>
      <w:marBottom w:val="0"/>
      <w:divBdr>
        <w:top w:val="none" w:sz="0" w:space="0" w:color="auto"/>
        <w:left w:val="none" w:sz="0" w:space="0" w:color="auto"/>
        <w:bottom w:val="none" w:sz="0" w:space="0" w:color="auto"/>
        <w:right w:val="none" w:sz="0" w:space="0" w:color="auto"/>
      </w:divBdr>
      <w:divsChild>
        <w:div w:id="658847733">
          <w:marLeft w:val="274"/>
          <w:marRight w:val="0"/>
          <w:marTop w:val="0"/>
          <w:marBottom w:val="0"/>
          <w:divBdr>
            <w:top w:val="none" w:sz="0" w:space="0" w:color="auto"/>
            <w:left w:val="none" w:sz="0" w:space="0" w:color="auto"/>
            <w:bottom w:val="none" w:sz="0" w:space="0" w:color="auto"/>
            <w:right w:val="none" w:sz="0" w:space="0" w:color="auto"/>
          </w:divBdr>
        </w:div>
        <w:div w:id="858276086">
          <w:marLeft w:val="274"/>
          <w:marRight w:val="0"/>
          <w:marTop w:val="0"/>
          <w:marBottom w:val="0"/>
          <w:divBdr>
            <w:top w:val="none" w:sz="0" w:space="0" w:color="auto"/>
            <w:left w:val="none" w:sz="0" w:space="0" w:color="auto"/>
            <w:bottom w:val="none" w:sz="0" w:space="0" w:color="auto"/>
            <w:right w:val="none" w:sz="0" w:space="0" w:color="auto"/>
          </w:divBdr>
        </w:div>
        <w:div w:id="1090085723">
          <w:marLeft w:val="274"/>
          <w:marRight w:val="0"/>
          <w:marTop w:val="0"/>
          <w:marBottom w:val="0"/>
          <w:divBdr>
            <w:top w:val="none" w:sz="0" w:space="0" w:color="auto"/>
            <w:left w:val="none" w:sz="0" w:space="0" w:color="auto"/>
            <w:bottom w:val="none" w:sz="0" w:space="0" w:color="auto"/>
            <w:right w:val="none" w:sz="0" w:space="0" w:color="auto"/>
          </w:divBdr>
        </w:div>
        <w:div w:id="219287027">
          <w:marLeft w:val="274"/>
          <w:marRight w:val="0"/>
          <w:marTop w:val="0"/>
          <w:marBottom w:val="0"/>
          <w:divBdr>
            <w:top w:val="none" w:sz="0" w:space="0" w:color="auto"/>
            <w:left w:val="none" w:sz="0" w:space="0" w:color="auto"/>
            <w:bottom w:val="none" w:sz="0" w:space="0" w:color="auto"/>
            <w:right w:val="none" w:sz="0" w:space="0" w:color="auto"/>
          </w:divBdr>
        </w:div>
        <w:div w:id="1241016462">
          <w:marLeft w:val="274"/>
          <w:marRight w:val="0"/>
          <w:marTop w:val="0"/>
          <w:marBottom w:val="0"/>
          <w:divBdr>
            <w:top w:val="none" w:sz="0" w:space="0" w:color="auto"/>
            <w:left w:val="none" w:sz="0" w:space="0" w:color="auto"/>
            <w:bottom w:val="none" w:sz="0" w:space="0" w:color="auto"/>
            <w:right w:val="none" w:sz="0" w:space="0" w:color="auto"/>
          </w:divBdr>
        </w:div>
        <w:div w:id="1773090788">
          <w:marLeft w:val="274"/>
          <w:marRight w:val="0"/>
          <w:marTop w:val="0"/>
          <w:marBottom w:val="0"/>
          <w:divBdr>
            <w:top w:val="none" w:sz="0" w:space="0" w:color="auto"/>
            <w:left w:val="none" w:sz="0" w:space="0" w:color="auto"/>
            <w:bottom w:val="none" w:sz="0" w:space="0" w:color="auto"/>
            <w:right w:val="none" w:sz="0" w:space="0" w:color="auto"/>
          </w:divBdr>
        </w:div>
      </w:divsChild>
    </w:div>
    <w:div w:id="1086418231">
      <w:bodyDiv w:val="1"/>
      <w:marLeft w:val="0"/>
      <w:marRight w:val="0"/>
      <w:marTop w:val="0"/>
      <w:marBottom w:val="0"/>
      <w:divBdr>
        <w:top w:val="none" w:sz="0" w:space="0" w:color="auto"/>
        <w:left w:val="none" w:sz="0" w:space="0" w:color="auto"/>
        <w:bottom w:val="none" w:sz="0" w:space="0" w:color="auto"/>
        <w:right w:val="none" w:sz="0" w:space="0" w:color="auto"/>
      </w:divBdr>
    </w:div>
    <w:div w:id="1146356541">
      <w:bodyDiv w:val="1"/>
      <w:marLeft w:val="0"/>
      <w:marRight w:val="0"/>
      <w:marTop w:val="0"/>
      <w:marBottom w:val="0"/>
      <w:divBdr>
        <w:top w:val="none" w:sz="0" w:space="0" w:color="auto"/>
        <w:left w:val="none" w:sz="0" w:space="0" w:color="auto"/>
        <w:bottom w:val="none" w:sz="0" w:space="0" w:color="auto"/>
        <w:right w:val="none" w:sz="0" w:space="0" w:color="auto"/>
      </w:divBdr>
    </w:div>
    <w:div w:id="1165701995">
      <w:bodyDiv w:val="1"/>
      <w:marLeft w:val="0"/>
      <w:marRight w:val="0"/>
      <w:marTop w:val="0"/>
      <w:marBottom w:val="0"/>
      <w:divBdr>
        <w:top w:val="none" w:sz="0" w:space="0" w:color="auto"/>
        <w:left w:val="none" w:sz="0" w:space="0" w:color="auto"/>
        <w:bottom w:val="none" w:sz="0" w:space="0" w:color="auto"/>
        <w:right w:val="none" w:sz="0" w:space="0" w:color="auto"/>
      </w:divBdr>
    </w:div>
    <w:div w:id="1180968999">
      <w:bodyDiv w:val="1"/>
      <w:marLeft w:val="0"/>
      <w:marRight w:val="0"/>
      <w:marTop w:val="0"/>
      <w:marBottom w:val="0"/>
      <w:divBdr>
        <w:top w:val="none" w:sz="0" w:space="0" w:color="auto"/>
        <w:left w:val="none" w:sz="0" w:space="0" w:color="auto"/>
        <w:bottom w:val="none" w:sz="0" w:space="0" w:color="auto"/>
        <w:right w:val="none" w:sz="0" w:space="0" w:color="auto"/>
      </w:divBdr>
    </w:div>
    <w:div w:id="1206794841">
      <w:bodyDiv w:val="1"/>
      <w:marLeft w:val="0"/>
      <w:marRight w:val="0"/>
      <w:marTop w:val="0"/>
      <w:marBottom w:val="0"/>
      <w:divBdr>
        <w:top w:val="none" w:sz="0" w:space="0" w:color="auto"/>
        <w:left w:val="none" w:sz="0" w:space="0" w:color="auto"/>
        <w:bottom w:val="none" w:sz="0" w:space="0" w:color="auto"/>
        <w:right w:val="none" w:sz="0" w:space="0" w:color="auto"/>
      </w:divBdr>
    </w:div>
    <w:div w:id="1211110709">
      <w:bodyDiv w:val="1"/>
      <w:marLeft w:val="0"/>
      <w:marRight w:val="0"/>
      <w:marTop w:val="0"/>
      <w:marBottom w:val="0"/>
      <w:divBdr>
        <w:top w:val="none" w:sz="0" w:space="0" w:color="auto"/>
        <w:left w:val="none" w:sz="0" w:space="0" w:color="auto"/>
        <w:bottom w:val="none" w:sz="0" w:space="0" w:color="auto"/>
        <w:right w:val="none" w:sz="0" w:space="0" w:color="auto"/>
      </w:divBdr>
    </w:div>
    <w:div w:id="1232421553">
      <w:bodyDiv w:val="1"/>
      <w:marLeft w:val="0"/>
      <w:marRight w:val="0"/>
      <w:marTop w:val="0"/>
      <w:marBottom w:val="0"/>
      <w:divBdr>
        <w:top w:val="none" w:sz="0" w:space="0" w:color="auto"/>
        <w:left w:val="none" w:sz="0" w:space="0" w:color="auto"/>
        <w:bottom w:val="none" w:sz="0" w:space="0" w:color="auto"/>
        <w:right w:val="none" w:sz="0" w:space="0" w:color="auto"/>
      </w:divBdr>
    </w:div>
    <w:div w:id="1234655099">
      <w:bodyDiv w:val="1"/>
      <w:marLeft w:val="0"/>
      <w:marRight w:val="0"/>
      <w:marTop w:val="0"/>
      <w:marBottom w:val="0"/>
      <w:divBdr>
        <w:top w:val="none" w:sz="0" w:space="0" w:color="auto"/>
        <w:left w:val="none" w:sz="0" w:space="0" w:color="auto"/>
        <w:bottom w:val="none" w:sz="0" w:space="0" w:color="auto"/>
        <w:right w:val="none" w:sz="0" w:space="0" w:color="auto"/>
      </w:divBdr>
    </w:div>
    <w:div w:id="1247610081">
      <w:bodyDiv w:val="1"/>
      <w:marLeft w:val="0"/>
      <w:marRight w:val="0"/>
      <w:marTop w:val="0"/>
      <w:marBottom w:val="0"/>
      <w:divBdr>
        <w:top w:val="none" w:sz="0" w:space="0" w:color="auto"/>
        <w:left w:val="none" w:sz="0" w:space="0" w:color="auto"/>
        <w:bottom w:val="none" w:sz="0" w:space="0" w:color="auto"/>
        <w:right w:val="none" w:sz="0" w:space="0" w:color="auto"/>
      </w:divBdr>
    </w:div>
    <w:div w:id="1272516450">
      <w:bodyDiv w:val="1"/>
      <w:marLeft w:val="0"/>
      <w:marRight w:val="0"/>
      <w:marTop w:val="0"/>
      <w:marBottom w:val="0"/>
      <w:divBdr>
        <w:top w:val="none" w:sz="0" w:space="0" w:color="auto"/>
        <w:left w:val="none" w:sz="0" w:space="0" w:color="auto"/>
        <w:bottom w:val="none" w:sz="0" w:space="0" w:color="auto"/>
        <w:right w:val="none" w:sz="0" w:space="0" w:color="auto"/>
      </w:divBdr>
    </w:div>
    <w:div w:id="1272662908">
      <w:bodyDiv w:val="1"/>
      <w:marLeft w:val="0"/>
      <w:marRight w:val="0"/>
      <w:marTop w:val="0"/>
      <w:marBottom w:val="0"/>
      <w:divBdr>
        <w:top w:val="none" w:sz="0" w:space="0" w:color="auto"/>
        <w:left w:val="none" w:sz="0" w:space="0" w:color="auto"/>
        <w:bottom w:val="none" w:sz="0" w:space="0" w:color="auto"/>
        <w:right w:val="none" w:sz="0" w:space="0" w:color="auto"/>
      </w:divBdr>
    </w:div>
    <w:div w:id="1333147226">
      <w:bodyDiv w:val="1"/>
      <w:marLeft w:val="0"/>
      <w:marRight w:val="0"/>
      <w:marTop w:val="0"/>
      <w:marBottom w:val="0"/>
      <w:divBdr>
        <w:top w:val="none" w:sz="0" w:space="0" w:color="auto"/>
        <w:left w:val="none" w:sz="0" w:space="0" w:color="auto"/>
        <w:bottom w:val="none" w:sz="0" w:space="0" w:color="auto"/>
        <w:right w:val="none" w:sz="0" w:space="0" w:color="auto"/>
      </w:divBdr>
    </w:div>
    <w:div w:id="1343775440">
      <w:bodyDiv w:val="1"/>
      <w:marLeft w:val="0"/>
      <w:marRight w:val="0"/>
      <w:marTop w:val="0"/>
      <w:marBottom w:val="0"/>
      <w:divBdr>
        <w:top w:val="none" w:sz="0" w:space="0" w:color="auto"/>
        <w:left w:val="none" w:sz="0" w:space="0" w:color="auto"/>
        <w:bottom w:val="none" w:sz="0" w:space="0" w:color="auto"/>
        <w:right w:val="none" w:sz="0" w:space="0" w:color="auto"/>
      </w:divBdr>
    </w:div>
    <w:div w:id="1345942517">
      <w:bodyDiv w:val="1"/>
      <w:marLeft w:val="0"/>
      <w:marRight w:val="0"/>
      <w:marTop w:val="0"/>
      <w:marBottom w:val="0"/>
      <w:divBdr>
        <w:top w:val="none" w:sz="0" w:space="0" w:color="auto"/>
        <w:left w:val="none" w:sz="0" w:space="0" w:color="auto"/>
        <w:bottom w:val="none" w:sz="0" w:space="0" w:color="auto"/>
        <w:right w:val="none" w:sz="0" w:space="0" w:color="auto"/>
      </w:divBdr>
    </w:div>
    <w:div w:id="1356148429">
      <w:bodyDiv w:val="1"/>
      <w:marLeft w:val="0"/>
      <w:marRight w:val="0"/>
      <w:marTop w:val="0"/>
      <w:marBottom w:val="0"/>
      <w:divBdr>
        <w:top w:val="none" w:sz="0" w:space="0" w:color="auto"/>
        <w:left w:val="none" w:sz="0" w:space="0" w:color="auto"/>
        <w:bottom w:val="none" w:sz="0" w:space="0" w:color="auto"/>
        <w:right w:val="none" w:sz="0" w:space="0" w:color="auto"/>
      </w:divBdr>
    </w:div>
    <w:div w:id="1372727154">
      <w:bodyDiv w:val="1"/>
      <w:marLeft w:val="0"/>
      <w:marRight w:val="0"/>
      <w:marTop w:val="0"/>
      <w:marBottom w:val="0"/>
      <w:divBdr>
        <w:top w:val="none" w:sz="0" w:space="0" w:color="auto"/>
        <w:left w:val="none" w:sz="0" w:space="0" w:color="auto"/>
        <w:bottom w:val="none" w:sz="0" w:space="0" w:color="auto"/>
        <w:right w:val="none" w:sz="0" w:space="0" w:color="auto"/>
      </w:divBdr>
    </w:div>
    <w:div w:id="1392803442">
      <w:bodyDiv w:val="1"/>
      <w:marLeft w:val="0"/>
      <w:marRight w:val="0"/>
      <w:marTop w:val="0"/>
      <w:marBottom w:val="0"/>
      <w:divBdr>
        <w:top w:val="none" w:sz="0" w:space="0" w:color="auto"/>
        <w:left w:val="none" w:sz="0" w:space="0" w:color="auto"/>
        <w:bottom w:val="none" w:sz="0" w:space="0" w:color="auto"/>
        <w:right w:val="none" w:sz="0" w:space="0" w:color="auto"/>
      </w:divBdr>
      <w:divsChild>
        <w:div w:id="1199389741">
          <w:marLeft w:val="360"/>
          <w:marRight w:val="0"/>
          <w:marTop w:val="0"/>
          <w:marBottom w:val="0"/>
          <w:divBdr>
            <w:top w:val="none" w:sz="0" w:space="0" w:color="auto"/>
            <w:left w:val="none" w:sz="0" w:space="0" w:color="auto"/>
            <w:bottom w:val="none" w:sz="0" w:space="0" w:color="auto"/>
            <w:right w:val="none" w:sz="0" w:space="0" w:color="auto"/>
          </w:divBdr>
        </w:div>
        <w:div w:id="1859615032">
          <w:marLeft w:val="360"/>
          <w:marRight w:val="0"/>
          <w:marTop w:val="0"/>
          <w:marBottom w:val="0"/>
          <w:divBdr>
            <w:top w:val="none" w:sz="0" w:space="0" w:color="auto"/>
            <w:left w:val="none" w:sz="0" w:space="0" w:color="auto"/>
            <w:bottom w:val="none" w:sz="0" w:space="0" w:color="auto"/>
            <w:right w:val="none" w:sz="0" w:space="0" w:color="auto"/>
          </w:divBdr>
        </w:div>
        <w:div w:id="1007320004">
          <w:marLeft w:val="360"/>
          <w:marRight w:val="0"/>
          <w:marTop w:val="0"/>
          <w:marBottom w:val="0"/>
          <w:divBdr>
            <w:top w:val="none" w:sz="0" w:space="0" w:color="auto"/>
            <w:left w:val="none" w:sz="0" w:space="0" w:color="auto"/>
            <w:bottom w:val="none" w:sz="0" w:space="0" w:color="auto"/>
            <w:right w:val="none" w:sz="0" w:space="0" w:color="auto"/>
          </w:divBdr>
        </w:div>
        <w:div w:id="1026717168">
          <w:marLeft w:val="360"/>
          <w:marRight w:val="0"/>
          <w:marTop w:val="0"/>
          <w:marBottom w:val="0"/>
          <w:divBdr>
            <w:top w:val="none" w:sz="0" w:space="0" w:color="auto"/>
            <w:left w:val="none" w:sz="0" w:space="0" w:color="auto"/>
            <w:bottom w:val="none" w:sz="0" w:space="0" w:color="auto"/>
            <w:right w:val="none" w:sz="0" w:space="0" w:color="auto"/>
          </w:divBdr>
        </w:div>
        <w:div w:id="1947535846">
          <w:marLeft w:val="360"/>
          <w:marRight w:val="0"/>
          <w:marTop w:val="0"/>
          <w:marBottom w:val="0"/>
          <w:divBdr>
            <w:top w:val="none" w:sz="0" w:space="0" w:color="auto"/>
            <w:left w:val="none" w:sz="0" w:space="0" w:color="auto"/>
            <w:bottom w:val="none" w:sz="0" w:space="0" w:color="auto"/>
            <w:right w:val="none" w:sz="0" w:space="0" w:color="auto"/>
          </w:divBdr>
        </w:div>
      </w:divsChild>
    </w:div>
    <w:div w:id="1418407718">
      <w:bodyDiv w:val="1"/>
      <w:marLeft w:val="0"/>
      <w:marRight w:val="0"/>
      <w:marTop w:val="0"/>
      <w:marBottom w:val="0"/>
      <w:divBdr>
        <w:top w:val="none" w:sz="0" w:space="0" w:color="auto"/>
        <w:left w:val="none" w:sz="0" w:space="0" w:color="auto"/>
        <w:bottom w:val="none" w:sz="0" w:space="0" w:color="auto"/>
        <w:right w:val="none" w:sz="0" w:space="0" w:color="auto"/>
      </w:divBdr>
    </w:div>
    <w:div w:id="1465654172">
      <w:bodyDiv w:val="1"/>
      <w:marLeft w:val="0"/>
      <w:marRight w:val="0"/>
      <w:marTop w:val="0"/>
      <w:marBottom w:val="0"/>
      <w:divBdr>
        <w:top w:val="none" w:sz="0" w:space="0" w:color="auto"/>
        <w:left w:val="none" w:sz="0" w:space="0" w:color="auto"/>
        <w:bottom w:val="none" w:sz="0" w:space="0" w:color="auto"/>
        <w:right w:val="none" w:sz="0" w:space="0" w:color="auto"/>
      </w:divBdr>
    </w:div>
    <w:div w:id="1495299563">
      <w:bodyDiv w:val="1"/>
      <w:marLeft w:val="0"/>
      <w:marRight w:val="0"/>
      <w:marTop w:val="0"/>
      <w:marBottom w:val="0"/>
      <w:divBdr>
        <w:top w:val="none" w:sz="0" w:space="0" w:color="auto"/>
        <w:left w:val="none" w:sz="0" w:space="0" w:color="auto"/>
        <w:bottom w:val="none" w:sz="0" w:space="0" w:color="auto"/>
        <w:right w:val="none" w:sz="0" w:space="0" w:color="auto"/>
      </w:divBdr>
    </w:div>
    <w:div w:id="1505585238">
      <w:bodyDiv w:val="1"/>
      <w:marLeft w:val="0"/>
      <w:marRight w:val="0"/>
      <w:marTop w:val="0"/>
      <w:marBottom w:val="0"/>
      <w:divBdr>
        <w:top w:val="none" w:sz="0" w:space="0" w:color="auto"/>
        <w:left w:val="none" w:sz="0" w:space="0" w:color="auto"/>
        <w:bottom w:val="none" w:sz="0" w:space="0" w:color="auto"/>
        <w:right w:val="none" w:sz="0" w:space="0" w:color="auto"/>
      </w:divBdr>
    </w:div>
    <w:div w:id="1518887895">
      <w:bodyDiv w:val="1"/>
      <w:marLeft w:val="0"/>
      <w:marRight w:val="0"/>
      <w:marTop w:val="0"/>
      <w:marBottom w:val="0"/>
      <w:divBdr>
        <w:top w:val="none" w:sz="0" w:space="0" w:color="auto"/>
        <w:left w:val="none" w:sz="0" w:space="0" w:color="auto"/>
        <w:bottom w:val="none" w:sz="0" w:space="0" w:color="auto"/>
        <w:right w:val="none" w:sz="0" w:space="0" w:color="auto"/>
      </w:divBdr>
    </w:div>
    <w:div w:id="1534076313">
      <w:bodyDiv w:val="1"/>
      <w:marLeft w:val="0"/>
      <w:marRight w:val="0"/>
      <w:marTop w:val="0"/>
      <w:marBottom w:val="0"/>
      <w:divBdr>
        <w:top w:val="none" w:sz="0" w:space="0" w:color="auto"/>
        <w:left w:val="none" w:sz="0" w:space="0" w:color="auto"/>
        <w:bottom w:val="none" w:sz="0" w:space="0" w:color="auto"/>
        <w:right w:val="none" w:sz="0" w:space="0" w:color="auto"/>
      </w:divBdr>
    </w:div>
    <w:div w:id="1619340247">
      <w:bodyDiv w:val="1"/>
      <w:marLeft w:val="0"/>
      <w:marRight w:val="0"/>
      <w:marTop w:val="0"/>
      <w:marBottom w:val="0"/>
      <w:divBdr>
        <w:top w:val="none" w:sz="0" w:space="0" w:color="auto"/>
        <w:left w:val="none" w:sz="0" w:space="0" w:color="auto"/>
        <w:bottom w:val="none" w:sz="0" w:space="0" w:color="auto"/>
        <w:right w:val="none" w:sz="0" w:space="0" w:color="auto"/>
      </w:divBdr>
    </w:div>
    <w:div w:id="1658486716">
      <w:bodyDiv w:val="1"/>
      <w:marLeft w:val="0"/>
      <w:marRight w:val="0"/>
      <w:marTop w:val="0"/>
      <w:marBottom w:val="0"/>
      <w:divBdr>
        <w:top w:val="none" w:sz="0" w:space="0" w:color="auto"/>
        <w:left w:val="none" w:sz="0" w:space="0" w:color="auto"/>
        <w:bottom w:val="none" w:sz="0" w:space="0" w:color="auto"/>
        <w:right w:val="none" w:sz="0" w:space="0" w:color="auto"/>
      </w:divBdr>
    </w:div>
    <w:div w:id="1673799158">
      <w:bodyDiv w:val="1"/>
      <w:marLeft w:val="0"/>
      <w:marRight w:val="0"/>
      <w:marTop w:val="0"/>
      <w:marBottom w:val="0"/>
      <w:divBdr>
        <w:top w:val="none" w:sz="0" w:space="0" w:color="auto"/>
        <w:left w:val="none" w:sz="0" w:space="0" w:color="auto"/>
        <w:bottom w:val="none" w:sz="0" w:space="0" w:color="auto"/>
        <w:right w:val="none" w:sz="0" w:space="0" w:color="auto"/>
      </w:divBdr>
    </w:div>
    <w:div w:id="1683973901">
      <w:bodyDiv w:val="1"/>
      <w:marLeft w:val="0"/>
      <w:marRight w:val="0"/>
      <w:marTop w:val="0"/>
      <w:marBottom w:val="0"/>
      <w:divBdr>
        <w:top w:val="none" w:sz="0" w:space="0" w:color="auto"/>
        <w:left w:val="none" w:sz="0" w:space="0" w:color="auto"/>
        <w:bottom w:val="none" w:sz="0" w:space="0" w:color="auto"/>
        <w:right w:val="none" w:sz="0" w:space="0" w:color="auto"/>
      </w:divBdr>
    </w:div>
    <w:div w:id="1721369053">
      <w:bodyDiv w:val="1"/>
      <w:marLeft w:val="0"/>
      <w:marRight w:val="0"/>
      <w:marTop w:val="0"/>
      <w:marBottom w:val="0"/>
      <w:divBdr>
        <w:top w:val="none" w:sz="0" w:space="0" w:color="auto"/>
        <w:left w:val="none" w:sz="0" w:space="0" w:color="auto"/>
        <w:bottom w:val="none" w:sz="0" w:space="0" w:color="auto"/>
        <w:right w:val="none" w:sz="0" w:space="0" w:color="auto"/>
      </w:divBdr>
    </w:div>
    <w:div w:id="1753232595">
      <w:bodyDiv w:val="1"/>
      <w:marLeft w:val="0"/>
      <w:marRight w:val="0"/>
      <w:marTop w:val="0"/>
      <w:marBottom w:val="0"/>
      <w:divBdr>
        <w:top w:val="none" w:sz="0" w:space="0" w:color="auto"/>
        <w:left w:val="none" w:sz="0" w:space="0" w:color="auto"/>
        <w:bottom w:val="none" w:sz="0" w:space="0" w:color="auto"/>
        <w:right w:val="none" w:sz="0" w:space="0" w:color="auto"/>
      </w:divBdr>
    </w:div>
    <w:div w:id="1773357326">
      <w:bodyDiv w:val="1"/>
      <w:marLeft w:val="0"/>
      <w:marRight w:val="0"/>
      <w:marTop w:val="0"/>
      <w:marBottom w:val="0"/>
      <w:divBdr>
        <w:top w:val="none" w:sz="0" w:space="0" w:color="auto"/>
        <w:left w:val="none" w:sz="0" w:space="0" w:color="auto"/>
        <w:bottom w:val="none" w:sz="0" w:space="0" w:color="auto"/>
        <w:right w:val="none" w:sz="0" w:space="0" w:color="auto"/>
      </w:divBdr>
    </w:div>
    <w:div w:id="1797211750">
      <w:bodyDiv w:val="1"/>
      <w:marLeft w:val="0"/>
      <w:marRight w:val="0"/>
      <w:marTop w:val="0"/>
      <w:marBottom w:val="0"/>
      <w:divBdr>
        <w:top w:val="none" w:sz="0" w:space="0" w:color="auto"/>
        <w:left w:val="none" w:sz="0" w:space="0" w:color="auto"/>
        <w:bottom w:val="none" w:sz="0" w:space="0" w:color="auto"/>
        <w:right w:val="none" w:sz="0" w:space="0" w:color="auto"/>
      </w:divBdr>
      <w:divsChild>
        <w:div w:id="1609193825">
          <w:marLeft w:val="360"/>
          <w:marRight w:val="0"/>
          <w:marTop w:val="0"/>
          <w:marBottom w:val="0"/>
          <w:divBdr>
            <w:top w:val="none" w:sz="0" w:space="0" w:color="auto"/>
            <w:left w:val="none" w:sz="0" w:space="0" w:color="auto"/>
            <w:bottom w:val="none" w:sz="0" w:space="0" w:color="auto"/>
            <w:right w:val="none" w:sz="0" w:space="0" w:color="auto"/>
          </w:divBdr>
        </w:div>
        <w:div w:id="139007332">
          <w:marLeft w:val="360"/>
          <w:marRight w:val="0"/>
          <w:marTop w:val="0"/>
          <w:marBottom w:val="0"/>
          <w:divBdr>
            <w:top w:val="none" w:sz="0" w:space="0" w:color="auto"/>
            <w:left w:val="none" w:sz="0" w:space="0" w:color="auto"/>
            <w:bottom w:val="none" w:sz="0" w:space="0" w:color="auto"/>
            <w:right w:val="none" w:sz="0" w:space="0" w:color="auto"/>
          </w:divBdr>
        </w:div>
        <w:div w:id="942374496">
          <w:marLeft w:val="360"/>
          <w:marRight w:val="0"/>
          <w:marTop w:val="0"/>
          <w:marBottom w:val="0"/>
          <w:divBdr>
            <w:top w:val="none" w:sz="0" w:space="0" w:color="auto"/>
            <w:left w:val="none" w:sz="0" w:space="0" w:color="auto"/>
            <w:bottom w:val="none" w:sz="0" w:space="0" w:color="auto"/>
            <w:right w:val="none" w:sz="0" w:space="0" w:color="auto"/>
          </w:divBdr>
        </w:div>
        <w:div w:id="884105305">
          <w:marLeft w:val="360"/>
          <w:marRight w:val="0"/>
          <w:marTop w:val="0"/>
          <w:marBottom w:val="0"/>
          <w:divBdr>
            <w:top w:val="none" w:sz="0" w:space="0" w:color="auto"/>
            <w:left w:val="none" w:sz="0" w:space="0" w:color="auto"/>
            <w:bottom w:val="none" w:sz="0" w:space="0" w:color="auto"/>
            <w:right w:val="none" w:sz="0" w:space="0" w:color="auto"/>
          </w:divBdr>
        </w:div>
      </w:divsChild>
    </w:div>
    <w:div w:id="1819608623">
      <w:bodyDiv w:val="1"/>
      <w:marLeft w:val="0"/>
      <w:marRight w:val="0"/>
      <w:marTop w:val="0"/>
      <w:marBottom w:val="0"/>
      <w:divBdr>
        <w:top w:val="none" w:sz="0" w:space="0" w:color="auto"/>
        <w:left w:val="none" w:sz="0" w:space="0" w:color="auto"/>
        <w:bottom w:val="none" w:sz="0" w:space="0" w:color="auto"/>
        <w:right w:val="none" w:sz="0" w:space="0" w:color="auto"/>
      </w:divBdr>
    </w:div>
    <w:div w:id="1827477005">
      <w:bodyDiv w:val="1"/>
      <w:marLeft w:val="0"/>
      <w:marRight w:val="0"/>
      <w:marTop w:val="0"/>
      <w:marBottom w:val="0"/>
      <w:divBdr>
        <w:top w:val="none" w:sz="0" w:space="0" w:color="auto"/>
        <w:left w:val="none" w:sz="0" w:space="0" w:color="auto"/>
        <w:bottom w:val="none" w:sz="0" w:space="0" w:color="auto"/>
        <w:right w:val="none" w:sz="0" w:space="0" w:color="auto"/>
      </w:divBdr>
    </w:div>
    <w:div w:id="1847941570">
      <w:bodyDiv w:val="1"/>
      <w:marLeft w:val="0"/>
      <w:marRight w:val="0"/>
      <w:marTop w:val="0"/>
      <w:marBottom w:val="0"/>
      <w:divBdr>
        <w:top w:val="none" w:sz="0" w:space="0" w:color="auto"/>
        <w:left w:val="none" w:sz="0" w:space="0" w:color="auto"/>
        <w:bottom w:val="none" w:sz="0" w:space="0" w:color="auto"/>
        <w:right w:val="none" w:sz="0" w:space="0" w:color="auto"/>
      </w:divBdr>
    </w:div>
    <w:div w:id="1864705090">
      <w:bodyDiv w:val="1"/>
      <w:marLeft w:val="0"/>
      <w:marRight w:val="0"/>
      <w:marTop w:val="0"/>
      <w:marBottom w:val="0"/>
      <w:divBdr>
        <w:top w:val="none" w:sz="0" w:space="0" w:color="auto"/>
        <w:left w:val="none" w:sz="0" w:space="0" w:color="auto"/>
        <w:bottom w:val="none" w:sz="0" w:space="0" w:color="auto"/>
        <w:right w:val="none" w:sz="0" w:space="0" w:color="auto"/>
      </w:divBdr>
    </w:div>
    <w:div w:id="1874539065">
      <w:bodyDiv w:val="1"/>
      <w:marLeft w:val="0"/>
      <w:marRight w:val="0"/>
      <w:marTop w:val="0"/>
      <w:marBottom w:val="0"/>
      <w:divBdr>
        <w:top w:val="none" w:sz="0" w:space="0" w:color="auto"/>
        <w:left w:val="none" w:sz="0" w:space="0" w:color="auto"/>
        <w:bottom w:val="none" w:sz="0" w:space="0" w:color="auto"/>
        <w:right w:val="none" w:sz="0" w:space="0" w:color="auto"/>
      </w:divBdr>
    </w:div>
    <w:div w:id="1892423015">
      <w:bodyDiv w:val="1"/>
      <w:marLeft w:val="0"/>
      <w:marRight w:val="0"/>
      <w:marTop w:val="0"/>
      <w:marBottom w:val="0"/>
      <w:divBdr>
        <w:top w:val="none" w:sz="0" w:space="0" w:color="auto"/>
        <w:left w:val="none" w:sz="0" w:space="0" w:color="auto"/>
        <w:bottom w:val="none" w:sz="0" w:space="0" w:color="auto"/>
        <w:right w:val="none" w:sz="0" w:space="0" w:color="auto"/>
      </w:divBdr>
    </w:div>
    <w:div w:id="1909684733">
      <w:bodyDiv w:val="1"/>
      <w:marLeft w:val="0"/>
      <w:marRight w:val="0"/>
      <w:marTop w:val="0"/>
      <w:marBottom w:val="0"/>
      <w:divBdr>
        <w:top w:val="none" w:sz="0" w:space="0" w:color="auto"/>
        <w:left w:val="none" w:sz="0" w:space="0" w:color="auto"/>
        <w:bottom w:val="none" w:sz="0" w:space="0" w:color="auto"/>
        <w:right w:val="none" w:sz="0" w:space="0" w:color="auto"/>
      </w:divBdr>
    </w:div>
    <w:div w:id="1909731588">
      <w:bodyDiv w:val="1"/>
      <w:marLeft w:val="0"/>
      <w:marRight w:val="0"/>
      <w:marTop w:val="0"/>
      <w:marBottom w:val="0"/>
      <w:divBdr>
        <w:top w:val="none" w:sz="0" w:space="0" w:color="auto"/>
        <w:left w:val="none" w:sz="0" w:space="0" w:color="auto"/>
        <w:bottom w:val="none" w:sz="0" w:space="0" w:color="auto"/>
        <w:right w:val="none" w:sz="0" w:space="0" w:color="auto"/>
      </w:divBdr>
    </w:div>
    <w:div w:id="1911034832">
      <w:bodyDiv w:val="1"/>
      <w:marLeft w:val="0"/>
      <w:marRight w:val="0"/>
      <w:marTop w:val="0"/>
      <w:marBottom w:val="0"/>
      <w:divBdr>
        <w:top w:val="none" w:sz="0" w:space="0" w:color="auto"/>
        <w:left w:val="none" w:sz="0" w:space="0" w:color="auto"/>
        <w:bottom w:val="none" w:sz="0" w:space="0" w:color="auto"/>
        <w:right w:val="none" w:sz="0" w:space="0" w:color="auto"/>
      </w:divBdr>
    </w:div>
    <w:div w:id="1926299717">
      <w:bodyDiv w:val="1"/>
      <w:marLeft w:val="0"/>
      <w:marRight w:val="0"/>
      <w:marTop w:val="0"/>
      <w:marBottom w:val="0"/>
      <w:divBdr>
        <w:top w:val="none" w:sz="0" w:space="0" w:color="auto"/>
        <w:left w:val="none" w:sz="0" w:space="0" w:color="auto"/>
        <w:bottom w:val="none" w:sz="0" w:space="0" w:color="auto"/>
        <w:right w:val="none" w:sz="0" w:space="0" w:color="auto"/>
      </w:divBdr>
    </w:div>
    <w:div w:id="1943145732">
      <w:bodyDiv w:val="1"/>
      <w:marLeft w:val="0"/>
      <w:marRight w:val="0"/>
      <w:marTop w:val="0"/>
      <w:marBottom w:val="0"/>
      <w:divBdr>
        <w:top w:val="none" w:sz="0" w:space="0" w:color="auto"/>
        <w:left w:val="none" w:sz="0" w:space="0" w:color="auto"/>
        <w:bottom w:val="none" w:sz="0" w:space="0" w:color="auto"/>
        <w:right w:val="none" w:sz="0" w:space="0" w:color="auto"/>
      </w:divBdr>
    </w:div>
    <w:div w:id="1956789160">
      <w:bodyDiv w:val="1"/>
      <w:marLeft w:val="0"/>
      <w:marRight w:val="0"/>
      <w:marTop w:val="0"/>
      <w:marBottom w:val="0"/>
      <w:divBdr>
        <w:top w:val="none" w:sz="0" w:space="0" w:color="auto"/>
        <w:left w:val="none" w:sz="0" w:space="0" w:color="auto"/>
        <w:bottom w:val="none" w:sz="0" w:space="0" w:color="auto"/>
        <w:right w:val="none" w:sz="0" w:space="0" w:color="auto"/>
      </w:divBdr>
    </w:div>
    <w:div w:id="1958172513">
      <w:bodyDiv w:val="1"/>
      <w:marLeft w:val="0"/>
      <w:marRight w:val="0"/>
      <w:marTop w:val="0"/>
      <w:marBottom w:val="0"/>
      <w:divBdr>
        <w:top w:val="none" w:sz="0" w:space="0" w:color="auto"/>
        <w:left w:val="none" w:sz="0" w:space="0" w:color="auto"/>
        <w:bottom w:val="none" w:sz="0" w:space="0" w:color="auto"/>
        <w:right w:val="none" w:sz="0" w:space="0" w:color="auto"/>
      </w:divBdr>
    </w:div>
    <w:div w:id="1974404758">
      <w:bodyDiv w:val="1"/>
      <w:marLeft w:val="0"/>
      <w:marRight w:val="0"/>
      <w:marTop w:val="0"/>
      <w:marBottom w:val="0"/>
      <w:divBdr>
        <w:top w:val="none" w:sz="0" w:space="0" w:color="auto"/>
        <w:left w:val="none" w:sz="0" w:space="0" w:color="auto"/>
        <w:bottom w:val="none" w:sz="0" w:space="0" w:color="auto"/>
        <w:right w:val="none" w:sz="0" w:space="0" w:color="auto"/>
      </w:divBdr>
    </w:div>
    <w:div w:id="1990746627">
      <w:bodyDiv w:val="1"/>
      <w:marLeft w:val="0"/>
      <w:marRight w:val="0"/>
      <w:marTop w:val="0"/>
      <w:marBottom w:val="0"/>
      <w:divBdr>
        <w:top w:val="none" w:sz="0" w:space="0" w:color="auto"/>
        <w:left w:val="none" w:sz="0" w:space="0" w:color="auto"/>
        <w:bottom w:val="none" w:sz="0" w:space="0" w:color="auto"/>
        <w:right w:val="none" w:sz="0" w:space="0" w:color="auto"/>
      </w:divBdr>
    </w:div>
    <w:div w:id="2009285332">
      <w:bodyDiv w:val="1"/>
      <w:marLeft w:val="0"/>
      <w:marRight w:val="0"/>
      <w:marTop w:val="0"/>
      <w:marBottom w:val="0"/>
      <w:divBdr>
        <w:top w:val="none" w:sz="0" w:space="0" w:color="auto"/>
        <w:left w:val="none" w:sz="0" w:space="0" w:color="auto"/>
        <w:bottom w:val="none" w:sz="0" w:space="0" w:color="auto"/>
        <w:right w:val="none" w:sz="0" w:space="0" w:color="auto"/>
      </w:divBdr>
      <w:divsChild>
        <w:div w:id="1100224674">
          <w:marLeft w:val="360"/>
          <w:marRight w:val="0"/>
          <w:marTop w:val="0"/>
          <w:marBottom w:val="0"/>
          <w:divBdr>
            <w:top w:val="none" w:sz="0" w:space="0" w:color="auto"/>
            <w:left w:val="none" w:sz="0" w:space="0" w:color="auto"/>
            <w:bottom w:val="none" w:sz="0" w:space="0" w:color="auto"/>
            <w:right w:val="none" w:sz="0" w:space="0" w:color="auto"/>
          </w:divBdr>
        </w:div>
        <w:div w:id="2006736405">
          <w:marLeft w:val="360"/>
          <w:marRight w:val="0"/>
          <w:marTop w:val="0"/>
          <w:marBottom w:val="0"/>
          <w:divBdr>
            <w:top w:val="none" w:sz="0" w:space="0" w:color="auto"/>
            <w:left w:val="none" w:sz="0" w:space="0" w:color="auto"/>
            <w:bottom w:val="none" w:sz="0" w:space="0" w:color="auto"/>
            <w:right w:val="none" w:sz="0" w:space="0" w:color="auto"/>
          </w:divBdr>
        </w:div>
        <w:div w:id="1767925441">
          <w:marLeft w:val="360"/>
          <w:marRight w:val="0"/>
          <w:marTop w:val="0"/>
          <w:marBottom w:val="0"/>
          <w:divBdr>
            <w:top w:val="none" w:sz="0" w:space="0" w:color="auto"/>
            <w:left w:val="none" w:sz="0" w:space="0" w:color="auto"/>
            <w:bottom w:val="none" w:sz="0" w:space="0" w:color="auto"/>
            <w:right w:val="none" w:sz="0" w:space="0" w:color="auto"/>
          </w:divBdr>
        </w:div>
        <w:div w:id="1689484079">
          <w:marLeft w:val="360"/>
          <w:marRight w:val="0"/>
          <w:marTop w:val="0"/>
          <w:marBottom w:val="0"/>
          <w:divBdr>
            <w:top w:val="none" w:sz="0" w:space="0" w:color="auto"/>
            <w:left w:val="none" w:sz="0" w:space="0" w:color="auto"/>
            <w:bottom w:val="none" w:sz="0" w:space="0" w:color="auto"/>
            <w:right w:val="none" w:sz="0" w:space="0" w:color="auto"/>
          </w:divBdr>
        </w:div>
      </w:divsChild>
    </w:div>
    <w:div w:id="2017078661">
      <w:bodyDiv w:val="1"/>
      <w:marLeft w:val="0"/>
      <w:marRight w:val="0"/>
      <w:marTop w:val="0"/>
      <w:marBottom w:val="0"/>
      <w:divBdr>
        <w:top w:val="none" w:sz="0" w:space="0" w:color="auto"/>
        <w:left w:val="none" w:sz="0" w:space="0" w:color="auto"/>
        <w:bottom w:val="none" w:sz="0" w:space="0" w:color="auto"/>
        <w:right w:val="none" w:sz="0" w:space="0" w:color="auto"/>
      </w:divBdr>
    </w:div>
    <w:div w:id="2023044447">
      <w:bodyDiv w:val="1"/>
      <w:marLeft w:val="0"/>
      <w:marRight w:val="0"/>
      <w:marTop w:val="0"/>
      <w:marBottom w:val="0"/>
      <w:divBdr>
        <w:top w:val="none" w:sz="0" w:space="0" w:color="auto"/>
        <w:left w:val="none" w:sz="0" w:space="0" w:color="auto"/>
        <w:bottom w:val="none" w:sz="0" w:space="0" w:color="auto"/>
        <w:right w:val="none" w:sz="0" w:space="0" w:color="auto"/>
      </w:divBdr>
    </w:div>
    <w:div w:id="2050834571">
      <w:bodyDiv w:val="1"/>
      <w:marLeft w:val="0"/>
      <w:marRight w:val="0"/>
      <w:marTop w:val="0"/>
      <w:marBottom w:val="0"/>
      <w:divBdr>
        <w:top w:val="none" w:sz="0" w:space="0" w:color="auto"/>
        <w:left w:val="none" w:sz="0" w:space="0" w:color="auto"/>
        <w:bottom w:val="none" w:sz="0" w:space="0" w:color="auto"/>
        <w:right w:val="none" w:sz="0" w:space="0" w:color="auto"/>
      </w:divBdr>
    </w:div>
    <w:div w:id="2072459275">
      <w:bodyDiv w:val="1"/>
      <w:marLeft w:val="0"/>
      <w:marRight w:val="0"/>
      <w:marTop w:val="0"/>
      <w:marBottom w:val="0"/>
      <w:divBdr>
        <w:top w:val="none" w:sz="0" w:space="0" w:color="auto"/>
        <w:left w:val="none" w:sz="0" w:space="0" w:color="auto"/>
        <w:bottom w:val="none" w:sz="0" w:space="0" w:color="auto"/>
        <w:right w:val="none" w:sz="0" w:space="0" w:color="auto"/>
      </w:divBdr>
    </w:div>
    <w:div w:id="2102994372">
      <w:bodyDiv w:val="1"/>
      <w:marLeft w:val="0"/>
      <w:marRight w:val="0"/>
      <w:marTop w:val="0"/>
      <w:marBottom w:val="0"/>
      <w:divBdr>
        <w:top w:val="none" w:sz="0" w:space="0" w:color="auto"/>
        <w:left w:val="none" w:sz="0" w:space="0" w:color="auto"/>
        <w:bottom w:val="none" w:sz="0" w:space="0" w:color="auto"/>
        <w:right w:val="none" w:sz="0" w:space="0" w:color="auto"/>
      </w:divBdr>
    </w:div>
    <w:div w:id="2142965528">
      <w:bodyDiv w:val="1"/>
      <w:marLeft w:val="0"/>
      <w:marRight w:val="0"/>
      <w:marTop w:val="0"/>
      <w:marBottom w:val="0"/>
      <w:divBdr>
        <w:top w:val="none" w:sz="0" w:space="0" w:color="auto"/>
        <w:left w:val="none" w:sz="0" w:space="0" w:color="auto"/>
        <w:bottom w:val="none" w:sz="0" w:space="0" w:color="auto"/>
        <w:right w:val="none" w:sz="0" w:space="0" w:color="auto"/>
      </w:divBdr>
      <w:divsChild>
        <w:div w:id="1388215624">
          <w:marLeft w:val="360"/>
          <w:marRight w:val="0"/>
          <w:marTop w:val="0"/>
          <w:marBottom w:val="0"/>
          <w:divBdr>
            <w:top w:val="none" w:sz="0" w:space="0" w:color="auto"/>
            <w:left w:val="none" w:sz="0" w:space="0" w:color="auto"/>
            <w:bottom w:val="none" w:sz="0" w:space="0" w:color="auto"/>
            <w:right w:val="none" w:sz="0" w:space="0" w:color="auto"/>
          </w:divBdr>
        </w:div>
        <w:div w:id="925386166">
          <w:marLeft w:val="360"/>
          <w:marRight w:val="0"/>
          <w:marTop w:val="0"/>
          <w:marBottom w:val="0"/>
          <w:divBdr>
            <w:top w:val="none" w:sz="0" w:space="0" w:color="auto"/>
            <w:left w:val="none" w:sz="0" w:space="0" w:color="auto"/>
            <w:bottom w:val="none" w:sz="0" w:space="0" w:color="auto"/>
            <w:right w:val="none" w:sz="0" w:space="0" w:color="auto"/>
          </w:divBdr>
        </w:div>
        <w:div w:id="277299273">
          <w:marLeft w:val="360"/>
          <w:marRight w:val="0"/>
          <w:marTop w:val="0"/>
          <w:marBottom w:val="0"/>
          <w:divBdr>
            <w:top w:val="none" w:sz="0" w:space="0" w:color="auto"/>
            <w:left w:val="none" w:sz="0" w:space="0" w:color="auto"/>
            <w:bottom w:val="none" w:sz="0" w:space="0" w:color="auto"/>
            <w:right w:val="none" w:sz="0" w:space="0" w:color="auto"/>
          </w:divBdr>
        </w:div>
        <w:div w:id="894782503">
          <w:marLeft w:val="36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png"/><Relationship Id="rId42" Type="http://schemas.openxmlformats.org/officeDocument/2006/relationships/image" Target="media/image25.jpeg"/><Relationship Id="rId47" Type="http://schemas.openxmlformats.org/officeDocument/2006/relationships/image" Target="media/image28.jpeg"/><Relationship Id="rId63" Type="http://schemas.openxmlformats.org/officeDocument/2006/relationships/image" Target="media/image44.jpeg"/><Relationship Id="rId68" Type="http://schemas.openxmlformats.org/officeDocument/2006/relationships/image" Target="media/image49.jpeg"/><Relationship Id="rId84" Type="http://schemas.openxmlformats.org/officeDocument/2006/relationships/hyperlink" Target="https://www.foodprotection.org/upl/downloads/publications/other/free-procedures-keys.pdf" TargetMode="External"/><Relationship Id="rId89" Type="http://schemas.openxmlformats.org/officeDocument/2006/relationships/hyperlink" Target="https://www.cdc.gov/nceh/ehs/nears/docs/field-guide-to-identifying-root-causes-508.pdf" TargetMode="External"/><Relationship Id="rId16" Type="http://schemas.openxmlformats.org/officeDocument/2006/relationships/hyperlink" Target="https://www.cdc.gov/nceh/ehs/elearn/eats/index.html" TargetMode="External"/><Relationship Id="rId11" Type="http://schemas.openxmlformats.org/officeDocument/2006/relationships/image" Target="media/image1.jpeg"/><Relationship Id="rId32" Type="http://schemas.openxmlformats.org/officeDocument/2006/relationships/image" Target="media/image15.jpeg"/><Relationship Id="rId37" Type="http://schemas.openxmlformats.org/officeDocument/2006/relationships/image" Target="media/image20.jpeg"/><Relationship Id="rId53" Type="http://schemas.openxmlformats.org/officeDocument/2006/relationships/image" Target="media/image34.jpeg"/><Relationship Id="rId58" Type="http://schemas.openxmlformats.org/officeDocument/2006/relationships/image" Target="media/image39.jpeg"/><Relationship Id="rId74" Type="http://schemas.openxmlformats.org/officeDocument/2006/relationships/image" Target="media/image55.jpeg"/><Relationship Id="rId79" Type="http://schemas.openxmlformats.org/officeDocument/2006/relationships/image" Target="media/image59.jpeg"/><Relationship Id="rId102" Type="http://schemas.openxmlformats.org/officeDocument/2006/relationships/theme" Target="theme/theme1.xml"/><Relationship Id="rId5" Type="http://schemas.openxmlformats.org/officeDocument/2006/relationships/numbering" Target="numbering.xml"/><Relationship Id="rId90" Type="http://schemas.openxmlformats.org/officeDocument/2006/relationships/hyperlink" Target="https://www.cdc.gov/nceh/ehs/nears/index.htm" TargetMode="External"/><Relationship Id="rId95" Type="http://schemas.openxmlformats.org/officeDocument/2006/relationships/header" Target="header5.xml"/><Relationship Id="rId22" Type="http://schemas.openxmlformats.org/officeDocument/2006/relationships/image" Target="media/image6.png"/><Relationship Id="rId27" Type="http://schemas.openxmlformats.org/officeDocument/2006/relationships/image" Target="media/image11.png"/><Relationship Id="rId43" Type="http://schemas.openxmlformats.org/officeDocument/2006/relationships/hyperlink" Target="http://cifor.us/uploads/resources/CIFOR-OUE-Agent-List_FINAL.pdf" TargetMode="External"/><Relationship Id="rId48" Type="http://schemas.openxmlformats.org/officeDocument/2006/relationships/image" Target="media/image29.jpeg"/><Relationship Id="rId64" Type="http://schemas.openxmlformats.org/officeDocument/2006/relationships/image" Target="media/image45.jpeg"/><Relationship Id="rId69" Type="http://schemas.openxmlformats.org/officeDocument/2006/relationships/image" Target="media/image50.jpeg"/><Relationship Id="rId80" Type="http://schemas.openxmlformats.org/officeDocument/2006/relationships/hyperlink" Target="https://www.cdc.gov/restaurant-food-safety/php/investigations/nears.html" TargetMode="External"/><Relationship Id="rId85" Type="http://schemas.openxmlformats.org/officeDocument/2006/relationships/hyperlink" Target="https://cifor.us/downloads/clearinghouse/CIFOR-Guidelines-Complete-third-Ed.-FINAL.pdf" TargetMode="External"/><Relationship Id="rId12" Type="http://schemas.openxmlformats.org/officeDocument/2006/relationships/footer" Target="footer1.xml"/><Relationship Id="rId17" Type="http://schemas.openxmlformats.org/officeDocument/2006/relationships/hyperlink" Target="https://www.cdc.gov/nceh/ehs/nears/cf-definitions.htm" TargetMode="External"/><Relationship Id="rId25" Type="http://schemas.openxmlformats.org/officeDocument/2006/relationships/image" Target="media/image9.png"/><Relationship Id="rId33" Type="http://schemas.openxmlformats.org/officeDocument/2006/relationships/image" Target="media/image16.jpeg"/><Relationship Id="rId38" Type="http://schemas.openxmlformats.org/officeDocument/2006/relationships/image" Target="media/image21.jpeg"/><Relationship Id="rId46" Type="http://schemas.openxmlformats.org/officeDocument/2006/relationships/image" Target="media/image27.jpeg"/><Relationship Id="rId59" Type="http://schemas.openxmlformats.org/officeDocument/2006/relationships/image" Target="media/image40.jpeg"/><Relationship Id="rId67" Type="http://schemas.openxmlformats.org/officeDocument/2006/relationships/image" Target="media/image48.jpeg"/><Relationship Id="rId20" Type="http://schemas.openxmlformats.org/officeDocument/2006/relationships/header" Target="header2.xml"/><Relationship Id="rId41" Type="http://schemas.openxmlformats.org/officeDocument/2006/relationships/image" Target="media/image24.jpeg"/><Relationship Id="rId54" Type="http://schemas.openxmlformats.org/officeDocument/2006/relationships/image" Target="media/image35.jpeg"/><Relationship Id="rId62" Type="http://schemas.openxmlformats.org/officeDocument/2006/relationships/image" Target="media/image43.jpeg"/><Relationship Id="rId70" Type="http://schemas.openxmlformats.org/officeDocument/2006/relationships/image" Target="media/image51.jpeg"/><Relationship Id="rId75" Type="http://schemas.openxmlformats.org/officeDocument/2006/relationships/hyperlink" Target="https://www.cdc.gov/restaurant-food-safety/site.html" TargetMode="External"/><Relationship Id="rId83" Type="http://schemas.openxmlformats.org/officeDocument/2006/relationships/header" Target="header4.xml"/><Relationship Id="rId88" Type="http://schemas.openxmlformats.org/officeDocument/2006/relationships/image" Target="media/image61.png"/><Relationship Id="rId91" Type="http://schemas.openxmlformats.org/officeDocument/2006/relationships/image" Target="media/image62.png"/><Relationship Id="rId96"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youtube.com/watch?v=pWEywTiX3Sw"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19.jpeg"/><Relationship Id="rId49" Type="http://schemas.openxmlformats.org/officeDocument/2006/relationships/image" Target="media/image30.jpeg"/><Relationship Id="rId57" Type="http://schemas.openxmlformats.org/officeDocument/2006/relationships/image" Target="media/image38.jpeg"/><Relationship Id="rId10" Type="http://schemas.openxmlformats.org/officeDocument/2006/relationships/endnotes" Target="endnotes.xml"/><Relationship Id="rId31" Type="http://schemas.openxmlformats.org/officeDocument/2006/relationships/hyperlink" Target="https://gcc02.safelinks.protection.outlook.com/?url=https%3A%2F%2Fwww.cdc.gov%2Fnceh%2Fehs%2Fnears%2Fcf-definitions.htm&amp;data=05%7C01%7Cnicole.hedeen%40state.mn.us%7Ce06e2568272d45b1eef908daa2202dba%7Ceb14b04624c445198f26b89c2159828c%7C0%7C0%7C638000556492839284%7CUnknown%7CTWFpbGZsb3d8eyJWIjoiMC4wLjAwMDAiLCJQIjoiV2luMzIiLCJBTiI6Ik1haWwiLCJXVCI6Mn0%3D%7C3000%7C%7C%7C&amp;sdata=MBuPOIpF1pXiI3NvY3L%2F8lvA94dyPpOfpzUgRRhBIZs%3D&amp;reserved=0" TargetMode="External"/><Relationship Id="rId44" Type="http://schemas.openxmlformats.org/officeDocument/2006/relationships/image" Target="media/image26.jpeg"/><Relationship Id="rId52" Type="http://schemas.openxmlformats.org/officeDocument/2006/relationships/image" Target="media/image33.jpeg"/><Relationship Id="rId60" Type="http://schemas.openxmlformats.org/officeDocument/2006/relationships/image" Target="media/image41.jpeg"/><Relationship Id="rId65" Type="http://schemas.openxmlformats.org/officeDocument/2006/relationships/image" Target="media/image46.jpeg"/><Relationship Id="rId73" Type="http://schemas.openxmlformats.org/officeDocument/2006/relationships/image" Target="media/image54.jpeg"/><Relationship Id="rId78" Type="http://schemas.openxmlformats.org/officeDocument/2006/relationships/image" Target="media/image58.jpeg"/><Relationship Id="rId81" Type="http://schemas.openxmlformats.org/officeDocument/2006/relationships/image" Target="media/image60.jpeg"/><Relationship Id="rId86" Type="http://schemas.openxmlformats.org/officeDocument/2006/relationships/hyperlink" Target="http://cifor.us/uploads/resources/CIFOR-OUE-Agent-List_FINAL.pdf" TargetMode="External"/><Relationship Id="rId94" Type="http://schemas.openxmlformats.org/officeDocument/2006/relationships/hyperlink" Target="https://waterandhealth.org/resources/posters/" TargetMode="External"/><Relationship Id="rId99" Type="http://schemas.openxmlformats.org/officeDocument/2006/relationships/header" Target="header9.xml"/><Relationship Id="rId10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hyperlink" Target="https://www.cdc.gov/nceh/ehs/nears/docs/field-guide-to-identifying-root-causes-508.pdf" TargetMode="External"/><Relationship Id="rId39" Type="http://schemas.openxmlformats.org/officeDocument/2006/relationships/image" Target="media/image22.jpeg"/><Relationship Id="rId34" Type="http://schemas.openxmlformats.org/officeDocument/2006/relationships/image" Target="media/image17.jpeg"/><Relationship Id="rId50" Type="http://schemas.openxmlformats.org/officeDocument/2006/relationships/image" Target="media/image31.jpeg"/><Relationship Id="rId55" Type="http://schemas.openxmlformats.org/officeDocument/2006/relationships/image" Target="media/image36.jpeg"/><Relationship Id="rId76" Type="http://schemas.openxmlformats.org/officeDocument/2006/relationships/image" Target="media/image56.jpeg"/><Relationship Id="rId97" Type="http://schemas.openxmlformats.org/officeDocument/2006/relationships/header" Target="header7.xml"/><Relationship Id="rId7" Type="http://schemas.openxmlformats.org/officeDocument/2006/relationships/settings" Target="settings.xml"/><Relationship Id="rId71" Type="http://schemas.openxmlformats.org/officeDocument/2006/relationships/image" Target="media/image52.jpeg"/><Relationship Id="rId92" Type="http://schemas.openxmlformats.org/officeDocument/2006/relationships/image" Target="media/image63.png"/><Relationship Id="rId2" Type="http://schemas.openxmlformats.org/officeDocument/2006/relationships/customXml" Target="../customXml/item2.xml"/><Relationship Id="rId29" Type="http://schemas.openxmlformats.org/officeDocument/2006/relationships/image" Target="media/image13.png"/><Relationship Id="rId24" Type="http://schemas.openxmlformats.org/officeDocument/2006/relationships/image" Target="media/image8.png"/><Relationship Id="rId40" Type="http://schemas.openxmlformats.org/officeDocument/2006/relationships/image" Target="media/image23.jpeg"/><Relationship Id="rId45" Type="http://schemas.openxmlformats.org/officeDocument/2006/relationships/hyperlink" Target="https://www.foodprotection.org/upl/downloads/publications/other/free-procedures-keys.pdf" TargetMode="External"/><Relationship Id="rId66" Type="http://schemas.openxmlformats.org/officeDocument/2006/relationships/image" Target="media/image47.jpeg"/><Relationship Id="rId87" Type="http://schemas.openxmlformats.org/officeDocument/2006/relationships/hyperlink" Target="https://gcc02.safelinks.protection.outlook.com/?url=https%3A%2F%2Fwww.cdc.gov%2Fnceh%2Fehs%2Fnears%2Fcf-definitions.htm&amp;data=05%7C01%7Cnicole.hedeen%40state.mn.us%7Ce06e2568272d45b1eef908daa2202dba%7Ceb14b04624c445198f26b89c2159828c%7C0%7C0%7C638000556492839284%7CUnknown%7CTWFpbGZsb3d8eyJWIjoiMC4wLjAwMDAiLCJQIjoiV2luMzIiLCJBTiI6Ik1haWwiLCJXVCI6Mn0%3D%7C3000%7C%7C%7C&amp;sdata=MBuPOIpF1pXiI3NvY3L%2F8lvA94dyPpOfpzUgRRhBIZs%3D&amp;reserved=0" TargetMode="External"/><Relationship Id="rId61" Type="http://schemas.openxmlformats.org/officeDocument/2006/relationships/image" Target="media/image42.jpeg"/><Relationship Id="rId82" Type="http://schemas.openxmlformats.org/officeDocument/2006/relationships/header" Target="header3.xml"/><Relationship Id="rId19" Type="http://schemas.openxmlformats.org/officeDocument/2006/relationships/image" Target="media/image4.png"/><Relationship Id="rId14" Type="http://schemas.openxmlformats.org/officeDocument/2006/relationships/footer" Target="footer2.xml"/><Relationship Id="rId30" Type="http://schemas.openxmlformats.org/officeDocument/2006/relationships/image" Target="media/image14.png"/><Relationship Id="rId35" Type="http://schemas.openxmlformats.org/officeDocument/2006/relationships/image" Target="media/image18.jpeg"/><Relationship Id="rId56" Type="http://schemas.openxmlformats.org/officeDocument/2006/relationships/image" Target="media/image37.jpeg"/><Relationship Id="rId77" Type="http://schemas.openxmlformats.org/officeDocument/2006/relationships/image" Target="media/image57.jpeg"/><Relationship Id="rId100" Type="http://schemas.openxmlformats.org/officeDocument/2006/relationships/header" Target="header10.xml"/><Relationship Id="rId8" Type="http://schemas.openxmlformats.org/officeDocument/2006/relationships/webSettings" Target="webSettings.xml"/><Relationship Id="rId51" Type="http://schemas.openxmlformats.org/officeDocument/2006/relationships/image" Target="media/image32.jpeg"/><Relationship Id="rId72" Type="http://schemas.openxmlformats.org/officeDocument/2006/relationships/image" Target="media/image53.jpeg"/><Relationship Id="rId93" Type="http://schemas.openxmlformats.org/officeDocument/2006/relationships/hyperlink" Target="https://www.youtube.com/watch?v=pWEywTiX3Sw" TargetMode="External"/><Relationship Id="rId98" Type="http://schemas.openxmlformats.org/officeDocument/2006/relationships/header" Target="header8.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M:\Work%20Examples\DXC_Gainwell%20Related\Kansas%20Trainer%20Guide%20Templat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6E555932DF4B2458C3C5528CA7FD108" ma:contentTypeVersion="19" ma:contentTypeDescription="Create a new document." ma:contentTypeScope="" ma:versionID="ce96b293df565fada1e09c5a5a808bcf">
  <xsd:schema xmlns:xsd="http://www.w3.org/2001/XMLSchema" xmlns:xs="http://www.w3.org/2001/XMLSchema" xmlns:p="http://schemas.microsoft.com/office/2006/metadata/properties" xmlns:ns2="eac045ba-4d06-4533-a494-49be34bd91df" targetNamespace="http://schemas.microsoft.com/office/2006/metadata/properties" ma:root="true" ma:fieldsID="f6c5587b461396c2fe9184ad5b4c4d4a" ns2:_="">
    <xsd:import namespace="eac045ba-4d06-4533-a494-49be34bd91df"/>
    <xsd:element name="properties">
      <xsd:complexType>
        <xsd:sequence>
          <xsd:element name="documentManagement">
            <xsd:complexType>
              <xsd:all>
                <xsd:element ref="ns2:Client" minOccurs="0"/>
                <xsd:element ref="ns2:NumberofSlidesorPages" minOccurs="0"/>
                <xsd:element ref="ns2:MediaServiceMetadata" minOccurs="0"/>
                <xsd:element ref="ns2:MediaServiceFastMetadata" minOccurs="0"/>
                <xsd:element ref="ns2:Coverage" minOccurs="0"/>
                <xsd:element ref="ns2:Language" minOccurs="0"/>
                <xsd:element ref="ns2:Deliverable" minOccurs="0"/>
                <xsd:element ref="ns2:VersionDetails" minOccurs="0"/>
                <xsd:element ref="ns2:UnitorModuleorHandoutName" minOccurs="0"/>
                <xsd:element ref="ns2:UnitorModuleNumber" minOccurs="0"/>
                <xsd:element ref="ns2:CourseName" minOccurs="0"/>
                <xsd:element ref="ns2:Course_x0020_Name_x003a__x0020_CAFSP_x0020_CC" minOccurs="0"/>
                <xsd:element ref="ns2:MediaServiceObjectDetectorVersions"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ac045ba-4d06-4533-a494-49be34bd91df" elementFormDefault="qualified">
    <xsd:import namespace="http://schemas.microsoft.com/office/2006/documentManagement/types"/>
    <xsd:import namespace="http://schemas.microsoft.com/office/infopath/2007/PartnerControls"/>
    <xsd:element name="Client" ma:index="8" nillable="true" ma:displayName="Client" ma:format="Dropdown" ma:list="c1ddae79-7dc1-481c-bbfa-d17067f25e60" ma:internalName="Client" ma:showField="Title">
      <xsd:simpleType>
        <xsd:restriction base="dms:Lookup"/>
      </xsd:simpleType>
    </xsd:element>
    <xsd:element name="NumberofSlidesorPages" ma:index="9" nillable="true" ma:displayName="Number of Slides or Pages" ma:format="Dropdown" ma:internalName="NumberofSlidesorPages" ma:percentage="FALSE">
      <xsd:simpleType>
        <xsd:restriction base="dms:Number"/>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Coverage" ma:index="12" nillable="true" ma:displayName="Coverage" ma:description="The geographical area in which the course is taken or administered. " ma:format="Dropdown" ma:list="48a9c55b-45b3-422e-a020-621f4ef6862e" ma:internalName="Coverage" ma:showField="Title">
      <xsd:simpleType>
        <xsd:restriction base="dms:Lookup"/>
      </xsd:simpleType>
    </xsd:element>
    <xsd:element name="Language" ma:index="13" nillable="true" ma:displayName="Language" ma:description="The language in which the course or deliverable was written." ma:format="Dropdown" ma:list="7d0bc62e-b118-4f7a-8b35-dd80d0f0dc39" ma:internalName="Language" ma:showField="Title">
      <xsd:complexType>
        <xsd:complexContent>
          <xsd:extension base="dms:MultiChoiceLookup">
            <xsd:sequence>
              <xsd:element name="Value" type="dms:Lookup" maxOccurs="unbounded" minOccurs="0" nillable="true"/>
            </xsd:sequence>
          </xsd:extension>
        </xsd:complexContent>
      </xsd:complexType>
    </xsd:element>
    <xsd:element name="Deliverable" ma:index="14" nillable="true" ma:displayName="Deliverable" ma:description="Usually, a piece of content that a Client requires CAFSP to deliver (although many files are created in this process and not all are delivered - these are included in the Deliverables list), such as a Storyboard (PPT file), Web Script (Word file),  and Web Course (Articulate development file and a SCROM file generated from the Articulate development file - the SCORM file is published to the LMS). A Deliverable is usually a compilation of Assets ('building blocks' or components of content) that are combined into 1 or more files." ma:format="Dropdown" ma:list="9a6c782d-e094-4da8-a439-3c5163699956" ma:internalName="Deliverable" ma:showField="Title">
      <xsd:simpleType>
        <xsd:restriction base="dms:Lookup"/>
      </xsd:simpleType>
    </xsd:element>
    <xsd:element name="VersionDetails" ma:index="15" nillable="true" ma:displayName="Version Details" ma:description="Refers to the purpose in the process of the particular version. For example, a during the Translation process, a specific version of the file will be sent to a Translator." ma:format="Dropdown" ma:list="6fa1f297-e13f-4439-b994-bfb80d2f10f0" ma:internalName="VersionDetails" ma:showField="Title">
      <xsd:simpleType>
        <xsd:restriction base="dms:Lookup"/>
      </xsd:simpleType>
    </xsd:element>
    <xsd:element name="UnitorModuleorHandoutName" ma:index="16" nillable="true" ma:displayName="Unit or Module or Handout Name" ma:format="Dropdown" ma:internalName="UnitorModuleorHandoutName">
      <xsd:simpleType>
        <xsd:restriction base="dms:Text">
          <xsd:maxLength value="255"/>
        </xsd:restriction>
      </xsd:simpleType>
    </xsd:element>
    <xsd:element name="UnitorModuleNumber" ma:index="17" nillable="true" ma:displayName="Unit or Module Number" ma:format="Dropdown" ma:list="133541d1-aab6-4d45-b8dd-ce2e103cee56" ma:internalName="UnitorModuleNumber" ma:readOnly="false" ma:showField="Title">
      <xsd:simpleType>
        <xsd:restriction base="dms:Lookup"/>
      </xsd:simpleType>
    </xsd:element>
    <xsd:element name="CourseName" ma:index="18" nillable="true" ma:displayName="Course Name" ma:format="Dropdown" ma:list="faf909eb-5c30-4489-a7a0-5e375408b2a2" ma:internalName="CourseName" ma:showField="Title">
      <xsd:simpleType>
        <xsd:restriction base="dms:Lookup"/>
      </xsd:simpleType>
    </xsd:element>
    <xsd:element name="Course_x0020_Name_x003a__x0020_CAFSP_x0020_CC" ma:index="19" nillable="true" ma:displayName="Course Name: CAFSP CC" ma:format="Dropdown" ma:list="faf909eb-5c30-4489-a7a0-5e375408b2a2" ma:internalName="Course_x0020_Name_x003a__x0020_CAFSP_x0020_CC" ma:readOnly="true" ma:showField="CAFSPCC">
      <xsd:simpleType>
        <xsd:restriction base="dms:Lookup"/>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anguage xmlns="eac045ba-4d06-4533-a494-49be34bd91df">
      <Value>3</Value>
    </Language>
    <NumberofSlidesorPages xmlns="eac045ba-4d06-4533-a494-49be34bd91df" xsi:nil="true"/>
    <Deliverable xmlns="eac045ba-4d06-4533-a494-49be34bd91df">26</Deliverable>
    <VersionDetails xmlns="eac045ba-4d06-4533-a494-49be34bd91df" xsi:nil="true"/>
    <Client xmlns="eac045ba-4d06-4533-a494-49be34bd91df">2</Client>
    <Coverage xmlns="eac045ba-4d06-4533-a494-49be34bd91df">17</Coverage>
    <UnitorModuleNumber xmlns="eac045ba-4d06-4533-a494-49be34bd91df">1</UnitorModuleNumber>
    <UnitorModuleorHandoutName xmlns="eac045ba-4d06-4533-a494-49be34bd91df" xsi:nil="true"/>
    <CourseName xmlns="eac045ba-4d06-4533-a494-49be34bd91df">150</CourseName>
  </documentManagement>
</p:properties>
</file>

<file path=customXml/itemProps1.xml><?xml version="1.0" encoding="utf-8"?>
<ds:datastoreItem xmlns:ds="http://schemas.openxmlformats.org/officeDocument/2006/customXml" ds:itemID="{083644FD-751E-4D8F-AE07-F886EFD7E3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ac045ba-4d06-4533-a494-49be34bd91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C71560F-6BCF-43A5-A6C2-12B178B07152}">
  <ds:schemaRefs>
    <ds:schemaRef ds:uri="http://schemas.openxmlformats.org/officeDocument/2006/bibliography"/>
  </ds:schemaRefs>
</ds:datastoreItem>
</file>

<file path=customXml/itemProps3.xml><?xml version="1.0" encoding="utf-8"?>
<ds:datastoreItem xmlns:ds="http://schemas.openxmlformats.org/officeDocument/2006/customXml" ds:itemID="{75410B9E-2E99-49D4-8C2F-C1589B335260}">
  <ds:schemaRefs>
    <ds:schemaRef ds:uri="http://schemas.microsoft.com/sharepoint/v3/contenttype/forms"/>
  </ds:schemaRefs>
</ds:datastoreItem>
</file>

<file path=customXml/itemProps4.xml><?xml version="1.0" encoding="utf-8"?>
<ds:datastoreItem xmlns:ds="http://schemas.openxmlformats.org/officeDocument/2006/customXml" ds:itemID="{B1E93D98-2D91-493F-A77C-B0DE8A62E60B}">
  <ds:schemaRefs>
    <ds:schemaRef ds:uri="http://purl.org/dc/terms/"/>
    <ds:schemaRef ds:uri="http://schemas.openxmlformats.org/package/2006/metadata/core-properties"/>
    <ds:schemaRef ds:uri="http://www.w3.org/XML/1998/namespace"/>
    <ds:schemaRef ds:uri="http://purl.org/dc/dcmitype/"/>
    <ds:schemaRef ds:uri="http://schemas.microsoft.com/office/2006/documentManagement/types"/>
    <ds:schemaRef ds:uri="http://schemas.microsoft.com/office/infopath/2007/PartnerControls"/>
    <ds:schemaRef ds:uri="eac045ba-4d06-4533-a494-49be34bd91df"/>
    <ds:schemaRef ds:uri="http://schemas.microsoft.com/office/2006/metadata/properties"/>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Kansas Trainer Guide Template</Template>
  <TotalTime>9464</TotalTime>
  <Pages>47</Pages>
  <Words>6474</Words>
  <Characters>36906</Characters>
  <Application>Microsoft Office Word</Application>
  <DocSecurity>0</DocSecurity>
  <Lines>307</Lines>
  <Paragraphs>86</Paragraphs>
  <ScaleCrop>false</ScaleCrop>
  <HeadingPairs>
    <vt:vector size="2" baseType="variant">
      <vt:variant>
        <vt:lpstr>Title</vt:lpstr>
      </vt:variant>
      <vt:variant>
        <vt:i4>1</vt:i4>
      </vt:variant>
    </vt:vector>
  </HeadingPairs>
  <TitlesOfParts>
    <vt:vector size="1" baseType="lpstr">
      <vt:lpstr/>
    </vt:vector>
  </TitlesOfParts>
  <Company>Hewlett Packard</Company>
  <LinksUpToDate>false</LinksUpToDate>
  <CharactersWithSpaces>43294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COE311_Norovirus_FacilitatorGuide</dc:title>
  <dc:subject/>
  <dc:creator>Dr. Ortiz</dc:creator>
  <cp:keywords/>
  <dc:description/>
  <cp:lastModifiedBy>Siobhan Dodds</cp:lastModifiedBy>
  <cp:revision>344</cp:revision>
  <cp:lastPrinted>2017-04-27T13:39:00Z</cp:lastPrinted>
  <dcterms:created xsi:type="dcterms:W3CDTF">2024-01-18T19:53:00Z</dcterms:created>
  <dcterms:modified xsi:type="dcterms:W3CDTF">2025-01-15T17:44:00Z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0x01010056E555932DF4B2458C3C5528CA7FD108</vt:lpwstr>
  </property>
  <property fmtid="{D5CDD505-2E9C-101B-9397-08002B2CF9AE}" pid="3" name="MSIP_Label_7b94a7b8-f06c-4dfe-bdcc-9b548fd58c31_Enabled">
    <vt:lpwstr>true</vt:lpwstr>
  </property>
  <property fmtid="{D5CDD505-2E9C-101B-9397-08002B2CF9AE}" pid="4" name="MSIP_Label_7b94a7b8-f06c-4dfe-bdcc-9b548fd58c31_SetDate">
    <vt:lpwstr>2024-01-04T20:54:47Z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660241ac-ca94-4c09-a885-7872fd6ef9f4</vt:lpwstr>
  </property>
  <property fmtid="{D5CDD505-2E9C-101B-9397-08002B2CF9AE}" pid="9" name="MSIP_Label_7b94a7b8-f06c-4dfe-bdcc-9b548fd58c31_ContentBits">
    <vt:lpwstr>0</vt:lpwstr>
  </property>
</Properties>
</file>